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E99E5" w14:textId="1E9822E5" w:rsidR="00766A6B" w:rsidRPr="00055BA9" w:rsidRDefault="00766A6B" w:rsidP="00AF7AA7">
      <w:pPr>
        <w:pStyle w:val="01"/>
        <w:rPr>
          <w:color w:val="0070C0"/>
        </w:rPr>
      </w:pPr>
      <w:bookmarkStart w:id="0" w:name="_Toc104800533"/>
      <w:r w:rsidRPr="00055BA9">
        <w:rPr>
          <w:color w:val="0070C0"/>
        </w:rPr>
        <w:t>Chương IV. BIỂU MẪU MỜI THẦU VÀ DỰ THẦU</w:t>
      </w:r>
      <w:bookmarkEnd w:id="0"/>
    </w:p>
    <w:p w14:paraId="06B2E7F9" w14:textId="77777777" w:rsidR="00091721" w:rsidRPr="00B01CB6" w:rsidRDefault="00091721" w:rsidP="002E3D01">
      <w:pPr>
        <w:ind w:firstLine="562"/>
        <w:jc w:val="center"/>
        <w:rPr>
          <w:b/>
          <w:sz w:val="14"/>
          <w:szCs w:val="28"/>
          <w:lang w:val="es-ES"/>
        </w:rPr>
      </w:pPr>
    </w:p>
    <w:tbl>
      <w:tblPr>
        <w:tblW w:w="5376"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5"/>
        <w:gridCol w:w="4963"/>
        <w:gridCol w:w="1800"/>
        <w:gridCol w:w="1531"/>
        <w:gridCol w:w="1531"/>
      </w:tblGrid>
      <w:tr w:rsidR="00892BA1" w:rsidRPr="000551D9" w14:paraId="2036E98C" w14:textId="77777777" w:rsidTr="00BF0D78">
        <w:trPr>
          <w:trHeight w:val="368"/>
          <w:tblHeader/>
        </w:trPr>
        <w:tc>
          <w:tcPr>
            <w:tcW w:w="295" w:type="pct"/>
            <w:vMerge w:val="restart"/>
            <w:shd w:val="clear" w:color="auto" w:fill="E2EFD9" w:themeFill="accent6" w:themeFillTint="33"/>
            <w:vAlign w:val="center"/>
          </w:tcPr>
          <w:p w14:paraId="1879DFA6" w14:textId="77777777" w:rsidR="006E64F9" w:rsidRPr="000551D9" w:rsidRDefault="006E64F9" w:rsidP="00246C24">
            <w:pPr>
              <w:jc w:val="center"/>
              <w:rPr>
                <w:b/>
                <w:sz w:val="25"/>
                <w:szCs w:val="25"/>
                <w:lang w:val="nl-NL"/>
              </w:rPr>
            </w:pPr>
            <w:r w:rsidRPr="000551D9">
              <w:rPr>
                <w:b/>
                <w:sz w:val="25"/>
                <w:szCs w:val="25"/>
                <w:lang w:val="nl-NL"/>
              </w:rPr>
              <w:t>TT</w:t>
            </w:r>
          </w:p>
        </w:tc>
        <w:tc>
          <w:tcPr>
            <w:tcW w:w="2377" w:type="pct"/>
            <w:vMerge w:val="restart"/>
            <w:shd w:val="clear" w:color="auto" w:fill="E2EFD9" w:themeFill="accent6" w:themeFillTint="33"/>
            <w:vAlign w:val="center"/>
          </w:tcPr>
          <w:p w14:paraId="1685B2E2" w14:textId="77777777" w:rsidR="006E64F9" w:rsidRPr="000551D9" w:rsidRDefault="006E64F9" w:rsidP="00246C24">
            <w:pPr>
              <w:jc w:val="center"/>
              <w:rPr>
                <w:b/>
                <w:sz w:val="25"/>
                <w:szCs w:val="25"/>
                <w:lang w:val="nl-NL"/>
              </w:rPr>
            </w:pPr>
            <w:r w:rsidRPr="000551D9">
              <w:rPr>
                <w:b/>
                <w:sz w:val="25"/>
                <w:szCs w:val="25"/>
                <w:lang w:val="nl-NL"/>
              </w:rPr>
              <w:t>Biểu mẫu</w:t>
            </w:r>
          </w:p>
        </w:tc>
        <w:tc>
          <w:tcPr>
            <w:tcW w:w="862" w:type="pct"/>
            <w:vMerge w:val="restart"/>
            <w:shd w:val="clear" w:color="auto" w:fill="E2EFD9" w:themeFill="accent6" w:themeFillTint="33"/>
            <w:vAlign w:val="center"/>
          </w:tcPr>
          <w:p w14:paraId="222C37D5" w14:textId="77777777" w:rsidR="006E64F9" w:rsidRPr="000551D9" w:rsidRDefault="006E64F9" w:rsidP="00246C24">
            <w:pPr>
              <w:jc w:val="center"/>
              <w:rPr>
                <w:b/>
                <w:sz w:val="25"/>
                <w:szCs w:val="25"/>
                <w:lang w:val="nl-NL"/>
              </w:rPr>
            </w:pPr>
            <w:r w:rsidRPr="000551D9">
              <w:rPr>
                <w:b/>
                <w:sz w:val="25"/>
                <w:szCs w:val="25"/>
                <w:lang w:val="nl-NL"/>
              </w:rPr>
              <w:t>Cách thức thực hiện</w:t>
            </w:r>
          </w:p>
        </w:tc>
        <w:tc>
          <w:tcPr>
            <w:tcW w:w="1466" w:type="pct"/>
            <w:gridSpan w:val="2"/>
            <w:shd w:val="clear" w:color="auto" w:fill="E2EFD9" w:themeFill="accent6" w:themeFillTint="33"/>
            <w:vAlign w:val="center"/>
          </w:tcPr>
          <w:p w14:paraId="1566B4E8" w14:textId="77777777" w:rsidR="006E64F9" w:rsidRPr="000551D9" w:rsidRDefault="006E64F9" w:rsidP="00246C24">
            <w:pPr>
              <w:jc w:val="center"/>
              <w:rPr>
                <w:b/>
                <w:sz w:val="25"/>
                <w:szCs w:val="25"/>
                <w:lang w:val="nl-NL"/>
              </w:rPr>
            </w:pPr>
            <w:r w:rsidRPr="000551D9">
              <w:rPr>
                <w:b/>
                <w:sz w:val="25"/>
                <w:szCs w:val="25"/>
                <w:lang w:val="nl-NL"/>
              </w:rPr>
              <w:t>Trách nhiệm thực hiện</w:t>
            </w:r>
          </w:p>
        </w:tc>
      </w:tr>
      <w:tr w:rsidR="00892BA1" w:rsidRPr="000551D9" w14:paraId="21BC8AD1" w14:textId="77777777" w:rsidTr="00BF0D78">
        <w:trPr>
          <w:trHeight w:val="440"/>
          <w:tblHeader/>
        </w:trPr>
        <w:tc>
          <w:tcPr>
            <w:tcW w:w="295" w:type="pct"/>
            <w:vMerge/>
            <w:shd w:val="clear" w:color="auto" w:fill="E2EFD9" w:themeFill="accent6" w:themeFillTint="33"/>
            <w:vAlign w:val="center"/>
          </w:tcPr>
          <w:p w14:paraId="75AA5B59" w14:textId="77777777" w:rsidR="006E64F9" w:rsidRPr="000551D9" w:rsidRDefault="006E64F9" w:rsidP="00246C24">
            <w:pPr>
              <w:jc w:val="center"/>
              <w:rPr>
                <w:b/>
                <w:sz w:val="25"/>
                <w:szCs w:val="25"/>
                <w:lang w:val="nl-NL"/>
              </w:rPr>
            </w:pPr>
          </w:p>
        </w:tc>
        <w:tc>
          <w:tcPr>
            <w:tcW w:w="2377" w:type="pct"/>
            <w:vMerge/>
            <w:shd w:val="clear" w:color="auto" w:fill="E2EFD9" w:themeFill="accent6" w:themeFillTint="33"/>
            <w:vAlign w:val="center"/>
          </w:tcPr>
          <w:p w14:paraId="237F6E14" w14:textId="77777777" w:rsidR="006E64F9" w:rsidRPr="000551D9" w:rsidRDefault="006E64F9" w:rsidP="00246C24">
            <w:pPr>
              <w:jc w:val="center"/>
              <w:rPr>
                <w:b/>
                <w:sz w:val="25"/>
                <w:szCs w:val="25"/>
                <w:lang w:val="nl-NL"/>
              </w:rPr>
            </w:pPr>
          </w:p>
        </w:tc>
        <w:tc>
          <w:tcPr>
            <w:tcW w:w="862" w:type="pct"/>
            <w:vMerge/>
            <w:shd w:val="clear" w:color="auto" w:fill="E2EFD9" w:themeFill="accent6" w:themeFillTint="33"/>
            <w:vAlign w:val="center"/>
          </w:tcPr>
          <w:p w14:paraId="6AAEBBC5" w14:textId="77777777" w:rsidR="006E64F9" w:rsidRPr="000551D9" w:rsidRDefault="006E64F9" w:rsidP="00246C24">
            <w:pPr>
              <w:jc w:val="center"/>
              <w:rPr>
                <w:b/>
                <w:sz w:val="25"/>
                <w:szCs w:val="25"/>
                <w:lang w:val="nl-NL"/>
              </w:rPr>
            </w:pPr>
          </w:p>
        </w:tc>
        <w:tc>
          <w:tcPr>
            <w:tcW w:w="733" w:type="pct"/>
            <w:shd w:val="clear" w:color="auto" w:fill="E2EFD9" w:themeFill="accent6" w:themeFillTint="33"/>
            <w:vAlign w:val="center"/>
          </w:tcPr>
          <w:p w14:paraId="4C6671D9" w14:textId="77777777" w:rsidR="006E64F9" w:rsidRPr="000551D9" w:rsidRDefault="006E64F9" w:rsidP="00246C24">
            <w:pPr>
              <w:jc w:val="center"/>
              <w:rPr>
                <w:b/>
                <w:sz w:val="25"/>
                <w:szCs w:val="25"/>
                <w:lang w:val="nl-NL"/>
              </w:rPr>
            </w:pPr>
            <w:r w:rsidRPr="000551D9">
              <w:rPr>
                <w:b/>
                <w:sz w:val="25"/>
                <w:szCs w:val="25"/>
                <w:lang w:val="nl-NL"/>
              </w:rPr>
              <w:t>Chủ đầu tư</w:t>
            </w:r>
          </w:p>
        </w:tc>
        <w:tc>
          <w:tcPr>
            <w:tcW w:w="733" w:type="pct"/>
            <w:shd w:val="clear" w:color="auto" w:fill="E2EFD9" w:themeFill="accent6" w:themeFillTint="33"/>
            <w:vAlign w:val="center"/>
          </w:tcPr>
          <w:p w14:paraId="112A6049" w14:textId="77777777" w:rsidR="006E64F9" w:rsidRPr="000551D9" w:rsidRDefault="006E64F9" w:rsidP="00246C24">
            <w:pPr>
              <w:jc w:val="center"/>
              <w:rPr>
                <w:b/>
                <w:sz w:val="25"/>
                <w:szCs w:val="25"/>
                <w:lang w:val="nl-NL"/>
              </w:rPr>
            </w:pPr>
            <w:r w:rsidRPr="000551D9">
              <w:rPr>
                <w:b/>
                <w:sz w:val="25"/>
                <w:szCs w:val="25"/>
                <w:lang w:val="nl-NL"/>
              </w:rPr>
              <w:t>Nhà thầu</w:t>
            </w:r>
          </w:p>
        </w:tc>
      </w:tr>
      <w:tr w:rsidR="00922F4B" w:rsidRPr="000551D9" w14:paraId="2A566A35" w14:textId="77777777" w:rsidTr="002E3D01">
        <w:trPr>
          <w:trHeight w:val="701"/>
        </w:trPr>
        <w:tc>
          <w:tcPr>
            <w:tcW w:w="295" w:type="pct"/>
            <w:vAlign w:val="center"/>
          </w:tcPr>
          <w:p w14:paraId="5926338A" w14:textId="77777777" w:rsidR="00922F4B" w:rsidRPr="000551D9" w:rsidRDefault="00922F4B" w:rsidP="00246C24">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1</w:t>
            </w:r>
          </w:p>
        </w:tc>
        <w:tc>
          <w:tcPr>
            <w:tcW w:w="2377" w:type="pct"/>
            <w:vAlign w:val="center"/>
          </w:tcPr>
          <w:p w14:paraId="29941724" w14:textId="77777777" w:rsidR="00922F4B" w:rsidRPr="000551D9" w:rsidRDefault="00922F4B" w:rsidP="006410A5">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 xml:space="preserve">Mẫu số 01. Phạm vi </w:t>
            </w:r>
            <w:r w:rsidR="00764243">
              <w:rPr>
                <w:rFonts w:asciiTheme="majorHAnsi" w:hAnsiTheme="majorHAnsi" w:cstheme="majorHAnsi"/>
                <w:sz w:val="25"/>
                <w:szCs w:val="25"/>
                <w:lang w:val="nl-NL"/>
              </w:rPr>
              <w:t>C</w:t>
            </w:r>
            <w:r w:rsidR="006410A5">
              <w:rPr>
                <w:rFonts w:asciiTheme="majorHAnsi" w:hAnsiTheme="majorHAnsi" w:cstheme="majorHAnsi"/>
                <w:sz w:val="25"/>
                <w:szCs w:val="25"/>
                <w:lang w:val="nl-NL"/>
              </w:rPr>
              <w:t>ung cấp</w:t>
            </w:r>
            <w:r w:rsidR="00764243">
              <w:rPr>
                <w:rFonts w:asciiTheme="majorHAnsi" w:hAnsiTheme="majorHAnsi" w:cstheme="majorHAnsi"/>
                <w:sz w:val="25"/>
                <w:szCs w:val="25"/>
                <w:lang w:val="nl-NL"/>
              </w:rPr>
              <w:t xml:space="preserve"> </w:t>
            </w:r>
          </w:p>
        </w:tc>
        <w:tc>
          <w:tcPr>
            <w:tcW w:w="862" w:type="pct"/>
            <w:vAlign w:val="center"/>
          </w:tcPr>
          <w:p w14:paraId="31488A09" w14:textId="77777777" w:rsidR="00922F4B" w:rsidRPr="000551D9" w:rsidRDefault="00922F4B" w:rsidP="00055BA9">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 xml:space="preserve">Scan đính kèm lên Hệ thống </w:t>
            </w:r>
          </w:p>
        </w:tc>
        <w:tc>
          <w:tcPr>
            <w:tcW w:w="733" w:type="pct"/>
            <w:vAlign w:val="center"/>
          </w:tcPr>
          <w:p w14:paraId="46E43976" w14:textId="77777777" w:rsidR="00922F4B" w:rsidRPr="000551D9" w:rsidRDefault="00922F4B" w:rsidP="00246C24">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c>
          <w:tcPr>
            <w:tcW w:w="733" w:type="pct"/>
            <w:vAlign w:val="center"/>
          </w:tcPr>
          <w:p w14:paraId="3C7D3491" w14:textId="77777777" w:rsidR="00922F4B" w:rsidRPr="000551D9" w:rsidRDefault="00922F4B" w:rsidP="00246C24">
            <w:pPr>
              <w:rPr>
                <w:rFonts w:asciiTheme="majorHAnsi" w:hAnsiTheme="majorHAnsi" w:cstheme="majorHAnsi"/>
                <w:b/>
                <w:sz w:val="25"/>
                <w:szCs w:val="25"/>
                <w:lang w:val="nl-NL"/>
              </w:rPr>
            </w:pPr>
          </w:p>
        </w:tc>
      </w:tr>
      <w:tr w:rsidR="00922F4B" w:rsidRPr="000551D9" w14:paraId="0848AFA3" w14:textId="77777777" w:rsidTr="000551D9">
        <w:trPr>
          <w:trHeight w:val="20"/>
        </w:trPr>
        <w:tc>
          <w:tcPr>
            <w:tcW w:w="295" w:type="pct"/>
            <w:vAlign w:val="center"/>
          </w:tcPr>
          <w:p w14:paraId="50352A53"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2</w:t>
            </w:r>
          </w:p>
        </w:tc>
        <w:tc>
          <w:tcPr>
            <w:tcW w:w="2377" w:type="pct"/>
            <w:vAlign w:val="center"/>
          </w:tcPr>
          <w:p w14:paraId="22A59F66" w14:textId="77777777" w:rsidR="00922F4B" w:rsidRPr="000551D9" w:rsidRDefault="00922F4B" w:rsidP="00055BA9">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Mẫu số 02. Đơn dự thầu</w:t>
            </w:r>
          </w:p>
        </w:tc>
        <w:tc>
          <w:tcPr>
            <w:tcW w:w="862" w:type="pct"/>
            <w:vAlign w:val="center"/>
          </w:tcPr>
          <w:p w14:paraId="46E0DF73"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Webform</w:t>
            </w:r>
          </w:p>
        </w:tc>
        <w:tc>
          <w:tcPr>
            <w:tcW w:w="733" w:type="pct"/>
            <w:vAlign w:val="center"/>
          </w:tcPr>
          <w:p w14:paraId="3BE91EFC" w14:textId="77777777" w:rsidR="00922F4B" w:rsidRPr="000551D9" w:rsidRDefault="00922F4B" w:rsidP="003B2342">
            <w:pPr>
              <w:jc w:val="center"/>
              <w:rPr>
                <w:rFonts w:asciiTheme="majorHAnsi" w:hAnsiTheme="majorHAnsi" w:cstheme="majorHAnsi"/>
                <w:b/>
                <w:sz w:val="25"/>
                <w:szCs w:val="25"/>
                <w:lang w:val="nl-NL"/>
              </w:rPr>
            </w:pPr>
          </w:p>
        </w:tc>
        <w:tc>
          <w:tcPr>
            <w:tcW w:w="733" w:type="pct"/>
            <w:vAlign w:val="center"/>
          </w:tcPr>
          <w:p w14:paraId="79568C13" w14:textId="77777777" w:rsidR="00922F4B" w:rsidRPr="000551D9" w:rsidRDefault="00922F4B"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922F4B" w:rsidRPr="000551D9" w14:paraId="20FB626C" w14:textId="77777777" w:rsidTr="00BF0D78">
        <w:trPr>
          <w:trHeight w:val="251"/>
        </w:trPr>
        <w:tc>
          <w:tcPr>
            <w:tcW w:w="295" w:type="pct"/>
            <w:vAlign w:val="center"/>
          </w:tcPr>
          <w:p w14:paraId="6786C812" w14:textId="77777777" w:rsidR="00922F4B" w:rsidRPr="000551D9" w:rsidRDefault="00922F4B" w:rsidP="003B2342">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3</w:t>
            </w:r>
          </w:p>
        </w:tc>
        <w:tc>
          <w:tcPr>
            <w:tcW w:w="2377" w:type="pct"/>
            <w:vAlign w:val="center"/>
          </w:tcPr>
          <w:p w14:paraId="38B63BCC" w14:textId="77777777" w:rsidR="00922F4B" w:rsidRPr="000551D9" w:rsidRDefault="00922F4B" w:rsidP="00055BA9">
            <w:pPr>
              <w:spacing w:before="120" w:after="120"/>
              <w:ind w:left="91" w:right="90"/>
              <w:rPr>
                <w:rFonts w:asciiTheme="majorHAnsi" w:hAnsiTheme="majorHAnsi" w:cstheme="majorHAnsi"/>
                <w:b/>
                <w:sz w:val="25"/>
                <w:szCs w:val="25"/>
                <w:lang w:val="nl-NL"/>
              </w:rPr>
            </w:pPr>
            <w:r w:rsidRPr="000551D9">
              <w:rPr>
                <w:rFonts w:asciiTheme="majorHAnsi" w:hAnsiTheme="majorHAnsi" w:cstheme="majorHAnsi"/>
                <w:sz w:val="25"/>
                <w:szCs w:val="25"/>
                <w:lang w:val="nl-NL"/>
              </w:rPr>
              <w:t>Mẫu số 03. Thỏa thuận liên danh</w:t>
            </w:r>
          </w:p>
        </w:tc>
        <w:tc>
          <w:tcPr>
            <w:tcW w:w="862" w:type="pct"/>
            <w:vAlign w:val="center"/>
          </w:tcPr>
          <w:p w14:paraId="4220D21B" w14:textId="77777777" w:rsidR="00922F4B" w:rsidRPr="000551D9" w:rsidRDefault="00BF2044" w:rsidP="00933B0F">
            <w:pPr>
              <w:jc w:val="center"/>
              <w:rPr>
                <w:rFonts w:asciiTheme="majorHAnsi" w:hAnsiTheme="majorHAnsi" w:cstheme="majorHAnsi"/>
                <w:sz w:val="25"/>
                <w:szCs w:val="25"/>
                <w:lang w:val="nl-NL"/>
              </w:rPr>
            </w:pPr>
            <w:r w:rsidRPr="000551D9">
              <w:rPr>
                <w:rFonts w:asciiTheme="majorHAnsi" w:hAnsiTheme="majorHAnsi" w:cstheme="majorHAnsi"/>
                <w:sz w:val="25"/>
                <w:szCs w:val="25"/>
                <w:lang w:val="nl-NL"/>
              </w:rPr>
              <w:t xml:space="preserve">Webform </w:t>
            </w:r>
          </w:p>
        </w:tc>
        <w:tc>
          <w:tcPr>
            <w:tcW w:w="733" w:type="pct"/>
            <w:vAlign w:val="center"/>
          </w:tcPr>
          <w:p w14:paraId="00293D37" w14:textId="77777777" w:rsidR="00922F4B" w:rsidRPr="000551D9" w:rsidRDefault="00922F4B" w:rsidP="003B2342">
            <w:pPr>
              <w:rPr>
                <w:rFonts w:asciiTheme="majorHAnsi" w:hAnsiTheme="majorHAnsi" w:cstheme="majorHAnsi"/>
                <w:b/>
                <w:sz w:val="25"/>
                <w:szCs w:val="25"/>
                <w:lang w:val="nl-NL"/>
              </w:rPr>
            </w:pPr>
          </w:p>
        </w:tc>
        <w:tc>
          <w:tcPr>
            <w:tcW w:w="733" w:type="pct"/>
            <w:vAlign w:val="center"/>
          </w:tcPr>
          <w:p w14:paraId="491E0D91" w14:textId="77777777" w:rsidR="00922F4B" w:rsidRPr="000551D9" w:rsidRDefault="00922F4B"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5F60BF" w:rsidRPr="00873D87" w14:paraId="793C7343" w14:textId="77777777" w:rsidTr="000551D9">
        <w:trPr>
          <w:trHeight w:val="20"/>
        </w:trPr>
        <w:tc>
          <w:tcPr>
            <w:tcW w:w="295" w:type="pct"/>
            <w:vAlign w:val="center"/>
          </w:tcPr>
          <w:p w14:paraId="66FB9CED" w14:textId="77777777" w:rsidR="005F60BF" w:rsidRPr="00873D87" w:rsidRDefault="005F60BF" w:rsidP="003B2342">
            <w:pPr>
              <w:jc w:val="center"/>
              <w:rPr>
                <w:rFonts w:asciiTheme="majorHAnsi" w:hAnsiTheme="majorHAnsi" w:cstheme="majorHAnsi"/>
                <w:sz w:val="25"/>
                <w:szCs w:val="25"/>
                <w:lang w:val="nl-NL"/>
              </w:rPr>
            </w:pPr>
            <w:r w:rsidRPr="00873D87">
              <w:rPr>
                <w:rFonts w:asciiTheme="majorHAnsi" w:hAnsiTheme="majorHAnsi" w:cstheme="majorHAnsi"/>
                <w:sz w:val="25"/>
                <w:szCs w:val="25"/>
                <w:lang w:val="nl-NL"/>
              </w:rPr>
              <w:t>4</w:t>
            </w:r>
          </w:p>
        </w:tc>
        <w:tc>
          <w:tcPr>
            <w:tcW w:w="2377" w:type="pct"/>
            <w:vAlign w:val="center"/>
          </w:tcPr>
          <w:p w14:paraId="5DC02C2D" w14:textId="72ACD623" w:rsidR="005F60BF" w:rsidRPr="00873D87" w:rsidRDefault="005F60BF" w:rsidP="006410A5">
            <w:pPr>
              <w:spacing w:before="120" w:after="120"/>
              <w:ind w:left="91" w:right="90"/>
              <w:rPr>
                <w:rFonts w:asciiTheme="majorHAnsi" w:hAnsiTheme="majorHAnsi" w:cstheme="majorHAnsi"/>
                <w:b/>
                <w:sz w:val="25"/>
                <w:szCs w:val="25"/>
                <w:lang w:val="nl-NL"/>
              </w:rPr>
            </w:pPr>
            <w:r w:rsidRPr="00873D87">
              <w:rPr>
                <w:rFonts w:asciiTheme="majorHAnsi" w:hAnsiTheme="majorHAnsi" w:cstheme="majorHAnsi"/>
                <w:sz w:val="25"/>
                <w:szCs w:val="25"/>
                <w:lang w:val="nl-NL"/>
              </w:rPr>
              <w:t xml:space="preserve">Mẫu số 04A. Bảo lãnh dự thầu </w:t>
            </w:r>
          </w:p>
        </w:tc>
        <w:tc>
          <w:tcPr>
            <w:tcW w:w="862" w:type="pct"/>
            <w:vMerge w:val="restart"/>
            <w:vAlign w:val="center"/>
          </w:tcPr>
          <w:p w14:paraId="306BB2C2" w14:textId="77777777" w:rsidR="005F60BF" w:rsidRPr="00873D87" w:rsidRDefault="00866079" w:rsidP="003B2342">
            <w:pPr>
              <w:jc w:val="center"/>
              <w:rPr>
                <w:rFonts w:asciiTheme="majorHAnsi" w:hAnsiTheme="majorHAnsi" w:cstheme="majorHAnsi"/>
                <w:sz w:val="25"/>
                <w:szCs w:val="25"/>
                <w:lang w:val="nl-NL"/>
              </w:rPr>
            </w:pPr>
            <w:r>
              <w:rPr>
                <w:rFonts w:asciiTheme="majorHAnsi" w:hAnsiTheme="majorHAnsi" w:cstheme="majorHAnsi"/>
                <w:sz w:val="25"/>
                <w:szCs w:val="25"/>
                <w:lang w:val="nl-NL"/>
              </w:rPr>
              <w:t>Cam kết trong đơn dự thầu</w:t>
            </w:r>
          </w:p>
        </w:tc>
        <w:tc>
          <w:tcPr>
            <w:tcW w:w="733" w:type="pct"/>
            <w:vAlign w:val="center"/>
          </w:tcPr>
          <w:p w14:paraId="2EB59259" w14:textId="77777777" w:rsidR="005F60BF" w:rsidRPr="00873D87" w:rsidRDefault="005F60BF" w:rsidP="003B2342">
            <w:pPr>
              <w:rPr>
                <w:rFonts w:asciiTheme="majorHAnsi" w:hAnsiTheme="majorHAnsi" w:cstheme="majorHAnsi"/>
                <w:b/>
                <w:sz w:val="25"/>
                <w:szCs w:val="25"/>
                <w:lang w:val="nl-NL"/>
              </w:rPr>
            </w:pPr>
          </w:p>
        </w:tc>
        <w:tc>
          <w:tcPr>
            <w:tcW w:w="733" w:type="pct"/>
            <w:vAlign w:val="center"/>
          </w:tcPr>
          <w:p w14:paraId="06BC19F5" w14:textId="77777777" w:rsidR="005F60BF" w:rsidRPr="00873D87" w:rsidRDefault="005F60BF" w:rsidP="003B2342">
            <w:pPr>
              <w:jc w:val="center"/>
              <w:rPr>
                <w:rFonts w:asciiTheme="majorHAnsi" w:hAnsiTheme="majorHAnsi" w:cstheme="majorHAnsi"/>
                <w:b/>
                <w:sz w:val="25"/>
                <w:szCs w:val="25"/>
                <w:lang w:val="nl-NL"/>
              </w:rPr>
            </w:pPr>
            <w:r w:rsidRPr="00873D87">
              <w:rPr>
                <w:rFonts w:asciiTheme="majorHAnsi" w:hAnsiTheme="majorHAnsi" w:cstheme="majorHAnsi"/>
                <w:b/>
                <w:sz w:val="25"/>
                <w:szCs w:val="25"/>
                <w:lang w:val="nl-NL"/>
              </w:rPr>
              <w:t>X</w:t>
            </w:r>
          </w:p>
        </w:tc>
      </w:tr>
      <w:tr w:rsidR="005F60BF" w:rsidRPr="000551D9" w14:paraId="6E2DBD3B" w14:textId="77777777" w:rsidTr="000551D9">
        <w:trPr>
          <w:trHeight w:val="20"/>
        </w:trPr>
        <w:tc>
          <w:tcPr>
            <w:tcW w:w="295" w:type="pct"/>
            <w:vAlign w:val="center"/>
          </w:tcPr>
          <w:p w14:paraId="1F1ED870" w14:textId="77777777" w:rsidR="005F60BF" w:rsidRPr="00873D87" w:rsidRDefault="005F60BF" w:rsidP="003B2342">
            <w:pPr>
              <w:jc w:val="center"/>
              <w:rPr>
                <w:rFonts w:asciiTheme="majorHAnsi" w:hAnsiTheme="majorHAnsi" w:cstheme="majorHAnsi"/>
                <w:sz w:val="25"/>
                <w:szCs w:val="25"/>
                <w:lang w:val="nl-NL"/>
              </w:rPr>
            </w:pPr>
            <w:r w:rsidRPr="00873D87">
              <w:rPr>
                <w:rFonts w:asciiTheme="majorHAnsi" w:hAnsiTheme="majorHAnsi" w:cstheme="majorHAnsi"/>
                <w:sz w:val="25"/>
                <w:szCs w:val="25"/>
                <w:lang w:val="nl-NL"/>
              </w:rPr>
              <w:t>5</w:t>
            </w:r>
          </w:p>
        </w:tc>
        <w:tc>
          <w:tcPr>
            <w:tcW w:w="2377" w:type="pct"/>
            <w:vAlign w:val="center"/>
          </w:tcPr>
          <w:p w14:paraId="7D620757" w14:textId="6BA002D6" w:rsidR="005F60BF" w:rsidRPr="00873D87" w:rsidRDefault="005F60BF" w:rsidP="006410A5">
            <w:pPr>
              <w:spacing w:before="120" w:after="120"/>
              <w:ind w:left="91" w:right="90"/>
              <w:rPr>
                <w:rFonts w:asciiTheme="majorHAnsi" w:hAnsiTheme="majorHAnsi" w:cstheme="majorHAnsi"/>
                <w:sz w:val="25"/>
                <w:szCs w:val="25"/>
                <w:lang w:val="nl-NL"/>
              </w:rPr>
            </w:pPr>
            <w:r w:rsidRPr="00873D87">
              <w:rPr>
                <w:rFonts w:asciiTheme="majorHAnsi" w:hAnsiTheme="majorHAnsi" w:cstheme="majorHAnsi"/>
                <w:sz w:val="25"/>
                <w:szCs w:val="25"/>
                <w:lang w:val="nl-NL"/>
              </w:rPr>
              <w:t xml:space="preserve">Mẫu số 04B. Bảo lãnh dự thầu </w:t>
            </w:r>
            <w:r w:rsidR="000C1588" w:rsidRPr="00BF40CA">
              <w:rPr>
                <w:rFonts w:asciiTheme="majorHAnsi" w:hAnsiTheme="majorHAnsi" w:cstheme="majorHAnsi"/>
                <w:i/>
                <w:color w:val="FF0000"/>
                <w:sz w:val="25"/>
                <w:szCs w:val="25"/>
                <w:lang w:val="nl-NL"/>
              </w:rPr>
              <w:t>)</w:t>
            </w:r>
          </w:p>
        </w:tc>
        <w:tc>
          <w:tcPr>
            <w:tcW w:w="862" w:type="pct"/>
            <w:vMerge/>
            <w:vAlign w:val="center"/>
          </w:tcPr>
          <w:p w14:paraId="34C09FD3" w14:textId="77777777" w:rsidR="005F60BF" w:rsidRPr="00873D87" w:rsidRDefault="005F60BF" w:rsidP="003B2342">
            <w:pPr>
              <w:jc w:val="center"/>
              <w:rPr>
                <w:rFonts w:asciiTheme="majorHAnsi" w:hAnsiTheme="majorHAnsi" w:cstheme="majorHAnsi"/>
                <w:sz w:val="25"/>
                <w:szCs w:val="25"/>
                <w:lang w:val="nl-NL"/>
              </w:rPr>
            </w:pPr>
          </w:p>
        </w:tc>
        <w:tc>
          <w:tcPr>
            <w:tcW w:w="733" w:type="pct"/>
            <w:vAlign w:val="center"/>
          </w:tcPr>
          <w:p w14:paraId="5CC02802" w14:textId="77777777" w:rsidR="005F60BF" w:rsidRPr="00873D87" w:rsidRDefault="005F60BF" w:rsidP="003B2342">
            <w:pPr>
              <w:rPr>
                <w:rFonts w:asciiTheme="majorHAnsi" w:hAnsiTheme="majorHAnsi" w:cstheme="majorHAnsi"/>
                <w:b/>
                <w:sz w:val="25"/>
                <w:szCs w:val="25"/>
                <w:lang w:val="nl-NL"/>
              </w:rPr>
            </w:pPr>
          </w:p>
        </w:tc>
        <w:tc>
          <w:tcPr>
            <w:tcW w:w="733" w:type="pct"/>
            <w:vAlign w:val="center"/>
          </w:tcPr>
          <w:p w14:paraId="52CBC412" w14:textId="77777777" w:rsidR="005F60BF" w:rsidRPr="000551D9" w:rsidRDefault="005F60BF" w:rsidP="003B2342">
            <w:pPr>
              <w:jc w:val="center"/>
              <w:rPr>
                <w:rFonts w:asciiTheme="majorHAnsi" w:hAnsiTheme="majorHAnsi" w:cstheme="majorHAnsi"/>
                <w:b/>
                <w:sz w:val="25"/>
                <w:szCs w:val="25"/>
                <w:lang w:val="nl-NL"/>
              </w:rPr>
            </w:pPr>
            <w:r w:rsidRPr="00873D87">
              <w:rPr>
                <w:rFonts w:asciiTheme="majorHAnsi" w:hAnsiTheme="majorHAnsi" w:cstheme="majorHAnsi"/>
                <w:b/>
                <w:sz w:val="25"/>
                <w:szCs w:val="25"/>
                <w:lang w:val="nl-NL"/>
              </w:rPr>
              <w:t>X</w:t>
            </w:r>
          </w:p>
        </w:tc>
      </w:tr>
      <w:tr w:rsidR="005D6470" w:rsidRPr="000551D9" w14:paraId="1929D554" w14:textId="77777777" w:rsidTr="00BF0D78">
        <w:trPr>
          <w:trHeight w:val="674"/>
        </w:trPr>
        <w:tc>
          <w:tcPr>
            <w:tcW w:w="295" w:type="pct"/>
            <w:vAlign w:val="center"/>
          </w:tcPr>
          <w:p w14:paraId="6BC16057" w14:textId="77777777" w:rsidR="005D6470" w:rsidRPr="000551D9" w:rsidRDefault="005D6470" w:rsidP="003B2342">
            <w:pPr>
              <w:jc w:val="center"/>
              <w:rPr>
                <w:rFonts w:asciiTheme="majorHAnsi" w:hAnsiTheme="majorHAnsi" w:cstheme="majorHAnsi"/>
                <w:sz w:val="25"/>
                <w:szCs w:val="25"/>
                <w:lang w:val="nl-NL"/>
              </w:rPr>
            </w:pPr>
            <w:r>
              <w:rPr>
                <w:rFonts w:asciiTheme="majorHAnsi" w:hAnsiTheme="majorHAnsi" w:cstheme="majorHAnsi"/>
                <w:sz w:val="25"/>
                <w:szCs w:val="25"/>
                <w:lang w:val="nl-NL"/>
              </w:rPr>
              <w:t>6</w:t>
            </w:r>
          </w:p>
        </w:tc>
        <w:tc>
          <w:tcPr>
            <w:tcW w:w="2377" w:type="pct"/>
            <w:vAlign w:val="center"/>
          </w:tcPr>
          <w:p w14:paraId="7499D6A0" w14:textId="77777777" w:rsidR="005D6470" w:rsidRPr="002E3D01" w:rsidRDefault="002E3D01" w:rsidP="002E3D01">
            <w:pPr>
              <w:spacing w:before="120" w:after="120"/>
              <w:ind w:left="91" w:right="90"/>
              <w:rPr>
                <w:rFonts w:asciiTheme="majorHAnsi" w:hAnsiTheme="majorHAnsi" w:cstheme="majorHAnsi"/>
                <w:b/>
                <w:sz w:val="25"/>
                <w:szCs w:val="25"/>
                <w:lang w:val="nl-NL"/>
              </w:rPr>
            </w:pPr>
            <w:r w:rsidRPr="002E3D01">
              <w:rPr>
                <w:rFonts w:asciiTheme="majorHAnsi" w:hAnsiTheme="majorHAnsi" w:cstheme="majorHAnsi"/>
                <w:sz w:val="25"/>
                <w:szCs w:val="25"/>
                <w:lang w:val="nl-NL"/>
              </w:rPr>
              <w:t>Mẫu số 05. Hợp đồng tương tự do nhà thầu thực hiện</w:t>
            </w:r>
          </w:p>
        </w:tc>
        <w:tc>
          <w:tcPr>
            <w:tcW w:w="862" w:type="pct"/>
            <w:vMerge w:val="restart"/>
            <w:vAlign w:val="center"/>
          </w:tcPr>
          <w:p w14:paraId="4CCB9D0E" w14:textId="77777777" w:rsidR="005D6470" w:rsidRPr="000551D9" w:rsidRDefault="005D6470" w:rsidP="00055BA9">
            <w:pPr>
              <w:jc w:val="center"/>
              <w:rPr>
                <w:rFonts w:asciiTheme="majorHAnsi" w:hAnsiTheme="majorHAnsi" w:cstheme="majorHAnsi"/>
                <w:b/>
                <w:sz w:val="25"/>
                <w:szCs w:val="25"/>
                <w:lang w:val="nl-NL"/>
              </w:rPr>
            </w:pPr>
            <w:r w:rsidRPr="000551D9">
              <w:rPr>
                <w:rFonts w:asciiTheme="majorHAnsi" w:hAnsiTheme="majorHAnsi" w:cstheme="majorHAnsi"/>
                <w:sz w:val="25"/>
                <w:szCs w:val="25"/>
                <w:lang w:val="nl-NL"/>
              </w:rPr>
              <w:t xml:space="preserve">Scan đính kèm lên Hệ thống </w:t>
            </w:r>
          </w:p>
        </w:tc>
        <w:tc>
          <w:tcPr>
            <w:tcW w:w="733" w:type="pct"/>
            <w:vAlign w:val="center"/>
          </w:tcPr>
          <w:p w14:paraId="3A54EF56" w14:textId="77777777" w:rsidR="005D6470" w:rsidRPr="000551D9" w:rsidRDefault="005D6470" w:rsidP="003B2342">
            <w:pPr>
              <w:rPr>
                <w:rFonts w:asciiTheme="majorHAnsi" w:hAnsiTheme="majorHAnsi" w:cstheme="majorHAnsi"/>
                <w:b/>
                <w:sz w:val="25"/>
                <w:szCs w:val="25"/>
                <w:lang w:val="nl-NL"/>
              </w:rPr>
            </w:pPr>
          </w:p>
        </w:tc>
        <w:tc>
          <w:tcPr>
            <w:tcW w:w="733" w:type="pct"/>
            <w:vAlign w:val="center"/>
          </w:tcPr>
          <w:p w14:paraId="676E9A7F" w14:textId="77777777" w:rsidR="005D6470" w:rsidRPr="000551D9" w:rsidRDefault="005D6470" w:rsidP="003B2342">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2E3D01" w:rsidRPr="00BF0D78" w14:paraId="20C7AEA5" w14:textId="77777777" w:rsidTr="00BF0D78">
        <w:trPr>
          <w:trHeight w:val="656"/>
        </w:trPr>
        <w:tc>
          <w:tcPr>
            <w:tcW w:w="295" w:type="pct"/>
            <w:vAlign w:val="center"/>
          </w:tcPr>
          <w:p w14:paraId="74E9AD29"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7</w:t>
            </w:r>
          </w:p>
        </w:tc>
        <w:tc>
          <w:tcPr>
            <w:tcW w:w="2377" w:type="pct"/>
            <w:vAlign w:val="center"/>
          </w:tcPr>
          <w:p w14:paraId="43A50032" w14:textId="7499C1E7" w:rsidR="002E3D01" w:rsidRPr="009C0809" w:rsidRDefault="002E3D01" w:rsidP="009E13B7">
            <w:pPr>
              <w:spacing w:before="120" w:after="120"/>
              <w:ind w:left="91" w:right="90"/>
              <w:rPr>
                <w:rFonts w:asciiTheme="majorHAnsi" w:hAnsiTheme="majorHAnsi" w:cstheme="majorHAnsi"/>
                <w:b/>
                <w:sz w:val="25"/>
                <w:szCs w:val="25"/>
                <w:lang w:val="nl-NL"/>
              </w:rPr>
            </w:pPr>
            <w:r w:rsidRPr="009C0809">
              <w:rPr>
                <w:rFonts w:asciiTheme="majorHAnsi" w:hAnsiTheme="majorHAnsi" w:cstheme="majorHAnsi"/>
                <w:sz w:val="25"/>
                <w:szCs w:val="25"/>
                <w:lang w:val="nl-NL"/>
              </w:rPr>
              <w:t xml:space="preserve">Mẫu số 06A. Bảng đề xuất nhân sự </w:t>
            </w:r>
            <w:r w:rsidR="00BF0D78" w:rsidRPr="009C0809">
              <w:rPr>
                <w:rFonts w:asciiTheme="majorHAnsi" w:hAnsiTheme="majorHAnsi" w:cstheme="majorHAnsi"/>
                <w:sz w:val="25"/>
                <w:szCs w:val="25"/>
                <w:lang w:val="nl-NL"/>
              </w:rPr>
              <w:t xml:space="preserve"> </w:t>
            </w:r>
          </w:p>
        </w:tc>
        <w:tc>
          <w:tcPr>
            <w:tcW w:w="862" w:type="pct"/>
            <w:vMerge/>
            <w:vAlign w:val="center"/>
          </w:tcPr>
          <w:p w14:paraId="2C055336" w14:textId="77777777" w:rsidR="002E3D01" w:rsidRPr="00BF0D78" w:rsidRDefault="002E3D01" w:rsidP="002E3D01">
            <w:pPr>
              <w:jc w:val="center"/>
              <w:rPr>
                <w:rFonts w:asciiTheme="majorHAnsi" w:hAnsiTheme="majorHAnsi" w:cstheme="majorHAnsi"/>
                <w:sz w:val="25"/>
                <w:szCs w:val="25"/>
                <w:lang w:val="nl-NL"/>
              </w:rPr>
            </w:pPr>
          </w:p>
        </w:tc>
        <w:tc>
          <w:tcPr>
            <w:tcW w:w="733" w:type="pct"/>
            <w:vAlign w:val="center"/>
          </w:tcPr>
          <w:p w14:paraId="6355F84F" w14:textId="77777777" w:rsidR="002E3D01" w:rsidRPr="00BF0D78" w:rsidRDefault="002E3D01" w:rsidP="002E3D01">
            <w:pPr>
              <w:rPr>
                <w:rFonts w:asciiTheme="majorHAnsi" w:hAnsiTheme="majorHAnsi" w:cstheme="majorHAnsi"/>
                <w:b/>
                <w:sz w:val="25"/>
                <w:szCs w:val="25"/>
                <w:lang w:val="nl-NL"/>
              </w:rPr>
            </w:pPr>
          </w:p>
        </w:tc>
        <w:tc>
          <w:tcPr>
            <w:tcW w:w="733" w:type="pct"/>
            <w:vAlign w:val="center"/>
          </w:tcPr>
          <w:p w14:paraId="7423E9A7" w14:textId="77777777" w:rsidR="002E3D01" w:rsidRPr="00BF0D78" w:rsidRDefault="009E13B7" w:rsidP="002E3D01">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2E3D01" w:rsidRPr="00BF0D78" w14:paraId="67453F09" w14:textId="77777777" w:rsidTr="000551D9">
        <w:trPr>
          <w:trHeight w:val="20"/>
        </w:trPr>
        <w:tc>
          <w:tcPr>
            <w:tcW w:w="295" w:type="pct"/>
            <w:vAlign w:val="center"/>
          </w:tcPr>
          <w:p w14:paraId="2783B6E6"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8</w:t>
            </w:r>
          </w:p>
        </w:tc>
        <w:tc>
          <w:tcPr>
            <w:tcW w:w="2377" w:type="pct"/>
            <w:vAlign w:val="center"/>
          </w:tcPr>
          <w:p w14:paraId="030C6FEC" w14:textId="49B0A5FE" w:rsidR="002E3D01" w:rsidRPr="009C0809" w:rsidRDefault="002E3D01" w:rsidP="009E13B7">
            <w:pPr>
              <w:spacing w:before="120" w:after="120"/>
              <w:ind w:left="91" w:right="90"/>
              <w:rPr>
                <w:rFonts w:asciiTheme="majorHAnsi" w:hAnsiTheme="majorHAnsi" w:cstheme="majorHAnsi"/>
                <w:sz w:val="25"/>
                <w:szCs w:val="25"/>
                <w:lang w:val="nl-NL"/>
              </w:rPr>
            </w:pPr>
            <w:r w:rsidRPr="009C0809">
              <w:rPr>
                <w:rFonts w:asciiTheme="majorHAnsi" w:hAnsiTheme="majorHAnsi" w:cstheme="majorHAnsi"/>
                <w:sz w:val="25"/>
                <w:szCs w:val="25"/>
                <w:lang w:val="nl-NL"/>
              </w:rPr>
              <w:t xml:space="preserve">Mẫu số 06B. Bảng lý lịch chuyên môn của nhân sự </w:t>
            </w:r>
            <w:r w:rsidR="00BF0D78" w:rsidRPr="009C0809">
              <w:rPr>
                <w:rFonts w:asciiTheme="majorHAnsi" w:hAnsiTheme="majorHAnsi" w:cstheme="majorHAnsi"/>
                <w:sz w:val="25"/>
                <w:szCs w:val="25"/>
                <w:lang w:val="nl-NL"/>
              </w:rPr>
              <w:t xml:space="preserve"> </w:t>
            </w:r>
          </w:p>
        </w:tc>
        <w:tc>
          <w:tcPr>
            <w:tcW w:w="862" w:type="pct"/>
            <w:vMerge/>
            <w:vAlign w:val="center"/>
          </w:tcPr>
          <w:p w14:paraId="0F2E6676" w14:textId="77777777" w:rsidR="002E3D01" w:rsidRPr="00BF0D78" w:rsidRDefault="002E3D01" w:rsidP="002E3D01">
            <w:pPr>
              <w:jc w:val="center"/>
              <w:rPr>
                <w:rFonts w:asciiTheme="majorHAnsi" w:hAnsiTheme="majorHAnsi" w:cstheme="majorHAnsi"/>
                <w:sz w:val="25"/>
                <w:szCs w:val="25"/>
                <w:lang w:val="nl-NL"/>
              </w:rPr>
            </w:pPr>
          </w:p>
        </w:tc>
        <w:tc>
          <w:tcPr>
            <w:tcW w:w="733" w:type="pct"/>
            <w:vAlign w:val="center"/>
          </w:tcPr>
          <w:p w14:paraId="021D796A" w14:textId="77777777" w:rsidR="002E3D01" w:rsidRPr="00BF0D78" w:rsidRDefault="002E3D01" w:rsidP="002E3D01">
            <w:pPr>
              <w:rPr>
                <w:rFonts w:asciiTheme="majorHAnsi" w:hAnsiTheme="majorHAnsi" w:cstheme="majorHAnsi"/>
                <w:b/>
                <w:sz w:val="25"/>
                <w:szCs w:val="25"/>
                <w:lang w:val="nl-NL"/>
              </w:rPr>
            </w:pPr>
          </w:p>
        </w:tc>
        <w:tc>
          <w:tcPr>
            <w:tcW w:w="733" w:type="pct"/>
            <w:vAlign w:val="center"/>
          </w:tcPr>
          <w:p w14:paraId="3FC798FF" w14:textId="77777777" w:rsidR="002E3D01" w:rsidRPr="00BF0D78" w:rsidRDefault="009E13B7" w:rsidP="002E3D01">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2E3D01" w:rsidRPr="000551D9" w14:paraId="2A47E4FA" w14:textId="77777777" w:rsidTr="000551D9">
        <w:trPr>
          <w:trHeight w:val="20"/>
        </w:trPr>
        <w:tc>
          <w:tcPr>
            <w:tcW w:w="295" w:type="pct"/>
            <w:vAlign w:val="center"/>
          </w:tcPr>
          <w:p w14:paraId="6690294A" w14:textId="77777777" w:rsidR="002E3D01" w:rsidRPr="00BF0D78" w:rsidRDefault="002E3D01" w:rsidP="002E3D01">
            <w:pPr>
              <w:jc w:val="center"/>
              <w:rPr>
                <w:rFonts w:asciiTheme="majorHAnsi" w:hAnsiTheme="majorHAnsi" w:cstheme="majorHAnsi"/>
                <w:sz w:val="25"/>
                <w:szCs w:val="25"/>
                <w:lang w:val="nl-NL"/>
              </w:rPr>
            </w:pPr>
            <w:r w:rsidRPr="00BF0D78">
              <w:rPr>
                <w:rFonts w:asciiTheme="majorHAnsi" w:hAnsiTheme="majorHAnsi" w:cstheme="majorHAnsi"/>
                <w:sz w:val="25"/>
                <w:szCs w:val="25"/>
                <w:lang w:val="nl-NL"/>
              </w:rPr>
              <w:t>9</w:t>
            </w:r>
          </w:p>
        </w:tc>
        <w:tc>
          <w:tcPr>
            <w:tcW w:w="2377" w:type="pct"/>
            <w:vAlign w:val="center"/>
          </w:tcPr>
          <w:p w14:paraId="438CE0BD" w14:textId="77777777" w:rsidR="002E3D01" w:rsidRPr="009C0809" w:rsidRDefault="002E3D01" w:rsidP="009E13B7">
            <w:pPr>
              <w:spacing w:before="120" w:after="120"/>
              <w:ind w:left="91" w:right="90"/>
              <w:rPr>
                <w:rFonts w:asciiTheme="majorHAnsi" w:hAnsiTheme="majorHAnsi" w:cstheme="majorHAnsi"/>
                <w:sz w:val="25"/>
                <w:szCs w:val="25"/>
                <w:lang w:val="nl-NL"/>
              </w:rPr>
            </w:pPr>
            <w:r w:rsidRPr="009C0809">
              <w:rPr>
                <w:rFonts w:asciiTheme="majorHAnsi" w:hAnsiTheme="majorHAnsi" w:cstheme="majorHAnsi"/>
                <w:sz w:val="25"/>
                <w:szCs w:val="25"/>
                <w:lang w:val="nl-NL"/>
              </w:rPr>
              <w:t>Mẫu số 06C. Bảng kinh nghiệm chuyên môn</w:t>
            </w:r>
            <w:r w:rsidR="00BF0D78" w:rsidRPr="009C0809">
              <w:rPr>
                <w:rFonts w:asciiTheme="majorHAnsi" w:hAnsiTheme="majorHAnsi" w:cstheme="majorHAnsi"/>
                <w:sz w:val="25"/>
                <w:szCs w:val="25"/>
                <w:lang w:val="nl-NL"/>
              </w:rPr>
              <w:t xml:space="preserve"> </w:t>
            </w:r>
          </w:p>
        </w:tc>
        <w:tc>
          <w:tcPr>
            <w:tcW w:w="862" w:type="pct"/>
            <w:vMerge/>
            <w:vAlign w:val="center"/>
          </w:tcPr>
          <w:p w14:paraId="0E9678DF"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3DA7BE0E"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6732FE05" w14:textId="77777777" w:rsidR="002E3D01" w:rsidRPr="000551D9" w:rsidRDefault="009E13B7" w:rsidP="002E3D01">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2E3D01" w:rsidRPr="000551D9" w14:paraId="679F6A6F" w14:textId="77777777" w:rsidTr="009E13B7">
        <w:trPr>
          <w:trHeight w:val="521"/>
        </w:trPr>
        <w:tc>
          <w:tcPr>
            <w:tcW w:w="295" w:type="pct"/>
            <w:vAlign w:val="center"/>
          </w:tcPr>
          <w:p w14:paraId="23281886"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10</w:t>
            </w:r>
          </w:p>
        </w:tc>
        <w:tc>
          <w:tcPr>
            <w:tcW w:w="2377" w:type="pct"/>
          </w:tcPr>
          <w:p w14:paraId="54418E04" w14:textId="77777777" w:rsidR="002E3D01" w:rsidRPr="002E3D01" w:rsidRDefault="002E3D01" w:rsidP="009E13B7">
            <w:pPr>
              <w:spacing w:before="120" w:after="120"/>
              <w:ind w:left="91" w:right="90"/>
              <w:jc w:val="left"/>
              <w:rPr>
                <w:rFonts w:asciiTheme="majorHAnsi" w:hAnsiTheme="majorHAnsi" w:cstheme="majorHAnsi"/>
                <w:sz w:val="25"/>
                <w:szCs w:val="25"/>
                <w:lang w:val="nl-NL"/>
              </w:rPr>
            </w:pPr>
            <w:r w:rsidRPr="002E3D01">
              <w:rPr>
                <w:rFonts w:asciiTheme="majorHAnsi" w:hAnsiTheme="majorHAnsi" w:cstheme="majorHAnsi"/>
                <w:sz w:val="25"/>
                <w:szCs w:val="25"/>
                <w:lang w:val="nl-NL"/>
              </w:rPr>
              <w:t>Mẫu số 6D</w:t>
            </w:r>
            <w:r>
              <w:rPr>
                <w:rFonts w:asciiTheme="majorHAnsi" w:hAnsiTheme="majorHAnsi" w:cstheme="majorHAnsi"/>
                <w:sz w:val="25"/>
                <w:szCs w:val="25"/>
                <w:lang w:val="nl-NL"/>
              </w:rPr>
              <w:t xml:space="preserve">. Bảng </w:t>
            </w:r>
            <w:r w:rsidRPr="002E3D01">
              <w:rPr>
                <w:rFonts w:asciiTheme="majorHAnsi" w:hAnsiTheme="majorHAnsi" w:cstheme="majorHAnsi"/>
                <w:sz w:val="25"/>
                <w:szCs w:val="25"/>
                <w:lang w:val="nl-NL"/>
              </w:rPr>
              <w:t xml:space="preserve">kê khai thiết bị chủ yếu </w:t>
            </w:r>
            <w:r w:rsidR="00C40AE6">
              <w:rPr>
                <w:rFonts w:asciiTheme="majorHAnsi" w:hAnsiTheme="majorHAnsi" w:cstheme="majorHAnsi"/>
                <w:sz w:val="25"/>
                <w:szCs w:val="25"/>
                <w:lang w:val="nl-NL"/>
              </w:rPr>
              <w:t xml:space="preserve"> </w:t>
            </w:r>
            <w:r w:rsidR="00C40AE6" w:rsidRPr="00BF40CA">
              <w:rPr>
                <w:rFonts w:asciiTheme="majorHAnsi" w:hAnsiTheme="majorHAnsi" w:cstheme="majorHAnsi"/>
                <w:i/>
                <w:color w:val="FF0000"/>
                <w:sz w:val="25"/>
                <w:szCs w:val="25"/>
                <w:lang w:val="nl-NL"/>
              </w:rPr>
              <w:t>(không áp dụng)</w:t>
            </w:r>
          </w:p>
        </w:tc>
        <w:tc>
          <w:tcPr>
            <w:tcW w:w="862" w:type="pct"/>
            <w:vMerge/>
            <w:vAlign w:val="center"/>
          </w:tcPr>
          <w:p w14:paraId="71F21846"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6F9A3A0D"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0AB1F20C" w14:textId="77777777" w:rsidR="002E3D01" w:rsidRPr="000551D9" w:rsidRDefault="002E3D01" w:rsidP="002E3D01">
            <w:pPr>
              <w:jc w:val="center"/>
              <w:rPr>
                <w:rFonts w:asciiTheme="majorHAnsi" w:hAnsiTheme="majorHAnsi" w:cstheme="majorHAnsi"/>
                <w:b/>
                <w:sz w:val="25"/>
                <w:szCs w:val="25"/>
                <w:lang w:val="nl-NL"/>
              </w:rPr>
            </w:pPr>
          </w:p>
        </w:tc>
      </w:tr>
      <w:tr w:rsidR="002E3D01" w:rsidRPr="000551D9" w14:paraId="2D363F62" w14:textId="77777777" w:rsidTr="000551D9">
        <w:trPr>
          <w:trHeight w:val="20"/>
        </w:trPr>
        <w:tc>
          <w:tcPr>
            <w:tcW w:w="295" w:type="pct"/>
            <w:vAlign w:val="center"/>
          </w:tcPr>
          <w:p w14:paraId="69C30761"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11</w:t>
            </w:r>
          </w:p>
        </w:tc>
        <w:tc>
          <w:tcPr>
            <w:tcW w:w="2377" w:type="pct"/>
          </w:tcPr>
          <w:p w14:paraId="79FEF305" w14:textId="77777777" w:rsidR="002E3D01" w:rsidRPr="002E3D01" w:rsidRDefault="002E3D01" w:rsidP="002E3D01">
            <w:pPr>
              <w:spacing w:before="120" w:after="120"/>
              <w:ind w:left="91" w:right="90"/>
              <w:jc w:val="left"/>
              <w:rPr>
                <w:rFonts w:asciiTheme="majorHAnsi" w:hAnsiTheme="majorHAnsi" w:cstheme="majorHAnsi"/>
                <w:color w:val="FF0000"/>
                <w:sz w:val="25"/>
                <w:szCs w:val="25"/>
                <w:lang w:val="nl-NL"/>
              </w:rPr>
            </w:pPr>
            <w:r w:rsidRPr="002E3D01">
              <w:rPr>
                <w:rFonts w:asciiTheme="majorHAnsi" w:hAnsiTheme="majorHAnsi" w:cstheme="majorHAnsi"/>
                <w:sz w:val="25"/>
                <w:szCs w:val="25"/>
                <w:lang w:val="nl-NL"/>
              </w:rPr>
              <w:t>Mẫu số 07. Hợp đồng cung cấp dịch vụ phi tư vấn không hoàn thành do lỗi của nhà thầu</w:t>
            </w:r>
          </w:p>
        </w:tc>
        <w:tc>
          <w:tcPr>
            <w:tcW w:w="862" w:type="pct"/>
            <w:vMerge/>
            <w:vAlign w:val="center"/>
          </w:tcPr>
          <w:p w14:paraId="44BDFE67"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47D58B5C"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66502F5F" w14:textId="77777777" w:rsidR="002E3D01" w:rsidRPr="000551D9" w:rsidRDefault="002E3D01" w:rsidP="002E3D01">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2E3D01" w:rsidRPr="000551D9" w14:paraId="254CDF72" w14:textId="77777777" w:rsidTr="000551D9">
        <w:trPr>
          <w:trHeight w:val="20"/>
        </w:trPr>
        <w:tc>
          <w:tcPr>
            <w:tcW w:w="295" w:type="pct"/>
            <w:vAlign w:val="center"/>
          </w:tcPr>
          <w:p w14:paraId="152A4D59" w14:textId="77777777" w:rsidR="002E3D01" w:rsidRPr="000551D9" w:rsidRDefault="002E3D01"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12</w:t>
            </w:r>
          </w:p>
        </w:tc>
        <w:tc>
          <w:tcPr>
            <w:tcW w:w="2377" w:type="pct"/>
            <w:vAlign w:val="center"/>
          </w:tcPr>
          <w:p w14:paraId="12E61265" w14:textId="77777777" w:rsidR="002E3D01" w:rsidRPr="00B51E34" w:rsidRDefault="002E3D01" w:rsidP="00B51E34">
            <w:pPr>
              <w:spacing w:before="120" w:after="120"/>
              <w:ind w:left="91" w:right="90"/>
              <w:jc w:val="left"/>
              <w:rPr>
                <w:rFonts w:asciiTheme="majorHAnsi" w:hAnsiTheme="majorHAnsi" w:cstheme="majorHAnsi"/>
                <w:i/>
                <w:color w:val="FF0000"/>
                <w:sz w:val="25"/>
                <w:szCs w:val="25"/>
                <w:lang w:val="nl-NL"/>
              </w:rPr>
            </w:pPr>
            <w:r w:rsidRPr="002E3D01">
              <w:rPr>
                <w:sz w:val="25"/>
                <w:szCs w:val="25"/>
                <w:lang w:val="nl-NL"/>
              </w:rPr>
              <w:t>Mẫu số 08. Tình hình tài chính của nhà thầu</w:t>
            </w:r>
            <w:r w:rsidR="00B51E34">
              <w:rPr>
                <w:sz w:val="25"/>
                <w:szCs w:val="25"/>
                <w:lang w:val="nl-NL"/>
              </w:rPr>
              <w:t xml:space="preserve"> </w:t>
            </w:r>
            <w:r w:rsidR="00B51E34" w:rsidRPr="00B51E34">
              <w:rPr>
                <w:i/>
                <w:color w:val="FF0000"/>
                <w:sz w:val="25"/>
                <w:szCs w:val="25"/>
                <w:lang w:val="nl-NL"/>
              </w:rPr>
              <w:t>(không áp dụng)</w:t>
            </w:r>
            <w:r w:rsidRPr="00B51E34">
              <w:rPr>
                <w:i/>
                <w:color w:val="FF0000"/>
                <w:sz w:val="25"/>
                <w:szCs w:val="25"/>
                <w:lang w:val="nl-NL"/>
              </w:rPr>
              <w:t xml:space="preserve"> </w:t>
            </w:r>
          </w:p>
        </w:tc>
        <w:tc>
          <w:tcPr>
            <w:tcW w:w="862" w:type="pct"/>
            <w:vMerge/>
            <w:vAlign w:val="center"/>
          </w:tcPr>
          <w:p w14:paraId="1F5C75F9"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39269DA9"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197B2BD2" w14:textId="77777777" w:rsidR="002E3D01" w:rsidRPr="000551D9" w:rsidRDefault="002E3D01" w:rsidP="002E3D01">
            <w:pPr>
              <w:jc w:val="center"/>
              <w:rPr>
                <w:rFonts w:asciiTheme="majorHAnsi" w:hAnsiTheme="majorHAnsi" w:cstheme="majorHAnsi"/>
                <w:b/>
                <w:sz w:val="25"/>
                <w:szCs w:val="25"/>
                <w:lang w:val="nl-NL"/>
              </w:rPr>
            </w:pPr>
          </w:p>
        </w:tc>
      </w:tr>
      <w:tr w:rsidR="002E3D01" w:rsidRPr="000551D9" w14:paraId="6F481FE2" w14:textId="77777777" w:rsidTr="00BF0D78">
        <w:trPr>
          <w:trHeight w:val="674"/>
        </w:trPr>
        <w:tc>
          <w:tcPr>
            <w:tcW w:w="295" w:type="pct"/>
            <w:vAlign w:val="center"/>
          </w:tcPr>
          <w:p w14:paraId="1124EF2F" w14:textId="77777777" w:rsidR="002E3D01" w:rsidRPr="000551D9" w:rsidRDefault="0099226D" w:rsidP="002E3D01">
            <w:pPr>
              <w:jc w:val="center"/>
              <w:rPr>
                <w:rFonts w:asciiTheme="majorHAnsi" w:hAnsiTheme="majorHAnsi" w:cstheme="majorHAnsi"/>
                <w:sz w:val="25"/>
                <w:szCs w:val="25"/>
                <w:lang w:val="nl-NL"/>
              </w:rPr>
            </w:pPr>
            <w:r>
              <w:rPr>
                <w:rFonts w:asciiTheme="majorHAnsi" w:hAnsiTheme="majorHAnsi" w:cstheme="majorHAnsi"/>
                <w:sz w:val="25"/>
                <w:szCs w:val="25"/>
                <w:lang w:val="nl-NL"/>
              </w:rPr>
              <w:t>13</w:t>
            </w:r>
          </w:p>
        </w:tc>
        <w:tc>
          <w:tcPr>
            <w:tcW w:w="2377" w:type="pct"/>
            <w:vAlign w:val="center"/>
          </w:tcPr>
          <w:p w14:paraId="50F89E96" w14:textId="77777777" w:rsidR="002E3D01" w:rsidRPr="0099226D" w:rsidRDefault="0099226D" w:rsidP="0099226D">
            <w:pPr>
              <w:spacing w:before="120" w:after="120"/>
              <w:ind w:left="91" w:right="90"/>
              <w:jc w:val="left"/>
              <w:rPr>
                <w:rFonts w:asciiTheme="majorHAnsi" w:hAnsiTheme="majorHAnsi" w:cstheme="majorHAnsi"/>
                <w:color w:val="FF0000"/>
                <w:sz w:val="25"/>
                <w:szCs w:val="25"/>
                <w:lang w:val="nl-NL"/>
              </w:rPr>
            </w:pPr>
            <w:r w:rsidRPr="0099226D">
              <w:rPr>
                <w:rFonts w:asciiTheme="majorHAnsi" w:hAnsiTheme="majorHAnsi" w:cstheme="majorHAnsi"/>
                <w:sz w:val="25"/>
                <w:szCs w:val="25"/>
                <w:lang w:val="nl-NL"/>
              </w:rPr>
              <w:t xml:space="preserve">Mẫu số 09A. Phạm vi công việc sử dụng nhà thầu phụ </w:t>
            </w:r>
            <w:r w:rsidRPr="0099226D">
              <w:rPr>
                <w:rFonts w:asciiTheme="majorHAnsi" w:hAnsiTheme="majorHAnsi" w:cstheme="majorHAnsi"/>
                <w:i/>
                <w:color w:val="FF0000"/>
                <w:sz w:val="25"/>
                <w:szCs w:val="25"/>
                <w:lang w:val="nl-NL"/>
              </w:rPr>
              <w:t>(không áp dụng)</w:t>
            </w:r>
          </w:p>
        </w:tc>
        <w:tc>
          <w:tcPr>
            <w:tcW w:w="862" w:type="pct"/>
            <w:vMerge/>
            <w:vAlign w:val="center"/>
          </w:tcPr>
          <w:p w14:paraId="6CE8C964" w14:textId="77777777" w:rsidR="002E3D01" w:rsidRPr="000551D9" w:rsidRDefault="002E3D01" w:rsidP="002E3D01">
            <w:pPr>
              <w:jc w:val="center"/>
              <w:rPr>
                <w:rFonts w:asciiTheme="majorHAnsi" w:hAnsiTheme="majorHAnsi" w:cstheme="majorHAnsi"/>
                <w:b/>
                <w:sz w:val="25"/>
                <w:szCs w:val="25"/>
                <w:lang w:val="nl-NL"/>
              </w:rPr>
            </w:pPr>
          </w:p>
        </w:tc>
        <w:tc>
          <w:tcPr>
            <w:tcW w:w="733" w:type="pct"/>
            <w:vAlign w:val="center"/>
          </w:tcPr>
          <w:p w14:paraId="3982E68F" w14:textId="77777777" w:rsidR="002E3D01" w:rsidRPr="000551D9" w:rsidRDefault="002E3D01" w:rsidP="002E3D01">
            <w:pPr>
              <w:rPr>
                <w:rFonts w:asciiTheme="majorHAnsi" w:hAnsiTheme="majorHAnsi" w:cstheme="majorHAnsi"/>
                <w:b/>
                <w:sz w:val="25"/>
                <w:szCs w:val="25"/>
                <w:lang w:val="nl-NL"/>
              </w:rPr>
            </w:pPr>
          </w:p>
        </w:tc>
        <w:tc>
          <w:tcPr>
            <w:tcW w:w="733" w:type="pct"/>
            <w:vAlign w:val="center"/>
          </w:tcPr>
          <w:p w14:paraId="6DD3BEB5" w14:textId="77777777" w:rsidR="002E3D01" w:rsidRPr="000551D9" w:rsidRDefault="002E3D01" w:rsidP="002E3D01">
            <w:pPr>
              <w:jc w:val="center"/>
              <w:rPr>
                <w:rFonts w:asciiTheme="majorHAnsi" w:hAnsiTheme="majorHAnsi" w:cstheme="majorHAnsi"/>
                <w:b/>
                <w:sz w:val="25"/>
                <w:szCs w:val="25"/>
                <w:lang w:val="nl-NL"/>
              </w:rPr>
            </w:pPr>
          </w:p>
        </w:tc>
      </w:tr>
      <w:tr w:rsidR="0099226D" w:rsidRPr="000551D9" w14:paraId="42DE3DB7" w14:textId="77777777" w:rsidTr="000551D9">
        <w:trPr>
          <w:trHeight w:val="20"/>
        </w:trPr>
        <w:tc>
          <w:tcPr>
            <w:tcW w:w="295" w:type="pct"/>
            <w:vAlign w:val="center"/>
          </w:tcPr>
          <w:p w14:paraId="3CFC244D"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14</w:t>
            </w:r>
          </w:p>
        </w:tc>
        <w:tc>
          <w:tcPr>
            <w:tcW w:w="2377" w:type="pct"/>
            <w:vAlign w:val="center"/>
          </w:tcPr>
          <w:p w14:paraId="300979E9" w14:textId="77777777" w:rsidR="0099226D" w:rsidRPr="0099226D" w:rsidRDefault="0099226D" w:rsidP="0099226D">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Mẫu số 09B. Danh sách công ty con, công ty thành viên đảm nhận phần công việc gói thầu</w:t>
            </w:r>
          </w:p>
        </w:tc>
        <w:tc>
          <w:tcPr>
            <w:tcW w:w="862" w:type="pct"/>
            <w:vMerge/>
            <w:vAlign w:val="center"/>
          </w:tcPr>
          <w:p w14:paraId="7696B49C"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0E9BC421"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08BFD86B" w14:textId="77777777" w:rsidR="0099226D" w:rsidRPr="000551D9" w:rsidRDefault="0099226D" w:rsidP="0099226D">
            <w:pPr>
              <w:jc w:val="center"/>
              <w:rPr>
                <w:rFonts w:asciiTheme="majorHAnsi" w:hAnsiTheme="majorHAnsi" w:cstheme="majorHAnsi"/>
                <w:b/>
                <w:sz w:val="25"/>
                <w:szCs w:val="25"/>
                <w:lang w:val="nl-NL"/>
              </w:rPr>
            </w:pPr>
            <w:r w:rsidRPr="000551D9">
              <w:rPr>
                <w:rFonts w:asciiTheme="majorHAnsi" w:hAnsiTheme="majorHAnsi" w:cstheme="majorHAnsi"/>
                <w:b/>
                <w:sz w:val="25"/>
                <w:szCs w:val="25"/>
                <w:lang w:val="nl-NL"/>
              </w:rPr>
              <w:t>X</w:t>
            </w:r>
          </w:p>
        </w:tc>
      </w:tr>
      <w:tr w:rsidR="0099226D" w:rsidRPr="000551D9" w14:paraId="756D4851" w14:textId="77777777" w:rsidTr="000551D9">
        <w:trPr>
          <w:trHeight w:val="20"/>
        </w:trPr>
        <w:tc>
          <w:tcPr>
            <w:tcW w:w="295" w:type="pct"/>
            <w:vAlign w:val="center"/>
          </w:tcPr>
          <w:p w14:paraId="62F25BD6"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15</w:t>
            </w:r>
          </w:p>
        </w:tc>
        <w:tc>
          <w:tcPr>
            <w:tcW w:w="2377" w:type="pct"/>
            <w:vAlign w:val="center"/>
          </w:tcPr>
          <w:p w14:paraId="06BA1017" w14:textId="77777777" w:rsidR="0099226D" w:rsidRPr="0099226D" w:rsidRDefault="0099226D" w:rsidP="0099226D">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Mẫu số 10. Bảng tiến độ thực hiện</w:t>
            </w:r>
          </w:p>
        </w:tc>
        <w:tc>
          <w:tcPr>
            <w:tcW w:w="862" w:type="pct"/>
            <w:vMerge/>
            <w:vAlign w:val="center"/>
          </w:tcPr>
          <w:p w14:paraId="2B07F2B0"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6AF6037B"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7AF072B3" w14:textId="77777777" w:rsidR="0099226D" w:rsidRDefault="0099226D"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99226D" w:rsidRPr="000551D9" w14:paraId="71773B4B" w14:textId="77777777" w:rsidTr="00BF0D78">
        <w:trPr>
          <w:trHeight w:val="827"/>
        </w:trPr>
        <w:tc>
          <w:tcPr>
            <w:tcW w:w="295" w:type="pct"/>
            <w:vAlign w:val="center"/>
          </w:tcPr>
          <w:p w14:paraId="7C7C3F09" w14:textId="77777777" w:rsidR="0099226D" w:rsidRPr="000551D9" w:rsidRDefault="0099226D" w:rsidP="0099226D">
            <w:pPr>
              <w:jc w:val="center"/>
              <w:rPr>
                <w:rFonts w:asciiTheme="majorHAnsi" w:hAnsiTheme="majorHAnsi" w:cstheme="majorHAnsi"/>
                <w:sz w:val="25"/>
                <w:szCs w:val="25"/>
                <w:lang w:val="nl-NL"/>
              </w:rPr>
            </w:pPr>
            <w:r>
              <w:rPr>
                <w:rFonts w:asciiTheme="majorHAnsi" w:hAnsiTheme="majorHAnsi" w:cstheme="majorHAnsi"/>
                <w:sz w:val="25"/>
                <w:szCs w:val="25"/>
                <w:lang w:val="nl-NL"/>
              </w:rPr>
              <w:t>16</w:t>
            </w:r>
          </w:p>
        </w:tc>
        <w:tc>
          <w:tcPr>
            <w:tcW w:w="2377" w:type="pct"/>
            <w:vAlign w:val="center"/>
          </w:tcPr>
          <w:p w14:paraId="458B46F6" w14:textId="77777777" w:rsidR="0099226D" w:rsidRDefault="0099226D" w:rsidP="007B47B7">
            <w:pPr>
              <w:spacing w:before="120" w:after="120"/>
              <w:ind w:left="91" w:right="90"/>
              <w:rPr>
                <w:rFonts w:asciiTheme="majorHAnsi" w:hAnsiTheme="majorHAnsi" w:cstheme="majorHAnsi"/>
                <w:sz w:val="25"/>
                <w:szCs w:val="25"/>
                <w:lang w:val="nl-NL"/>
              </w:rPr>
            </w:pPr>
            <w:r w:rsidRPr="0099226D">
              <w:rPr>
                <w:rFonts w:asciiTheme="majorHAnsi" w:hAnsiTheme="majorHAnsi" w:cstheme="majorHAnsi"/>
                <w:sz w:val="25"/>
                <w:szCs w:val="25"/>
                <w:lang w:val="nl-NL"/>
              </w:rPr>
              <w:t xml:space="preserve">Mẫu số 11. Bảng </w:t>
            </w:r>
            <w:r w:rsidR="00057A55">
              <w:rPr>
                <w:rFonts w:asciiTheme="majorHAnsi" w:hAnsiTheme="majorHAnsi" w:cstheme="majorHAnsi"/>
                <w:sz w:val="25"/>
                <w:szCs w:val="25"/>
                <w:lang w:val="nl-NL"/>
              </w:rPr>
              <w:t xml:space="preserve">Tổng hợp </w:t>
            </w:r>
            <w:r w:rsidRPr="0099226D">
              <w:rPr>
                <w:rFonts w:asciiTheme="majorHAnsi" w:hAnsiTheme="majorHAnsi" w:cstheme="majorHAnsi"/>
                <w:sz w:val="25"/>
                <w:szCs w:val="25"/>
                <w:lang w:val="nl-NL"/>
              </w:rPr>
              <w:t xml:space="preserve">giá dự thầu </w:t>
            </w:r>
          </w:p>
          <w:p w14:paraId="0B2E2D9A" w14:textId="77777777" w:rsidR="00323EDC" w:rsidRPr="0099226D" w:rsidRDefault="007B47B7" w:rsidP="005B65C9">
            <w:pPr>
              <w:spacing w:before="120" w:after="120"/>
              <w:ind w:left="91" w:right="90"/>
              <w:rPr>
                <w:rFonts w:asciiTheme="majorHAnsi" w:hAnsiTheme="majorHAnsi" w:cstheme="majorHAnsi"/>
                <w:b/>
                <w:sz w:val="25"/>
                <w:szCs w:val="25"/>
                <w:lang w:val="nl-NL"/>
              </w:rPr>
            </w:pPr>
            <w:r>
              <w:rPr>
                <w:rFonts w:asciiTheme="majorHAnsi" w:hAnsiTheme="majorHAnsi" w:cstheme="majorHAnsi"/>
                <w:sz w:val="25"/>
                <w:szCs w:val="25"/>
                <w:lang w:val="nl-NL"/>
              </w:rPr>
              <w:t>Mẫu số 11A.</w:t>
            </w:r>
            <w:r w:rsidRPr="00057A55">
              <w:rPr>
                <w:rFonts w:asciiTheme="majorHAnsi" w:hAnsiTheme="majorHAnsi" w:cstheme="majorHAnsi"/>
                <w:color w:val="FF0000"/>
                <w:sz w:val="25"/>
                <w:szCs w:val="25"/>
                <w:lang w:val="nl-NL"/>
              </w:rPr>
              <w:t xml:space="preserve"> </w:t>
            </w:r>
            <w:r w:rsidRPr="00323EDC">
              <w:rPr>
                <w:rFonts w:asciiTheme="majorHAnsi" w:hAnsiTheme="majorHAnsi" w:cstheme="majorHAnsi"/>
                <w:sz w:val="25"/>
                <w:szCs w:val="25"/>
                <w:lang w:val="nl-NL"/>
              </w:rPr>
              <w:t xml:space="preserve">Bảng </w:t>
            </w:r>
            <w:r w:rsidR="00323EDC" w:rsidRPr="00323EDC">
              <w:rPr>
                <w:rFonts w:asciiTheme="majorHAnsi" w:hAnsiTheme="majorHAnsi" w:cstheme="majorHAnsi"/>
                <w:sz w:val="25"/>
                <w:szCs w:val="25"/>
                <w:lang w:val="nl-NL"/>
              </w:rPr>
              <w:t>chào</w:t>
            </w:r>
            <w:r w:rsidR="00057A55" w:rsidRPr="00323EDC">
              <w:rPr>
                <w:rFonts w:asciiTheme="majorHAnsi" w:hAnsiTheme="majorHAnsi" w:cstheme="majorHAnsi"/>
                <w:sz w:val="25"/>
                <w:szCs w:val="25"/>
                <w:lang w:val="nl-NL"/>
              </w:rPr>
              <w:t xml:space="preserve"> </w:t>
            </w:r>
            <w:r w:rsidRPr="00323EDC">
              <w:rPr>
                <w:rFonts w:asciiTheme="majorHAnsi" w:hAnsiTheme="majorHAnsi" w:cstheme="majorHAnsi"/>
                <w:sz w:val="25"/>
                <w:szCs w:val="25"/>
                <w:lang w:val="nl-NL"/>
              </w:rPr>
              <w:t>giá chi tiết</w:t>
            </w:r>
            <w:r w:rsidR="00057A55" w:rsidRPr="00323EDC">
              <w:rPr>
                <w:rFonts w:asciiTheme="majorHAnsi" w:hAnsiTheme="majorHAnsi" w:cstheme="majorHAnsi"/>
                <w:sz w:val="25"/>
                <w:szCs w:val="25"/>
                <w:lang w:val="nl-NL"/>
              </w:rPr>
              <w:t xml:space="preserve"> </w:t>
            </w:r>
          </w:p>
        </w:tc>
        <w:tc>
          <w:tcPr>
            <w:tcW w:w="862" w:type="pct"/>
            <w:vMerge/>
            <w:vAlign w:val="center"/>
          </w:tcPr>
          <w:p w14:paraId="05982572" w14:textId="77777777" w:rsidR="0099226D" w:rsidRPr="000551D9" w:rsidRDefault="0099226D" w:rsidP="0099226D">
            <w:pPr>
              <w:jc w:val="center"/>
              <w:rPr>
                <w:rFonts w:asciiTheme="majorHAnsi" w:hAnsiTheme="majorHAnsi" w:cstheme="majorHAnsi"/>
                <w:b/>
                <w:sz w:val="25"/>
                <w:szCs w:val="25"/>
                <w:lang w:val="nl-NL"/>
              </w:rPr>
            </w:pPr>
          </w:p>
        </w:tc>
        <w:tc>
          <w:tcPr>
            <w:tcW w:w="733" w:type="pct"/>
            <w:vAlign w:val="center"/>
          </w:tcPr>
          <w:p w14:paraId="38E1383E" w14:textId="77777777" w:rsidR="0099226D" w:rsidRPr="000551D9" w:rsidRDefault="0099226D" w:rsidP="0099226D">
            <w:pPr>
              <w:rPr>
                <w:rFonts w:asciiTheme="majorHAnsi" w:hAnsiTheme="majorHAnsi" w:cstheme="majorHAnsi"/>
                <w:b/>
                <w:sz w:val="25"/>
                <w:szCs w:val="25"/>
                <w:lang w:val="nl-NL"/>
              </w:rPr>
            </w:pPr>
          </w:p>
        </w:tc>
        <w:tc>
          <w:tcPr>
            <w:tcW w:w="733" w:type="pct"/>
            <w:vAlign w:val="center"/>
          </w:tcPr>
          <w:p w14:paraId="33377459" w14:textId="77777777" w:rsidR="0099226D" w:rsidRDefault="0099226D"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r w:rsidR="00B33A81" w:rsidRPr="000551D9" w14:paraId="6E155BDE" w14:textId="77777777" w:rsidTr="000551D9">
        <w:trPr>
          <w:trHeight w:val="20"/>
        </w:trPr>
        <w:tc>
          <w:tcPr>
            <w:tcW w:w="295" w:type="pct"/>
            <w:vAlign w:val="center"/>
          </w:tcPr>
          <w:p w14:paraId="062A9899" w14:textId="77777777" w:rsidR="00B33A81" w:rsidRDefault="00B33A81" w:rsidP="00057A55">
            <w:pPr>
              <w:jc w:val="center"/>
              <w:rPr>
                <w:rFonts w:asciiTheme="majorHAnsi" w:hAnsiTheme="majorHAnsi" w:cstheme="majorHAnsi"/>
                <w:sz w:val="25"/>
                <w:szCs w:val="25"/>
                <w:lang w:val="nl-NL"/>
              </w:rPr>
            </w:pPr>
            <w:r>
              <w:rPr>
                <w:rFonts w:asciiTheme="majorHAnsi" w:hAnsiTheme="majorHAnsi" w:cstheme="majorHAnsi"/>
                <w:sz w:val="25"/>
                <w:szCs w:val="25"/>
                <w:lang w:val="nl-NL"/>
              </w:rPr>
              <w:t>1</w:t>
            </w:r>
            <w:r w:rsidR="00057A55">
              <w:rPr>
                <w:rFonts w:asciiTheme="majorHAnsi" w:hAnsiTheme="majorHAnsi" w:cstheme="majorHAnsi"/>
                <w:sz w:val="25"/>
                <w:szCs w:val="25"/>
                <w:lang w:val="nl-NL"/>
              </w:rPr>
              <w:t>7</w:t>
            </w:r>
          </w:p>
        </w:tc>
        <w:tc>
          <w:tcPr>
            <w:tcW w:w="2377" w:type="pct"/>
            <w:vAlign w:val="center"/>
          </w:tcPr>
          <w:p w14:paraId="2B2CCBDF" w14:textId="77777777" w:rsidR="00B33A81" w:rsidRDefault="00B33A81" w:rsidP="00057A55">
            <w:pPr>
              <w:spacing w:before="120" w:after="120"/>
              <w:ind w:left="91" w:right="90"/>
              <w:rPr>
                <w:rFonts w:asciiTheme="majorHAnsi" w:hAnsiTheme="majorHAnsi" w:cstheme="majorHAnsi"/>
                <w:sz w:val="25"/>
                <w:szCs w:val="25"/>
                <w:lang w:val="nl-NL"/>
              </w:rPr>
            </w:pPr>
            <w:r>
              <w:rPr>
                <w:rFonts w:asciiTheme="majorHAnsi" w:hAnsiTheme="majorHAnsi" w:cstheme="majorHAnsi"/>
                <w:sz w:val="25"/>
                <w:szCs w:val="25"/>
                <w:lang w:val="nl-NL"/>
              </w:rPr>
              <w:t>Mẫu số 1</w:t>
            </w:r>
            <w:r w:rsidR="00057A55">
              <w:rPr>
                <w:rFonts w:asciiTheme="majorHAnsi" w:hAnsiTheme="majorHAnsi" w:cstheme="majorHAnsi"/>
                <w:sz w:val="25"/>
                <w:szCs w:val="25"/>
                <w:lang w:val="nl-NL"/>
              </w:rPr>
              <w:t>2</w:t>
            </w:r>
            <w:r>
              <w:rPr>
                <w:rFonts w:asciiTheme="majorHAnsi" w:hAnsiTheme="majorHAnsi" w:cstheme="majorHAnsi"/>
                <w:sz w:val="25"/>
                <w:szCs w:val="25"/>
                <w:lang w:val="nl-NL"/>
              </w:rPr>
              <w:t xml:space="preserve">. </w:t>
            </w:r>
            <w:r w:rsidR="00C656DA">
              <w:rPr>
                <w:rFonts w:asciiTheme="majorHAnsi" w:hAnsiTheme="majorHAnsi" w:cstheme="majorHAnsi"/>
                <w:sz w:val="25"/>
                <w:szCs w:val="25"/>
                <w:lang w:val="nl-NL"/>
              </w:rPr>
              <w:t>Bản cam kết</w:t>
            </w:r>
          </w:p>
        </w:tc>
        <w:tc>
          <w:tcPr>
            <w:tcW w:w="862" w:type="pct"/>
            <w:vMerge/>
            <w:vAlign w:val="center"/>
          </w:tcPr>
          <w:p w14:paraId="7095FCE1" w14:textId="77777777" w:rsidR="00B33A81" w:rsidRPr="000551D9" w:rsidRDefault="00B33A81" w:rsidP="0099226D">
            <w:pPr>
              <w:jc w:val="center"/>
              <w:rPr>
                <w:rFonts w:asciiTheme="majorHAnsi" w:hAnsiTheme="majorHAnsi" w:cstheme="majorHAnsi"/>
                <w:b/>
                <w:sz w:val="25"/>
                <w:szCs w:val="25"/>
                <w:lang w:val="nl-NL"/>
              </w:rPr>
            </w:pPr>
          </w:p>
        </w:tc>
        <w:tc>
          <w:tcPr>
            <w:tcW w:w="733" w:type="pct"/>
            <w:vAlign w:val="center"/>
          </w:tcPr>
          <w:p w14:paraId="45133FE5" w14:textId="77777777" w:rsidR="00B33A81" w:rsidRPr="000551D9" w:rsidRDefault="00B33A81" w:rsidP="0099226D">
            <w:pPr>
              <w:rPr>
                <w:rFonts w:asciiTheme="majorHAnsi" w:hAnsiTheme="majorHAnsi" w:cstheme="majorHAnsi"/>
                <w:b/>
                <w:sz w:val="25"/>
                <w:szCs w:val="25"/>
                <w:lang w:val="nl-NL"/>
              </w:rPr>
            </w:pPr>
          </w:p>
        </w:tc>
        <w:tc>
          <w:tcPr>
            <w:tcW w:w="733" w:type="pct"/>
            <w:vAlign w:val="center"/>
          </w:tcPr>
          <w:p w14:paraId="0E870D49" w14:textId="77777777" w:rsidR="00B33A81" w:rsidRDefault="00B33A81" w:rsidP="0099226D">
            <w:pPr>
              <w:jc w:val="center"/>
              <w:rPr>
                <w:rFonts w:asciiTheme="majorHAnsi" w:hAnsiTheme="majorHAnsi" w:cstheme="majorHAnsi"/>
                <w:b/>
                <w:sz w:val="25"/>
                <w:szCs w:val="25"/>
                <w:lang w:val="nl-NL"/>
              </w:rPr>
            </w:pPr>
            <w:r>
              <w:rPr>
                <w:rFonts w:asciiTheme="majorHAnsi" w:hAnsiTheme="majorHAnsi" w:cstheme="majorHAnsi"/>
                <w:b/>
                <w:sz w:val="25"/>
                <w:szCs w:val="25"/>
                <w:lang w:val="nl-NL"/>
              </w:rPr>
              <w:t>X</w:t>
            </w:r>
          </w:p>
        </w:tc>
      </w:tr>
    </w:tbl>
    <w:p w14:paraId="44725640" w14:textId="77777777" w:rsidR="00766A6B" w:rsidRPr="00892BA1" w:rsidRDefault="00766A6B" w:rsidP="0081726D">
      <w:pPr>
        <w:spacing w:before="120" w:after="120"/>
        <w:ind w:left="284"/>
        <w:jc w:val="right"/>
        <w:rPr>
          <w:b/>
          <w:sz w:val="28"/>
          <w:szCs w:val="28"/>
          <w:lang w:val="nl-NL"/>
        </w:rPr>
        <w:sectPr w:rsidR="00766A6B" w:rsidRPr="00892BA1" w:rsidSect="00CF57BC">
          <w:footerReference w:type="default" r:id="rId8"/>
          <w:footnotePr>
            <w:numRestart w:val="eachPage"/>
          </w:footnotePr>
          <w:pgSz w:w="11907" w:h="16839" w:code="9"/>
          <w:pgMar w:top="1134" w:right="837" w:bottom="1134" w:left="1350" w:header="737" w:footer="737" w:gutter="0"/>
          <w:cols w:space="720"/>
          <w:docGrid w:linePitch="360"/>
        </w:sectPr>
      </w:pPr>
    </w:p>
    <w:p w14:paraId="71639FCD" w14:textId="77777777" w:rsidR="00766A6B" w:rsidRPr="00892BA1" w:rsidRDefault="00766A6B" w:rsidP="00BC1FB4">
      <w:pPr>
        <w:spacing w:after="120"/>
        <w:ind w:left="288"/>
        <w:jc w:val="right"/>
        <w:rPr>
          <w:b/>
          <w:sz w:val="28"/>
          <w:szCs w:val="28"/>
          <w:lang w:val="nl-NL"/>
        </w:rPr>
      </w:pPr>
      <w:r w:rsidRPr="00892BA1">
        <w:rPr>
          <w:b/>
          <w:sz w:val="28"/>
          <w:szCs w:val="28"/>
          <w:lang w:val="nl-NL"/>
        </w:rPr>
        <w:lastRenderedPageBreak/>
        <w:t xml:space="preserve">Mẫu số 01 </w:t>
      </w:r>
      <w:r w:rsidRPr="00661E02">
        <w:rPr>
          <w:b/>
          <w:i/>
          <w:sz w:val="28"/>
          <w:szCs w:val="28"/>
          <w:lang w:val="nl-NL"/>
        </w:rPr>
        <w:t>(</w:t>
      </w:r>
      <w:r w:rsidR="00661E02" w:rsidRPr="00661E02">
        <w:rPr>
          <w:b/>
          <w:i/>
          <w:sz w:val="28"/>
          <w:szCs w:val="28"/>
          <w:lang w:val="nl-NL"/>
        </w:rPr>
        <w:t>Scan đính kèm lên</w:t>
      </w:r>
      <w:r w:rsidRPr="00661E02">
        <w:rPr>
          <w:b/>
          <w:i/>
          <w:sz w:val="28"/>
          <w:szCs w:val="28"/>
          <w:lang w:val="nl-NL"/>
        </w:rPr>
        <w:t xml:space="preserve"> Hệ thống)</w:t>
      </w:r>
    </w:p>
    <w:p w14:paraId="15F6716A" w14:textId="77777777" w:rsidR="00C97601" w:rsidRDefault="00C97601" w:rsidP="00661E02">
      <w:pPr>
        <w:jc w:val="center"/>
        <w:rPr>
          <w:b/>
          <w:bCs/>
          <w:sz w:val="28"/>
          <w:szCs w:val="28"/>
          <w:lang w:val="nl-NL"/>
        </w:rPr>
      </w:pPr>
    </w:p>
    <w:p w14:paraId="2A699F63" w14:textId="77777777" w:rsidR="008066DC" w:rsidRDefault="00766A6B" w:rsidP="00661E02">
      <w:pPr>
        <w:jc w:val="center"/>
        <w:rPr>
          <w:b/>
          <w:bCs/>
          <w:sz w:val="28"/>
          <w:szCs w:val="28"/>
          <w:lang w:val="nl-NL"/>
        </w:rPr>
      </w:pPr>
      <w:r w:rsidRPr="00892BA1">
        <w:rPr>
          <w:b/>
          <w:bCs/>
          <w:sz w:val="28"/>
          <w:szCs w:val="28"/>
          <w:lang w:val="nl-NL"/>
        </w:rPr>
        <w:t xml:space="preserve">PHẠM VI CUNG CẤP </w:t>
      </w:r>
    </w:p>
    <w:p w14:paraId="3114756D" w14:textId="77777777" w:rsidR="004800E4" w:rsidRPr="004E719D" w:rsidRDefault="004800E4" w:rsidP="004E719D">
      <w:pPr>
        <w:jc w:val="center"/>
        <w:rPr>
          <w:b/>
          <w:bCs/>
          <w:sz w:val="26"/>
          <w:szCs w:val="26"/>
          <w:lang w:val="nl-NL"/>
        </w:rPr>
      </w:pPr>
    </w:p>
    <w:p w14:paraId="78E9B5FA" w14:textId="77777777" w:rsidR="004E719D" w:rsidRDefault="004E719D" w:rsidP="00065ABF">
      <w:pPr>
        <w:jc w:val="left"/>
        <w:rPr>
          <w:bCs/>
          <w:i/>
          <w:sz w:val="26"/>
          <w:szCs w:val="26"/>
          <w:lang w:val="nl-NL"/>
        </w:rPr>
      </w:pPr>
    </w:p>
    <w:p w14:paraId="38F740CA" w14:textId="77777777" w:rsidR="00065ABF" w:rsidRDefault="0033624D" w:rsidP="00065ABF">
      <w:pPr>
        <w:jc w:val="left"/>
        <w:rPr>
          <w:bCs/>
          <w:i/>
          <w:sz w:val="26"/>
          <w:szCs w:val="26"/>
          <w:lang w:val="nl-NL"/>
        </w:rPr>
      </w:pPr>
      <w:r>
        <w:rPr>
          <w:bCs/>
          <w:i/>
          <w:sz w:val="26"/>
          <w:szCs w:val="26"/>
          <w:lang w:val="nl-NL"/>
        </w:rPr>
        <w:t>Nhà</w:t>
      </w:r>
      <w:r w:rsidR="00065ABF" w:rsidRPr="00EF639D">
        <w:rPr>
          <w:bCs/>
          <w:i/>
          <w:sz w:val="26"/>
          <w:szCs w:val="26"/>
          <w:lang w:val="nl-NL"/>
        </w:rPr>
        <w:t xml:space="preserve"> thầu cung cấp </w:t>
      </w:r>
      <w:r w:rsidR="007B1FA7">
        <w:rPr>
          <w:bCs/>
          <w:i/>
          <w:sz w:val="26"/>
          <w:szCs w:val="26"/>
          <w:lang w:val="nl-NL"/>
        </w:rPr>
        <w:t>nhân lực, trang thiết bị và thực hiện</w:t>
      </w:r>
      <w:r w:rsidR="00624D8D">
        <w:rPr>
          <w:bCs/>
          <w:i/>
          <w:sz w:val="26"/>
          <w:szCs w:val="26"/>
          <w:lang w:val="nl-NL"/>
        </w:rPr>
        <w:t xml:space="preserve"> </w:t>
      </w:r>
      <w:sdt>
        <w:sdtPr>
          <w:rPr>
            <w:b/>
            <w:bCs/>
            <w:i/>
            <w:iCs/>
            <w:sz w:val="26"/>
            <w:szCs w:val="26"/>
            <w:lang w:val="es-ES"/>
          </w:rPr>
          <w:alias w:val="Title"/>
          <w:tag w:val=""/>
          <w:id w:val="-850726172"/>
          <w:placeholder>
            <w:docPart w:val="54ECBCDFD8044923851A450EA761BB7B"/>
          </w:placeholder>
          <w:dataBinding w:prefixMappings="xmlns:ns0='http://purl.org/dc/elements/1.1/' xmlns:ns1='http://schemas.openxmlformats.org/package/2006/metadata/core-properties' " w:xpath="/ns1:coreProperties[1]/ns0:title[1]" w:storeItemID="{6C3C8BC8-F283-45AE-878A-BAB7291924A1}"/>
          <w:text/>
        </w:sdtPr>
        <w:sdtEndPr/>
        <w:sdtContent>
          <w:r w:rsidR="00030D30">
            <w:rPr>
              <w:b/>
              <w:bCs/>
              <w:i/>
              <w:iCs/>
              <w:sz w:val="26"/>
              <w:szCs w:val="26"/>
              <w:lang w:val="es-ES"/>
            </w:rPr>
            <w:t>CUNG CẤP DỊCH VỤ VẬN CHUYỂN HÀNH KHÁCH ĐƯA ĐÓN SÂN BAY TRÊN TOÀN QUỐC</w:t>
          </w:r>
        </w:sdtContent>
      </w:sdt>
      <w:r w:rsidR="002577A7">
        <w:rPr>
          <w:bCs/>
          <w:i/>
          <w:sz w:val="26"/>
          <w:szCs w:val="26"/>
          <w:lang w:val="nl-NL"/>
        </w:rPr>
        <w:t>, bao gồm:</w:t>
      </w:r>
    </w:p>
    <w:p w14:paraId="007D60B9" w14:textId="77777777" w:rsidR="00065ABF" w:rsidRDefault="00065ABF" w:rsidP="00065ABF">
      <w:pPr>
        <w:jc w:val="left"/>
        <w:rPr>
          <w:b/>
          <w:bCs/>
          <w:sz w:val="26"/>
          <w:szCs w:val="26"/>
          <w:lang w:val="nl-NL"/>
        </w:rPr>
      </w:pPr>
    </w:p>
    <w:tbl>
      <w:tblPr>
        <w:tblW w:w="15390" w:type="dxa"/>
        <w:tblInd w:w="-365" w:type="dxa"/>
        <w:tblLook w:val="04A0" w:firstRow="1" w:lastRow="0" w:firstColumn="1" w:lastColumn="0" w:noHBand="0" w:noVBand="1"/>
      </w:tblPr>
      <w:tblGrid>
        <w:gridCol w:w="563"/>
        <w:gridCol w:w="4927"/>
        <w:gridCol w:w="2430"/>
        <w:gridCol w:w="1260"/>
        <w:gridCol w:w="1170"/>
        <w:gridCol w:w="2880"/>
        <w:gridCol w:w="2160"/>
      </w:tblGrid>
      <w:tr w:rsidR="004E719D" w:rsidRPr="004D15AA" w14:paraId="336CAFEA" w14:textId="77777777" w:rsidTr="009166FE">
        <w:trPr>
          <w:trHeight w:val="451"/>
          <w:tblHeader/>
        </w:trPr>
        <w:tc>
          <w:tcPr>
            <w:tcW w:w="56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64F45CCA" w14:textId="77777777" w:rsidR="004E719D" w:rsidRPr="004D15AA" w:rsidRDefault="004E719D" w:rsidP="00065ABF">
            <w:pPr>
              <w:jc w:val="center"/>
              <w:rPr>
                <w:rFonts w:asciiTheme="majorHAnsi" w:hAnsiTheme="majorHAnsi" w:cstheme="majorHAnsi"/>
                <w:b/>
                <w:bCs/>
                <w:sz w:val="25"/>
                <w:szCs w:val="25"/>
              </w:rPr>
            </w:pPr>
            <w:r w:rsidRPr="004D15AA">
              <w:rPr>
                <w:b/>
                <w:bCs/>
                <w:sz w:val="25"/>
                <w:szCs w:val="25"/>
                <w:lang w:val="nl-NL"/>
              </w:rPr>
              <w:t>TT</w:t>
            </w:r>
          </w:p>
        </w:tc>
        <w:tc>
          <w:tcPr>
            <w:tcW w:w="4927" w:type="dxa"/>
            <w:vMerge w:val="restart"/>
            <w:tcBorders>
              <w:top w:val="single" w:sz="4" w:space="0" w:color="auto"/>
              <w:left w:val="nil"/>
              <w:right w:val="single" w:sz="4" w:space="0" w:color="auto"/>
            </w:tcBorders>
            <w:shd w:val="clear" w:color="auto" w:fill="E2EFD9" w:themeFill="accent6" w:themeFillTint="33"/>
            <w:vAlign w:val="center"/>
            <w:hideMark/>
          </w:tcPr>
          <w:p w14:paraId="0D98AB72" w14:textId="77777777" w:rsidR="004E719D" w:rsidRPr="00BC1FB4" w:rsidRDefault="007B1FA7" w:rsidP="006410A5">
            <w:pPr>
              <w:jc w:val="center"/>
              <w:rPr>
                <w:b/>
                <w:bCs/>
                <w:sz w:val="26"/>
                <w:szCs w:val="26"/>
                <w:lang w:val="nl-NL"/>
              </w:rPr>
            </w:pPr>
            <w:r>
              <w:rPr>
                <w:b/>
                <w:bCs/>
                <w:sz w:val="26"/>
                <w:szCs w:val="26"/>
                <w:lang w:val="nl-NL"/>
              </w:rPr>
              <w:t>Danh mục dịch vụ</w:t>
            </w:r>
          </w:p>
        </w:tc>
        <w:tc>
          <w:tcPr>
            <w:tcW w:w="2430" w:type="dxa"/>
            <w:vMerge w:val="restart"/>
            <w:tcBorders>
              <w:top w:val="single" w:sz="4" w:space="0" w:color="auto"/>
              <w:left w:val="nil"/>
              <w:right w:val="single" w:sz="4" w:space="0" w:color="auto"/>
            </w:tcBorders>
            <w:shd w:val="clear" w:color="auto" w:fill="E2EFD9" w:themeFill="accent6" w:themeFillTint="33"/>
            <w:vAlign w:val="center"/>
            <w:hideMark/>
          </w:tcPr>
          <w:p w14:paraId="34F5EF3C" w14:textId="77777777" w:rsidR="004E719D" w:rsidRPr="00BC1FB4" w:rsidRDefault="004E719D" w:rsidP="00065ABF">
            <w:pPr>
              <w:jc w:val="center"/>
              <w:rPr>
                <w:b/>
                <w:bCs/>
                <w:sz w:val="26"/>
                <w:szCs w:val="26"/>
              </w:rPr>
            </w:pPr>
            <w:r>
              <w:rPr>
                <w:b/>
                <w:bCs/>
                <w:sz w:val="26"/>
                <w:szCs w:val="26"/>
                <w:lang w:val="nl-NL"/>
              </w:rPr>
              <w:t>Mô tả dịch vụ</w:t>
            </w:r>
          </w:p>
        </w:tc>
        <w:tc>
          <w:tcPr>
            <w:tcW w:w="1260" w:type="dxa"/>
            <w:vMerge w:val="restart"/>
            <w:tcBorders>
              <w:top w:val="single" w:sz="4" w:space="0" w:color="auto"/>
              <w:left w:val="nil"/>
              <w:right w:val="single" w:sz="4" w:space="0" w:color="auto"/>
            </w:tcBorders>
            <w:shd w:val="clear" w:color="auto" w:fill="E2EFD9" w:themeFill="accent6" w:themeFillTint="33"/>
            <w:vAlign w:val="center"/>
            <w:hideMark/>
          </w:tcPr>
          <w:p w14:paraId="59E79AD3" w14:textId="77777777" w:rsidR="004E719D" w:rsidRPr="00BC1FB4" w:rsidRDefault="004E719D" w:rsidP="00065ABF">
            <w:pPr>
              <w:jc w:val="center"/>
              <w:rPr>
                <w:b/>
                <w:bCs/>
                <w:sz w:val="26"/>
                <w:szCs w:val="26"/>
              </w:rPr>
            </w:pPr>
            <w:r>
              <w:rPr>
                <w:b/>
                <w:bCs/>
                <w:sz w:val="26"/>
                <w:szCs w:val="26"/>
              </w:rPr>
              <w:t>Khối lượng</w:t>
            </w:r>
            <w:r w:rsidR="007B1FA7">
              <w:rPr>
                <w:b/>
                <w:bCs/>
                <w:sz w:val="26"/>
                <w:szCs w:val="26"/>
              </w:rPr>
              <w:t xml:space="preserve"> thời thầu</w:t>
            </w:r>
          </w:p>
        </w:tc>
        <w:tc>
          <w:tcPr>
            <w:tcW w:w="1170" w:type="dxa"/>
            <w:vMerge w:val="restart"/>
            <w:tcBorders>
              <w:top w:val="single" w:sz="4" w:space="0" w:color="auto"/>
              <w:left w:val="nil"/>
              <w:right w:val="single" w:sz="4" w:space="0" w:color="auto"/>
            </w:tcBorders>
            <w:shd w:val="clear" w:color="auto" w:fill="E2EFD9" w:themeFill="accent6" w:themeFillTint="33"/>
            <w:vAlign w:val="center"/>
            <w:hideMark/>
          </w:tcPr>
          <w:p w14:paraId="252B7C2D" w14:textId="77777777" w:rsidR="004E719D" w:rsidRPr="00BC1FB4" w:rsidRDefault="004E719D" w:rsidP="00065ABF">
            <w:pPr>
              <w:jc w:val="center"/>
              <w:rPr>
                <w:b/>
                <w:bCs/>
                <w:sz w:val="26"/>
                <w:szCs w:val="26"/>
                <w:lang w:val="nl-NL"/>
              </w:rPr>
            </w:pPr>
            <w:r>
              <w:rPr>
                <w:b/>
                <w:bCs/>
                <w:sz w:val="26"/>
                <w:szCs w:val="26"/>
                <w:lang w:val="nl-NL"/>
              </w:rPr>
              <w:t>Đơn vị tính</w:t>
            </w:r>
          </w:p>
        </w:tc>
        <w:tc>
          <w:tcPr>
            <w:tcW w:w="2880" w:type="dxa"/>
            <w:vMerge w:val="restart"/>
            <w:tcBorders>
              <w:top w:val="single" w:sz="4" w:space="0" w:color="auto"/>
              <w:left w:val="nil"/>
              <w:right w:val="single" w:sz="4" w:space="0" w:color="auto"/>
            </w:tcBorders>
            <w:shd w:val="clear" w:color="auto" w:fill="E2EFD9" w:themeFill="accent6" w:themeFillTint="33"/>
            <w:vAlign w:val="center"/>
            <w:hideMark/>
          </w:tcPr>
          <w:p w14:paraId="104796ED" w14:textId="77777777" w:rsidR="004E719D" w:rsidRPr="004D15AA" w:rsidRDefault="004E719D" w:rsidP="004E719D">
            <w:pPr>
              <w:jc w:val="center"/>
              <w:rPr>
                <w:rFonts w:asciiTheme="majorHAnsi" w:hAnsiTheme="majorHAnsi" w:cstheme="majorHAnsi"/>
                <w:b/>
                <w:bCs/>
                <w:sz w:val="26"/>
                <w:szCs w:val="26"/>
              </w:rPr>
            </w:pPr>
            <w:r w:rsidRPr="004D15AA">
              <w:rPr>
                <w:b/>
                <w:bCs/>
                <w:sz w:val="26"/>
                <w:szCs w:val="26"/>
                <w:lang w:val="nl-NL"/>
              </w:rPr>
              <w:t>Địa điểm</w:t>
            </w:r>
            <w:r w:rsidR="006B79FF">
              <w:rPr>
                <w:b/>
                <w:bCs/>
                <w:sz w:val="26"/>
                <w:szCs w:val="26"/>
                <w:lang w:val="nl-NL"/>
              </w:rPr>
              <w:t xml:space="preserve"> </w:t>
            </w:r>
            <w:r>
              <w:rPr>
                <w:b/>
                <w:bCs/>
                <w:sz w:val="26"/>
                <w:szCs w:val="26"/>
                <w:lang w:val="nl-NL"/>
              </w:rPr>
              <w:t xml:space="preserve">thực hiện </w:t>
            </w:r>
            <w:r w:rsidR="00CA7736">
              <w:rPr>
                <w:b/>
                <w:bCs/>
                <w:sz w:val="26"/>
                <w:szCs w:val="26"/>
                <w:lang w:val="nl-NL"/>
              </w:rPr>
              <w:br/>
            </w:r>
            <w:r>
              <w:rPr>
                <w:b/>
                <w:bCs/>
                <w:sz w:val="26"/>
                <w:szCs w:val="26"/>
                <w:lang w:val="nl-NL"/>
              </w:rPr>
              <w:t>dịch vụ</w:t>
            </w:r>
          </w:p>
        </w:tc>
        <w:tc>
          <w:tcPr>
            <w:tcW w:w="2160" w:type="dxa"/>
            <w:tcBorders>
              <w:top w:val="single" w:sz="4" w:space="0" w:color="auto"/>
              <w:left w:val="nil"/>
              <w:right w:val="single" w:sz="4" w:space="0" w:color="auto"/>
            </w:tcBorders>
            <w:shd w:val="clear" w:color="auto" w:fill="E2EFD9" w:themeFill="accent6" w:themeFillTint="33"/>
          </w:tcPr>
          <w:p w14:paraId="2575CE01" w14:textId="77777777" w:rsidR="004E719D" w:rsidRPr="004D15AA" w:rsidRDefault="004E719D" w:rsidP="004E719D">
            <w:pPr>
              <w:jc w:val="center"/>
              <w:rPr>
                <w:b/>
                <w:bCs/>
                <w:sz w:val="26"/>
                <w:szCs w:val="26"/>
                <w:lang w:val="nl-NL"/>
              </w:rPr>
            </w:pPr>
          </w:p>
        </w:tc>
      </w:tr>
      <w:tr w:rsidR="004E719D" w:rsidRPr="004D15AA" w14:paraId="3BF19824" w14:textId="77777777" w:rsidTr="009166FE">
        <w:trPr>
          <w:trHeight w:val="883"/>
          <w:tblHeader/>
        </w:trPr>
        <w:tc>
          <w:tcPr>
            <w:tcW w:w="563" w:type="dxa"/>
            <w:vMerge/>
            <w:tcBorders>
              <w:left w:val="single" w:sz="4" w:space="0" w:color="auto"/>
              <w:bottom w:val="single" w:sz="4" w:space="0" w:color="auto"/>
              <w:right w:val="single" w:sz="4" w:space="0" w:color="auto"/>
            </w:tcBorders>
            <w:shd w:val="clear" w:color="auto" w:fill="E2EFD9" w:themeFill="accent6" w:themeFillTint="33"/>
            <w:vAlign w:val="center"/>
          </w:tcPr>
          <w:p w14:paraId="6BA57CA5" w14:textId="77777777" w:rsidR="004E719D" w:rsidRPr="004D15AA" w:rsidRDefault="004E719D" w:rsidP="00065ABF">
            <w:pPr>
              <w:jc w:val="center"/>
              <w:rPr>
                <w:b/>
                <w:bCs/>
                <w:sz w:val="25"/>
                <w:szCs w:val="25"/>
                <w:lang w:val="nl-NL"/>
              </w:rPr>
            </w:pPr>
          </w:p>
        </w:tc>
        <w:tc>
          <w:tcPr>
            <w:tcW w:w="4927" w:type="dxa"/>
            <w:vMerge/>
            <w:tcBorders>
              <w:left w:val="nil"/>
              <w:bottom w:val="single" w:sz="4" w:space="0" w:color="auto"/>
              <w:right w:val="single" w:sz="4" w:space="0" w:color="auto"/>
            </w:tcBorders>
            <w:shd w:val="clear" w:color="auto" w:fill="E2EFD9" w:themeFill="accent6" w:themeFillTint="33"/>
            <w:vAlign w:val="center"/>
          </w:tcPr>
          <w:p w14:paraId="46ABC193" w14:textId="77777777" w:rsidR="004E719D" w:rsidRPr="004D15AA" w:rsidRDefault="004E719D" w:rsidP="00065ABF">
            <w:pPr>
              <w:jc w:val="center"/>
              <w:rPr>
                <w:b/>
                <w:bCs/>
                <w:sz w:val="25"/>
                <w:szCs w:val="25"/>
                <w:lang w:val="nl-NL"/>
              </w:rPr>
            </w:pPr>
          </w:p>
        </w:tc>
        <w:tc>
          <w:tcPr>
            <w:tcW w:w="2430" w:type="dxa"/>
            <w:vMerge/>
            <w:tcBorders>
              <w:left w:val="nil"/>
              <w:bottom w:val="single" w:sz="4" w:space="0" w:color="auto"/>
              <w:right w:val="single" w:sz="4" w:space="0" w:color="auto"/>
            </w:tcBorders>
            <w:shd w:val="clear" w:color="auto" w:fill="E2EFD9" w:themeFill="accent6" w:themeFillTint="33"/>
            <w:vAlign w:val="center"/>
          </w:tcPr>
          <w:p w14:paraId="462DF327" w14:textId="77777777" w:rsidR="004E719D" w:rsidRPr="004D15AA" w:rsidRDefault="004E719D" w:rsidP="00065ABF">
            <w:pPr>
              <w:jc w:val="center"/>
              <w:rPr>
                <w:b/>
                <w:bCs/>
                <w:sz w:val="25"/>
                <w:szCs w:val="25"/>
                <w:lang w:val="nl-NL"/>
              </w:rPr>
            </w:pPr>
          </w:p>
        </w:tc>
        <w:tc>
          <w:tcPr>
            <w:tcW w:w="1260" w:type="dxa"/>
            <w:vMerge/>
            <w:tcBorders>
              <w:left w:val="nil"/>
              <w:bottom w:val="single" w:sz="4" w:space="0" w:color="auto"/>
              <w:right w:val="single" w:sz="4" w:space="0" w:color="auto"/>
            </w:tcBorders>
            <w:shd w:val="clear" w:color="auto" w:fill="E2EFD9" w:themeFill="accent6" w:themeFillTint="33"/>
            <w:vAlign w:val="center"/>
          </w:tcPr>
          <w:p w14:paraId="6BD5F555" w14:textId="77777777" w:rsidR="004E719D" w:rsidRPr="004D15AA" w:rsidRDefault="004E719D" w:rsidP="00065ABF">
            <w:pPr>
              <w:jc w:val="center"/>
              <w:rPr>
                <w:b/>
                <w:bCs/>
                <w:sz w:val="25"/>
                <w:szCs w:val="25"/>
              </w:rPr>
            </w:pPr>
          </w:p>
        </w:tc>
        <w:tc>
          <w:tcPr>
            <w:tcW w:w="1170" w:type="dxa"/>
            <w:vMerge/>
            <w:tcBorders>
              <w:left w:val="nil"/>
              <w:bottom w:val="single" w:sz="4" w:space="0" w:color="auto"/>
              <w:right w:val="single" w:sz="4" w:space="0" w:color="auto"/>
            </w:tcBorders>
            <w:shd w:val="clear" w:color="auto" w:fill="E2EFD9" w:themeFill="accent6" w:themeFillTint="33"/>
            <w:vAlign w:val="center"/>
          </w:tcPr>
          <w:p w14:paraId="0A31B9BD" w14:textId="77777777" w:rsidR="004E719D" w:rsidRPr="004D15AA" w:rsidRDefault="004E719D" w:rsidP="00065ABF">
            <w:pPr>
              <w:jc w:val="center"/>
              <w:rPr>
                <w:b/>
                <w:bCs/>
                <w:sz w:val="25"/>
                <w:szCs w:val="25"/>
                <w:lang w:val="nl-NL"/>
              </w:rPr>
            </w:pPr>
          </w:p>
        </w:tc>
        <w:tc>
          <w:tcPr>
            <w:tcW w:w="2880" w:type="dxa"/>
            <w:vMerge/>
            <w:tcBorders>
              <w:left w:val="nil"/>
              <w:bottom w:val="single" w:sz="4" w:space="0" w:color="auto"/>
              <w:right w:val="single" w:sz="4" w:space="0" w:color="auto"/>
            </w:tcBorders>
            <w:shd w:val="clear" w:color="auto" w:fill="E2EFD9" w:themeFill="accent6" w:themeFillTint="33"/>
            <w:vAlign w:val="center"/>
          </w:tcPr>
          <w:p w14:paraId="30AF44E1" w14:textId="77777777" w:rsidR="004E719D" w:rsidRPr="004D15AA" w:rsidRDefault="004E719D" w:rsidP="00065ABF">
            <w:pPr>
              <w:jc w:val="center"/>
              <w:rPr>
                <w:b/>
                <w:bCs/>
                <w:sz w:val="26"/>
                <w:szCs w:val="26"/>
                <w:lang w:val="nl-NL"/>
              </w:rPr>
            </w:pPr>
          </w:p>
        </w:tc>
        <w:tc>
          <w:tcPr>
            <w:tcW w:w="2160" w:type="dxa"/>
            <w:tcBorders>
              <w:left w:val="nil"/>
              <w:bottom w:val="single" w:sz="4" w:space="0" w:color="auto"/>
              <w:right w:val="single" w:sz="4" w:space="0" w:color="auto"/>
            </w:tcBorders>
            <w:shd w:val="clear" w:color="auto" w:fill="E2EFD9" w:themeFill="accent6" w:themeFillTint="33"/>
          </w:tcPr>
          <w:p w14:paraId="4EF22E93" w14:textId="77777777" w:rsidR="004E719D" w:rsidRPr="004D15AA" w:rsidRDefault="001D226F" w:rsidP="00065ABF">
            <w:pPr>
              <w:jc w:val="center"/>
              <w:rPr>
                <w:b/>
                <w:bCs/>
                <w:sz w:val="26"/>
                <w:szCs w:val="26"/>
                <w:lang w:val="nl-NL"/>
              </w:rPr>
            </w:pPr>
            <w:r>
              <w:rPr>
                <w:b/>
                <w:bCs/>
                <w:sz w:val="26"/>
                <w:szCs w:val="26"/>
                <w:lang w:val="nl-NL"/>
              </w:rPr>
              <w:t>Thời gian thực hiện dịch vụ</w:t>
            </w:r>
          </w:p>
        </w:tc>
      </w:tr>
      <w:tr w:rsidR="00C97601" w:rsidRPr="004D15AA" w14:paraId="36CC4832" w14:textId="77777777" w:rsidTr="009166FE">
        <w:trPr>
          <w:trHeight w:val="2746"/>
        </w:trPr>
        <w:tc>
          <w:tcPr>
            <w:tcW w:w="563" w:type="dxa"/>
            <w:tcBorders>
              <w:top w:val="single" w:sz="4" w:space="0" w:color="auto"/>
              <w:left w:val="single" w:sz="4" w:space="0" w:color="auto"/>
              <w:bottom w:val="single" w:sz="4" w:space="0" w:color="auto"/>
              <w:right w:val="single" w:sz="4" w:space="0" w:color="auto"/>
            </w:tcBorders>
            <w:noWrap/>
            <w:vAlign w:val="center"/>
          </w:tcPr>
          <w:p w14:paraId="3E6675A5" w14:textId="77777777" w:rsidR="00C97601" w:rsidRPr="00302FCD" w:rsidRDefault="00C97601" w:rsidP="002577A7">
            <w:pPr>
              <w:jc w:val="center"/>
              <w:rPr>
                <w:rFonts w:asciiTheme="majorHAnsi" w:hAnsiTheme="majorHAnsi" w:cstheme="majorHAnsi"/>
                <w:bCs/>
                <w:sz w:val="25"/>
                <w:szCs w:val="25"/>
              </w:rPr>
            </w:pPr>
            <w:r w:rsidRPr="00302FCD">
              <w:rPr>
                <w:rFonts w:asciiTheme="majorHAnsi" w:hAnsiTheme="majorHAnsi" w:cstheme="majorHAnsi"/>
                <w:bCs/>
                <w:sz w:val="25"/>
                <w:szCs w:val="25"/>
              </w:rPr>
              <w:t>1</w:t>
            </w:r>
          </w:p>
        </w:tc>
        <w:tc>
          <w:tcPr>
            <w:tcW w:w="4927" w:type="dxa"/>
            <w:tcBorders>
              <w:top w:val="single" w:sz="4" w:space="0" w:color="auto"/>
              <w:left w:val="nil"/>
              <w:bottom w:val="single" w:sz="4" w:space="0" w:color="auto"/>
              <w:right w:val="single" w:sz="4" w:space="0" w:color="auto"/>
            </w:tcBorders>
            <w:vAlign w:val="center"/>
          </w:tcPr>
          <w:p w14:paraId="7BBC093D" w14:textId="77777777" w:rsidR="00C97601" w:rsidRPr="00BC74D5" w:rsidRDefault="00B16E90" w:rsidP="0064754B">
            <w:pPr>
              <w:jc w:val="left"/>
              <w:rPr>
                <w:rFonts w:asciiTheme="majorHAnsi" w:hAnsiTheme="majorHAnsi" w:cstheme="majorHAnsi"/>
                <w:bCs/>
                <w:sz w:val="26"/>
                <w:szCs w:val="26"/>
              </w:rPr>
            </w:pPr>
            <w:sdt>
              <w:sdtPr>
                <w:rPr>
                  <w:b/>
                  <w:bCs/>
                  <w:i/>
                  <w:iCs/>
                  <w:sz w:val="26"/>
                  <w:szCs w:val="26"/>
                  <w:lang w:val="es-ES"/>
                </w:rPr>
                <w:alias w:val="Title"/>
                <w:tag w:val=""/>
                <w:id w:val="-254057804"/>
                <w:placeholder>
                  <w:docPart w:val="F5425ADC119444AAA98C10A5B8D0BDE9"/>
                </w:placeholder>
                <w:dataBinding w:prefixMappings="xmlns:ns0='http://purl.org/dc/elements/1.1/' xmlns:ns1='http://schemas.openxmlformats.org/package/2006/metadata/core-properties' " w:xpath="/ns1:coreProperties[1]/ns0:title[1]" w:storeItemID="{6C3C8BC8-F283-45AE-878A-BAB7291924A1}"/>
                <w:text/>
              </w:sdtPr>
              <w:sdtEndPr>
                <w:rPr>
                  <w:sz w:val="33"/>
                  <w:szCs w:val="33"/>
                </w:rPr>
              </w:sdtEndPr>
              <w:sdtContent>
                <w:r w:rsidR="00030D30">
                  <w:rPr>
                    <w:b/>
                    <w:bCs/>
                    <w:i/>
                    <w:iCs/>
                    <w:sz w:val="26"/>
                    <w:szCs w:val="26"/>
                    <w:lang w:val="es-ES"/>
                  </w:rPr>
                  <w:t>CUNG CẤP DỊCH VỤ VẬN CHUYỂN HÀNH KHÁCH ĐƯA ĐÓN SÂN BAY TRÊN TOÀN QUỐC</w:t>
                </w:r>
              </w:sdtContent>
            </w:sdt>
          </w:p>
        </w:tc>
        <w:tc>
          <w:tcPr>
            <w:tcW w:w="2430" w:type="dxa"/>
            <w:tcBorders>
              <w:top w:val="single" w:sz="4" w:space="0" w:color="auto"/>
              <w:left w:val="nil"/>
              <w:bottom w:val="single" w:sz="4" w:space="0" w:color="auto"/>
              <w:right w:val="single" w:sz="4" w:space="0" w:color="auto"/>
            </w:tcBorders>
            <w:vAlign w:val="center"/>
          </w:tcPr>
          <w:p w14:paraId="77BB623E" w14:textId="77777777" w:rsidR="00C97601" w:rsidRPr="00C97601" w:rsidRDefault="00C97601" w:rsidP="004327A3">
            <w:pPr>
              <w:jc w:val="center"/>
              <w:rPr>
                <w:rFonts w:asciiTheme="majorHAnsi" w:hAnsiTheme="majorHAnsi" w:cstheme="majorHAnsi"/>
                <w:bCs/>
                <w:sz w:val="25"/>
                <w:szCs w:val="25"/>
              </w:rPr>
            </w:pPr>
            <w:r w:rsidRPr="00C97601">
              <w:rPr>
                <w:rFonts w:asciiTheme="majorHAnsi" w:hAnsiTheme="majorHAnsi" w:cstheme="majorHAnsi"/>
                <w:bCs/>
                <w:sz w:val="25"/>
                <w:szCs w:val="25"/>
              </w:rPr>
              <w:t>Chi tiết tại tài liệu</w:t>
            </w:r>
            <w:r>
              <w:rPr>
                <w:rFonts w:asciiTheme="majorHAnsi" w:hAnsiTheme="majorHAnsi" w:cstheme="majorHAnsi"/>
                <w:bCs/>
                <w:sz w:val="25"/>
                <w:szCs w:val="25"/>
              </w:rPr>
              <w:t xml:space="preserve"> “</w:t>
            </w:r>
            <w:r w:rsidR="004327A3">
              <w:rPr>
                <w:rFonts w:asciiTheme="majorHAnsi" w:hAnsiTheme="majorHAnsi" w:cstheme="majorHAnsi"/>
                <w:bCs/>
                <w:sz w:val="25"/>
                <w:szCs w:val="25"/>
              </w:rPr>
              <w:t>Phạm vi Công việc</w:t>
            </w:r>
            <w:r>
              <w:rPr>
                <w:rFonts w:asciiTheme="majorHAnsi" w:hAnsiTheme="majorHAnsi" w:cstheme="majorHAnsi"/>
                <w:bCs/>
                <w:sz w:val="25"/>
                <w:szCs w:val="25"/>
              </w:rPr>
              <w:t>” thuộc Chương V, E-HSMT này</w:t>
            </w:r>
            <w:r w:rsidRPr="00C97601">
              <w:rPr>
                <w:rFonts w:asciiTheme="majorHAnsi" w:hAnsiTheme="majorHAnsi" w:cstheme="majorHAnsi"/>
                <w:bCs/>
                <w:sz w:val="25"/>
                <w:szCs w:val="25"/>
              </w:rPr>
              <w:t xml:space="preserve"> </w:t>
            </w:r>
          </w:p>
        </w:tc>
        <w:tc>
          <w:tcPr>
            <w:tcW w:w="1260" w:type="dxa"/>
            <w:tcBorders>
              <w:top w:val="single" w:sz="4" w:space="0" w:color="auto"/>
              <w:left w:val="nil"/>
              <w:bottom w:val="single" w:sz="4" w:space="0" w:color="auto"/>
              <w:right w:val="single" w:sz="4" w:space="0" w:color="auto"/>
            </w:tcBorders>
            <w:vAlign w:val="center"/>
          </w:tcPr>
          <w:p w14:paraId="6AB4D2BE" w14:textId="77777777" w:rsidR="00C97601" w:rsidRPr="00C97601" w:rsidRDefault="00C97601" w:rsidP="002577A7">
            <w:pPr>
              <w:jc w:val="center"/>
              <w:rPr>
                <w:rFonts w:asciiTheme="majorHAnsi" w:hAnsiTheme="majorHAnsi" w:cstheme="majorHAnsi"/>
                <w:bCs/>
                <w:sz w:val="25"/>
                <w:szCs w:val="25"/>
              </w:rPr>
            </w:pPr>
            <w:r w:rsidRPr="00C97601">
              <w:rPr>
                <w:rFonts w:asciiTheme="majorHAnsi" w:hAnsiTheme="majorHAnsi" w:cstheme="majorHAnsi"/>
                <w:bCs/>
                <w:sz w:val="25"/>
                <w:szCs w:val="25"/>
              </w:rPr>
              <w:t>01</w:t>
            </w:r>
          </w:p>
        </w:tc>
        <w:tc>
          <w:tcPr>
            <w:tcW w:w="1170" w:type="dxa"/>
            <w:tcBorders>
              <w:top w:val="single" w:sz="4" w:space="0" w:color="auto"/>
              <w:left w:val="nil"/>
              <w:bottom w:val="single" w:sz="4" w:space="0" w:color="auto"/>
              <w:right w:val="single" w:sz="4" w:space="0" w:color="auto"/>
            </w:tcBorders>
            <w:vAlign w:val="center"/>
          </w:tcPr>
          <w:p w14:paraId="3605A45B" w14:textId="77777777" w:rsidR="00C97601" w:rsidRPr="003A7E9A" w:rsidRDefault="00C97601" w:rsidP="002577A7">
            <w:pPr>
              <w:jc w:val="center"/>
              <w:rPr>
                <w:rFonts w:asciiTheme="majorHAnsi" w:hAnsiTheme="majorHAnsi" w:cstheme="majorHAnsi"/>
                <w:bCs/>
                <w:sz w:val="25"/>
                <w:szCs w:val="25"/>
              </w:rPr>
            </w:pPr>
            <w:r>
              <w:rPr>
                <w:rFonts w:asciiTheme="majorHAnsi" w:hAnsiTheme="majorHAnsi" w:cstheme="majorHAnsi"/>
                <w:bCs/>
                <w:sz w:val="25"/>
                <w:szCs w:val="25"/>
              </w:rPr>
              <w:t>Gói</w:t>
            </w:r>
          </w:p>
        </w:tc>
        <w:tc>
          <w:tcPr>
            <w:tcW w:w="2880" w:type="dxa"/>
            <w:tcBorders>
              <w:top w:val="single" w:sz="4" w:space="0" w:color="auto"/>
              <w:left w:val="nil"/>
              <w:bottom w:val="single" w:sz="4" w:space="0" w:color="auto"/>
              <w:right w:val="single" w:sz="4" w:space="0" w:color="auto"/>
            </w:tcBorders>
            <w:vAlign w:val="center"/>
          </w:tcPr>
          <w:p w14:paraId="117F0F07" w14:textId="77777777" w:rsidR="00D3293A" w:rsidRPr="004D15AA" w:rsidRDefault="00D3293A" w:rsidP="00D3293A">
            <w:pPr>
              <w:jc w:val="center"/>
              <w:rPr>
                <w:rFonts w:asciiTheme="majorHAnsi" w:hAnsiTheme="majorHAnsi" w:cstheme="majorHAnsi"/>
                <w:bCs/>
                <w:color w:val="000000" w:themeColor="text1"/>
                <w:sz w:val="25"/>
                <w:szCs w:val="25"/>
              </w:rPr>
            </w:pPr>
            <w:r>
              <w:rPr>
                <w:rFonts w:asciiTheme="majorHAnsi" w:hAnsiTheme="majorHAnsi" w:cstheme="majorHAnsi"/>
                <w:bCs/>
                <w:color w:val="000000" w:themeColor="text1"/>
                <w:sz w:val="25"/>
                <w:szCs w:val="25"/>
              </w:rPr>
              <w:t>Toàn quốc</w:t>
            </w:r>
          </w:p>
        </w:tc>
        <w:tc>
          <w:tcPr>
            <w:tcW w:w="2160" w:type="dxa"/>
            <w:tcBorders>
              <w:top w:val="single" w:sz="4" w:space="0" w:color="auto"/>
              <w:left w:val="nil"/>
              <w:bottom w:val="single" w:sz="4" w:space="0" w:color="auto"/>
              <w:right w:val="single" w:sz="4" w:space="0" w:color="auto"/>
            </w:tcBorders>
            <w:vAlign w:val="center"/>
          </w:tcPr>
          <w:p w14:paraId="52703C75" w14:textId="0E32D4B7" w:rsidR="00C97601" w:rsidRDefault="004327A3" w:rsidP="00CA7736">
            <w:pPr>
              <w:jc w:val="center"/>
              <w:rPr>
                <w:rFonts w:asciiTheme="majorHAnsi" w:hAnsiTheme="majorHAnsi" w:cstheme="majorHAnsi"/>
                <w:bCs/>
                <w:color w:val="000000" w:themeColor="text1"/>
                <w:sz w:val="25"/>
                <w:szCs w:val="25"/>
              </w:rPr>
            </w:pPr>
            <w:r>
              <w:rPr>
                <w:rFonts w:asciiTheme="majorHAnsi" w:hAnsiTheme="majorHAnsi" w:cstheme="majorHAnsi"/>
                <w:bCs/>
                <w:color w:val="000000" w:themeColor="text1"/>
                <w:sz w:val="25"/>
                <w:szCs w:val="25"/>
              </w:rPr>
              <w:t xml:space="preserve">Dự kiến </w:t>
            </w:r>
            <w:r w:rsidR="001D226F">
              <w:rPr>
                <w:rFonts w:asciiTheme="majorHAnsi" w:hAnsiTheme="majorHAnsi" w:cstheme="majorHAnsi"/>
                <w:bCs/>
                <w:color w:val="000000" w:themeColor="text1"/>
                <w:sz w:val="25"/>
                <w:szCs w:val="25"/>
              </w:rPr>
              <w:t xml:space="preserve">từ </w:t>
            </w:r>
            <w:r w:rsidR="0044201C">
              <w:rPr>
                <w:rFonts w:asciiTheme="majorHAnsi" w:hAnsiTheme="majorHAnsi" w:cstheme="majorHAnsi"/>
                <w:bCs/>
                <w:color w:val="000000" w:themeColor="text1"/>
                <w:sz w:val="25"/>
                <w:szCs w:val="25"/>
              </w:rPr>
              <w:t>15</w:t>
            </w:r>
            <w:r w:rsidR="00D3293A">
              <w:rPr>
                <w:rFonts w:asciiTheme="majorHAnsi" w:hAnsiTheme="majorHAnsi" w:cstheme="majorHAnsi"/>
                <w:bCs/>
                <w:color w:val="000000" w:themeColor="text1"/>
                <w:sz w:val="25"/>
                <w:szCs w:val="25"/>
              </w:rPr>
              <w:t xml:space="preserve">/12/2025 </w:t>
            </w:r>
            <w:r w:rsidR="001D226F">
              <w:rPr>
                <w:rFonts w:asciiTheme="majorHAnsi" w:hAnsiTheme="majorHAnsi" w:cstheme="majorHAnsi"/>
                <w:bCs/>
                <w:color w:val="000000" w:themeColor="text1"/>
                <w:sz w:val="25"/>
                <w:szCs w:val="25"/>
              </w:rPr>
              <w:t xml:space="preserve">đến </w:t>
            </w:r>
            <w:r w:rsidR="0044201C">
              <w:rPr>
                <w:rFonts w:asciiTheme="majorHAnsi" w:hAnsiTheme="majorHAnsi" w:cstheme="majorHAnsi"/>
                <w:bCs/>
                <w:color w:val="000000" w:themeColor="text1"/>
                <w:sz w:val="25"/>
                <w:szCs w:val="25"/>
              </w:rPr>
              <w:t>14</w:t>
            </w:r>
            <w:r w:rsidR="00D3293A">
              <w:rPr>
                <w:rFonts w:asciiTheme="majorHAnsi" w:hAnsiTheme="majorHAnsi" w:cstheme="majorHAnsi"/>
                <w:bCs/>
                <w:color w:val="000000" w:themeColor="text1"/>
                <w:sz w:val="25"/>
                <w:szCs w:val="25"/>
              </w:rPr>
              <w:t>/1</w:t>
            </w:r>
            <w:r w:rsidR="0044201C">
              <w:rPr>
                <w:rFonts w:asciiTheme="majorHAnsi" w:hAnsiTheme="majorHAnsi" w:cstheme="majorHAnsi"/>
                <w:bCs/>
                <w:color w:val="000000" w:themeColor="text1"/>
                <w:sz w:val="25"/>
                <w:szCs w:val="25"/>
              </w:rPr>
              <w:t>2</w:t>
            </w:r>
            <w:r w:rsidR="00D3293A">
              <w:rPr>
                <w:rFonts w:asciiTheme="majorHAnsi" w:hAnsiTheme="majorHAnsi" w:cstheme="majorHAnsi"/>
                <w:bCs/>
                <w:color w:val="000000" w:themeColor="text1"/>
                <w:sz w:val="25"/>
                <w:szCs w:val="25"/>
              </w:rPr>
              <w:t>/2027</w:t>
            </w:r>
          </w:p>
        </w:tc>
      </w:tr>
    </w:tbl>
    <w:p w14:paraId="55FA6B06" w14:textId="77777777" w:rsidR="00065ABF" w:rsidRDefault="00065ABF" w:rsidP="00065ABF">
      <w:pPr>
        <w:jc w:val="left"/>
        <w:rPr>
          <w:b/>
          <w:bCs/>
          <w:sz w:val="26"/>
          <w:szCs w:val="26"/>
          <w:lang w:val="nl-NL"/>
        </w:rPr>
      </w:pPr>
    </w:p>
    <w:p w14:paraId="02E89C40" w14:textId="77777777" w:rsidR="00065ABF" w:rsidRDefault="00065ABF" w:rsidP="00065ABF">
      <w:pPr>
        <w:jc w:val="left"/>
        <w:rPr>
          <w:b/>
          <w:bCs/>
          <w:sz w:val="26"/>
          <w:szCs w:val="26"/>
          <w:lang w:val="nl-NL"/>
        </w:rPr>
      </w:pPr>
    </w:p>
    <w:p w14:paraId="30BEF946" w14:textId="77777777" w:rsidR="00E12B41" w:rsidRDefault="00E12B41" w:rsidP="00065ABF">
      <w:pPr>
        <w:jc w:val="left"/>
        <w:rPr>
          <w:b/>
          <w:bCs/>
          <w:sz w:val="26"/>
          <w:szCs w:val="26"/>
          <w:lang w:val="nl-NL"/>
        </w:rPr>
      </w:pPr>
    </w:p>
    <w:p w14:paraId="296DCAD9" w14:textId="77777777" w:rsidR="00E12B41" w:rsidRDefault="00E12B41" w:rsidP="00065ABF">
      <w:pPr>
        <w:jc w:val="left"/>
        <w:rPr>
          <w:b/>
          <w:bCs/>
          <w:sz w:val="26"/>
          <w:szCs w:val="26"/>
          <w:lang w:val="nl-NL"/>
        </w:rPr>
      </w:pPr>
    </w:p>
    <w:p w14:paraId="740BBE32" w14:textId="77777777" w:rsidR="00E12B41" w:rsidRPr="00EA7654" w:rsidRDefault="00E12B41" w:rsidP="00065ABF">
      <w:pPr>
        <w:jc w:val="left"/>
        <w:rPr>
          <w:b/>
          <w:bCs/>
          <w:sz w:val="26"/>
          <w:szCs w:val="26"/>
          <w:lang w:val="nl-NL"/>
        </w:rPr>
      </w:pPr>
    </w:p>
    <w:p w14:paraId="018C7C6E" w14:textId="77777777" w:rsidR="00065ABF" w:rsidRDefault="00065ABF" w:rsidP="00065ABF">
      <w:pPr>
        <w:jc w:val="left"/>
        <w:rPr>
          <w:b/>
          <w:bCs/>
          <w:sz w:val="26"/>
          <w:szCs w:val="26"/>
          <w:u w:val="single"/>
          <w:lang w:val="nl-NL"/>
        </w:rPr>
      </w:pPr>
    </w:p>
    <w:p w14:paraId="058E299C" w14:textId="77777777" w:rsidR="00065ABF" w:rsidRPr="00892BA1" w:rsidRDefault="00065ABF" w:rsidP="00F942F4">
      <w:pPr>
        <w:spacing w:before="120" w:after="120"/>
        <w:ind w:left="720" w:hanging="360"/>
        <w:jc w:val="left"/>
        <w:rPr>
          <w:i/>
          <w:iCs/>
          <w:sz w:val="28"/>
          <w:szCs w:val="28"/>
          <w:lang w:val="nl-NL"/>
        </w:rPr>
        <w:sectPr w:rsidR="00065ABF" w:rsidRPr="00892BA1" w:rsidSect="00F942F4">
          <w:footnotePr>
            <w:numRestart w:val="eachPage"/>
          </w:footnotePr>
          <w:pgSz w:w="16839" w:h="11907" w:orient="landscape" w:code="9"/>
          <w:pgMar w:top="718" w:right="1134" w:bottom="1134" w:left="1134" w:header="720" w:footer="737" w:gutter="0"/>
          <w:cols w:space="720"/>
          <w:docGrid w:linePitch="360"/>
        </w:sectPr>
      </w:pPr>
    </w:p>
    <w:p w14:paraId="39DEE824" w14:textId="77777777" w:rsidR="00766A6B" w:rsidRPr="004327A3" w:rsidRDefault="00766A6B" w:rsidP="004327A3">
      <w:pPr>
        <w:spacing w:before="120" w:after="120"/>
        <w:ind w:left="284"/>
        <w:jc w:val="right"/>
        <w:rPr>
          <w:b/>
          <w:sz w:val="28"/>
          <w:szCs w:val="28"/>
          <w:lang w:val="nl-NL"/>
        </w:rPr>
      </w:pPr>
      <w:r w:rsidRPr="00892BA1">
        <w:rPr>
          <w:b/>
          <w:sz w:val="28"/>
          <w:szCs w:val="28"/>
          <w:lang w:val="nl-NL"/>
        </w:rPr>
        <w:lastRenderedPageBreak/>
        <w:t xml:space="preserve">Mẫu số 02 </w:t>
      </w:r>
      <w:r w:rsidRPr="00661E02">
        <w:rPr>
          <w:b/>
          <w:i/>
          <w:sz w:val="28"/>
          <w:szCs w:val="28"/>
          <w:lang w:val="nl-NL"/>
        </w:rPr>
        <w:t>(</w:t>
      </w:r>
      <w:r w:rsidR="00AB556A">
        <w:rPr>
          <w:b/>
          <w:i/>
          <w:sz w:val="28"/>
          <w:szCs w:val="28"/>
          <w:lang w:val="nl-NL"/>
        </w:rPr>
        <w:t>Webform trên</w:t>
      </w:r>
      <w:r w:rsidR="002549EC" w:rsidRPr="00661E02">
        <w:rPr>
          <w:b/>
          <w:i/>
          <w:sz w:val="28"/>
          <w:szCs w:val="28"/>
          <w:lang w:val="nl-NL"/>
        </w:rPr>
        <w:t xml:space="preserve"> </w:t>
      </w:r>
      <w:r w:rsidRPr="00661E02">
        <w:rPr>
          <w:b/>
          <w:i/>
          <w:sz w:val="28"/>
          <w:szCs w:val="28"/>
          <w:lang w:val="nl-NL"/>
        </w:rPr>
        <w:t>Hệ thống)</w:t>
      </w:r>
    </w:p>
    <w:p w14:paraId="377C8155" w14:textId="77777777" w:rsidR="004327A3" w:rsidRDefault="004327A3" w:rsidP="0081726D">
      <w:pPr>
        <w:tabs>
          <w:tab w:val="right" w:pos="9000"/>
          <w:tab w:val="left" w:pos="9498"/>
        </w:tabs>
        <w:spacing w:before="120" w:after="120"/>
        <w:ind w:right="425" w:firstLine="567"/>
        <w:jc w:val="center"/>
        <w:rPr>
          <w:b/>
          <w:sz w:val="28"/>
          <w:szCs w:val="28"/>
          <w:lang w:val="es-ES"/>
        </w:rPr>
      </w:pPr>
    </w:p>
    <w:p w14:paraId="3E7A62B6" w14:textId="77777777" w:rsidR="00766A6B" w:rsidRPr="00892BA1" w:rsidRDefault="00766A6B" w:rsidP="0081726D">
      <w:pPr>
        <w:tabs>
          <w:tab w:val="right" w:pos="9000"/>
          <w:tab w:val="left" w:pos="9498"/>
        </w:tabs>
        <w:spacing w:before="120" w:after="120"/>
        <w:ind w:right="425" w:firstLine="567"/>
        <w:jc w:val="center"/>
        <w:rPr>
          <w:b/>
          <w:i/>
          <w:sz w:val="28"/>
          <w:szCs w:val="28"/>
          <w:lang w:val="es-ES"/>
        </w:rPr>
      </w:pPr>
      <w:r w:rsidRPr="00892BA1">
        <w:rPr>
          <w:b/>
          <w:sz w:val="28"/>
          <w:szCs w:val="28"/>
          <w:lang w:val="es-ES"/>
        </w:rPr>
        <w:t>ĐƠN DỰ THẦU</w:t>
      </w:r>
      <w:r w:rsidRPr="00892BA1">
        <w:rPr>
          <w:b/>
          <w:sz w:val="28"/>
          <w:szCs w:val="28"/>
          <w:vertAlign w:val="superscript"/>
          <w:lang w:val="es-ES"/>
        </w:rPr>
        <w:t xml:space="preserve"> </w:t>
      </w:r>
      <w:r w:rsidR="0006339B" w:rsidRPr="00892BA1">
        <w:rPr>
          <w:b/>
          <w:sz w:val="28"/>
          <w:szCs w:val="28"/>
          <w:vertAlign w:val="superscript"/>
          <w:lang w:val="es-ES"/>
        </w:rPr>
        <w:t>(1)</w:t>
      </w:r>
    </w:p>
    <w:p w14:paraId="7829A8DF" w14:textId="77777777" w:rsidR="00766A6B" w:rsidRPr="004327A3" w:rsidRDefault="00766A6B" w:rsidP="0081726D">
      <w:pPr>
        <w:tabs>
          <w:tab w:val="right" w:pos="9000"/>
          <w:tab w:val="left" w:pos="9498"/>
        </w:tabs>
        <w:spacing w:before="120" w:after="120"/>
        <w:ind w:right="425" w:firstLine="567"/>
        <w:rPr>
          <w:sz w:val="10"/>
          <w:szCs w:val="28"/>
          <w:lang w:val="es-ES"/>
        </w:rPr>
      </w:pPr>
    </w:p>
    <w:p w14:paraId="71405B29" w14:textId="77777777" w:rsidR="00766A6B" w:rsidRPr="00AB556A" w:rsidRDefault="00766A6B" w:rsidP="0081726D">
      <w:pPr>
        <w:tabs>
          <w:tab w:val="right" w:pos="9000"/>
        </w:tabs>
        <w:spacing w:before="120" w:after="120"/>
        <w:ind w:firstLine="709"/>
        <w:rPr>
          <w:i/>
          <w:sz w:val="28"/>
          <w:szCs w:val="28"/>
          <w:lang w:val="es-ES"/>
        </w:rPr>
      </w:pPr>
      <w:bookmarkStart w:id="1" w:name="_Hlk69999831"/>
      <w:r w:rsidRPr="00892BA1">
        <w:rPr>
          <w:sz w:val="28"/>
          <w:szCs w:val="28"/>
          <w:lang w:val="es-ES"/>
        </w:rPr>
        <w:t xml:space="preserve">Ngày:___ </w:t>
      </w:r>
      <w:r w:rsidR="00AB556A">
        <w:rPr>
          <w:i/>
          <w:sz w:val="28"/>
          <w:szCs w:val="28"/>
          <w:lang w:val="es-ES"/>
        </w:rPr>
        <w:t>[Hệ thống tự động trích xuất]</w:t>
      </w:r>
    </w:p>
    <w:p w14:paraId="4CF62051"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 xml:space="preserve">Tên gói thầu: ___ </w:t>
      </w:r>
      <w:r w:rsidR="00783694" w:rsidRPr="00892BA1">
        <w:rPr>
          <w:i/>
          <w:sz w:val="28"/>
          <w:szCs w:val="28"/>
          <w:lang w:val="es-ES"/>
        </w:rPr>
        <w:t>[</w:t>
      </w:r>
      <w:r w:rsidR="00AB556A">
        <w:rPr>
          <w:i/>
          <w:sz w:val="28"/>
          <w:szCs w:val="28"/>
          <w:lang w:val="es-ES"/>
        </w:rPr>
        <w:t>Hệ thống tự động trích xuất</w:t>
      </w:r>
      <w:r w:rsidR="00783694" w:rsidRPr="00892BA1">
        <w:rPr>
          <w:i/>
          <w:sz w:val="28"/>
          <w:szCs w:val="28"/>
          <w:lang w:val="es-ES"/>
        </w:rPr>
        <w:t>]</w:t>
      </w:r>
    </w:p>
    <w:p w14:paraId="194296F9"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 xml:space="preserve">Kính gửi: ___ </w:t>
      </w:r>
      <w:r w:rsidR="00783694" w:rsidRPr="00892BA1">
        <w:rPr>
          <w:i/>
          <w:sz w:val="28"/>
          <w:szCs w:val="28"/>
          <w:lang w:val="es-ES"/>
        </w:rPr>
        <w:t>[</w:t>
      </w:r>
      <w:r w:rsidR="00AB556A">
        <w:rPr>
          <w:i/>
          <w:sz w:val="28"/>
          <w:szCs w:val="28"/>
          <w:lang w:val="es-ES"/>
        </w:rPr>
        <w:t>Hệ thống tự động trích xuất</w:t>
      </w:r>
      <w:r w:rsidR="00783694" w:rsidRPr="00892BA1">
        <w:rPr>
          <w:i/>
          <w:sz w:val="28"/>
          <w:szCs w:val="28"/>
          <w:lang w:val="es-ES"/>
        </w:rPr>
        <w:t>]</w:t>
      </w:r>
    </w:p>
    <w:p w14:paraId="2AA6963D" w14:textId="77777777" w:rsidR="00766A6B" w:rsidRPr="00892BA1" w:rsidRDefault="00766A6B" w:rsidP="0081726D">
      <w:pPr>
        <w:tabs>
          <w:tab w:val="right" w:pos="9000"/>
        </w:tabs>
        <w:spacing w:before="120" w:after="120"/>
        <w:ind w:firstLine="709"/>
        <w:rPr>
          <w:sz w:val="28"/>
          <w:szCs w:val="28"/>
          <w:lang w:val="es-ES"/>
        </w:rPr>
      </w:pPr>
      <w:r w:rsidRPr="00892BA1">
        <w:rPr>
          <w:sz w:val="28"/>
          <w:szCs w:val="28"/>
          <w:lang w:val="es-ES"/>
        </w:rPr>
        <w:t>Sau khi nghiên cứu E-HSMT, chúng tôi:</w:t>
      </w:r>
    </w:p>
    <w:p w14:paraId="53DE7C73" w14:textId="77777777" w:rsidR="000C1426" w:rsidRPr="00892BA1" w:rsidRDefault="00766A6B" w:rsidP="0081726D">
      <w:pPr>
        <w:spacing w:before="120" w:after="120"/>
        <w:ind w:firstLine="709"/>
        <w:rPr>
          <w:sz w:val="28"/>
          <w:szCs w:val="28"/>
          <w:lang w:val="es-ES"/>
        </w:rPr>
      </w:pPr>
      <w:bookmarkStart w:id="2" w:name="_Hlk70509992"/>
      <w:r w:rsidRPr="00892BA1">
        <w:rPr>
          <w:sz w:val="28"/>
          <w:szCs w:val="28"/>
          <w:lang w:val="vi-VN"/>
        </w:rPr>
        <w:t>Tên nhà thầu:</w:t>
      </w:r>
      <w:r w:rsidRPr="00892BA1">
        <w:rPr>
          <w:sz w:val="28"/>
          <w:szCs w:val="28"/>
          <w:lang w:val="es-ES"/>
        </w:rPr>
        <w:t xml:space="preserve"> ___ </w:t>
      </w:r>
      <w:r w:rsidRPr="00892BA1">
        <w:rPr>
          <w:i/>
          <w:sz w:val="28"/>
          <w:szCs w:val="28"/>
          <w:lang w:val="es-ES"/>
        </w:rPr>
        <w:t>[</w:t>
      </w:r>
      <w:r w:rsidR="00AB556A">
        <w:rPr>
          <w:i/>
          <w:sz w:val="28"/>
          <w:szCs w:val="28"/>
          <w:lang w:val="es-ES"/>
        </w:rPr>
        <w:t>Hệ thống tự động trích xuất</w:t>
      </w:r>
      <w:r w:rsidRPr="00892BA1">
        <w:rPr>
          <w:i/>
          <w:sz w:val="28"/>
          <w:szCs w:val="28"/>
          <w:lang w:val="es-ES"/>
        </w:rPr>
        <w:t>]</w:t>
      </w:r>
      <w:r w:rsidR="00033C35" w:rsidRPr="00892BA1">
        <w:rPr>
          <w:i/>
          <w:sz w:val="28"/>
          <w:szCs w:val="28"/>
          <w:lang w:val="es-ES"/>
        </w:rPr>
        <w:t xml:space="preserve">, </w:t>
      </w:r>
      <w:r w:rsidR="00EC3925" w:rsidRPr="00892BA1">
        <w:rPr>
          <w:i/>
          <w:sz w:val="28"/>
          <w:szCs w:val="28"/>
          <w:lang w:val="es-ES"/>
        </w:rPr>
        <w:t>Mã số thuế</w:t>
      </w:r>
      <w:r w:rsidR="00D47980" w:rsidRPr="00892BA1">
        <w:rPr>
          <w:i/>
          <w:sz w:val="28"/>
          <w:szCs w:val="28"/>
          <w:lang w:val="es-ES"/>
        </w:rPr>
        <w:t>_______</w:t>
      </w:r>
      <w:r w:rsidR="00EC3925" w:rsidRPr="00892BA1">
        <w:rPr>
          <w:i/>
          <w:sz w:val="28"/>
          <w:szCs w:val="28"/>
          <w:lang w:val="es-ES"/>
        </w:rPr>
        <w:t xml:space="preserve"> ,</w:t>
      </w:r>
      <w:r w:rsidRPr="00892BA1">
        <w:rPr>
          <w:i/>
          <w:sz w:val="28"/>
          <w:szCs w:val="28"/>
          <w:lang w:val="es-ES"/>
        </w:rPr>
        <w:t xml:space="preserve"> </w:t>
      </w:r>
      <w:bookmarkEnd w:id="2"/>
      <w:r w:rsidRPr="00892BA1">
        <w:rPr>
          <w:sz w:val="28"/>
          <w:szCs w:val="28"/>
          <w:lang w:val="es-ES"/>
        </w:rPr>
        <w:t>cam kết thực hiện gói thầu__</w:t>
      </w:r>
      <w:r w:rsidR="00D665DC" w:rsidRPr="00892BA1">
        <w:rPr>
          <w:sz w:val="28"/>
          <w:szCs w:val="28"/>
          <w:lang w:val="es-ES"/>
        </w:rPr>
        <w:t>_</w:t>
      </w:r>
      <w:r w:rsidRPr="00892BA1">
        <w:rPr>
          <w:sz w:val="28"/>
          <w:szCs w:val="28"/>
          <w:lang w:val="es-ES"/>
        </w:rPr>
        <w:t>_</w:t>
      </w:r>
      <w:r w:rsidR="00D665DC" w:rsidRPr="00892BA1">
        <w:rPr>
          <w:sz w:val="28"/>
          <w:szCs w:val="28"/>
          <w:lang w:val="es-ES"/>
        </w:rPr>
        <w:t>____</w:t>
      </w:r>
      <w:r w:rsidRPr="00892BA1">
        <w:rPr>
          <w:sz w:val="28"/>
          <w:szCs w:val="28"/>
          <w:lang w:val="es-ES"/>
        </w:rPr>
        <w:t xml:space="preserve">_ </w:t>
      </w:r>
      <w:r w:rsidR="00AB556A">
        <w:rPr>
          <w:i/>
          <w:sz w:val="28"/>
          <w:szCs w:val="28"/>
          <w:lang w:val="es-ES"/>
        </w:rPr>
        <w:t>Hệ thống tự động trích xuất</w:t>
      </w:r>
      <w:r w:rsidRPr="00892BA1">
        <w:rPr>
          <w:i/>
          <w:sz w:val="28"/>
          <w:szCs w:val="28"/>
          <w:lang w:val="es-ES"/>
        </w:rPr>
        <w:t xml:space="preserve">] </w:t>
      </w:r>
      <w:r w:rsidRPr="00892BA1">
        <w:rPr>
          <w:sz w:val="28"/>
          <w:szCs w:val="28"/>
          <w:lang w:val="es-ES"/>
        </w:rPr>
        <w:t>số E-TBMT:_</w:t>
      </w:r>
      <w:r w:rsidR="00D665DC" w:rsidRPr="00892BA1">
        <w:rPr>
          <w:sz w:val="28"/>
          <w:szCs w:val="28"/>
          <w:lang w:val="es-ES"/>
        </w:rPr>
        <w:t>___</w:t>
      </w:r>
      <w:r w:rsidRPr="00892BA1">
        <w:rPr>
          <w:sz w:val="28"/>
          <w:szCs w:val="28"/>
          <w:lang w:val="es-ES"/>
        </w:rPr>
        <w:t xml:space="preserve">__ </w:t>
      </w:r>
      <w:r w:rsidRPr="00892BA1">
        <w:rPr>
          <w:i/>
          <w:sz w:val="28"/>
          <w:szCs w:val="28"/>
          <w:lang w:val="es-ES"/>
        </w:rPr>
        <w:t>[</w:t>
      </w:r>
      <w:r w:rsidR="00AB556A">
        <w:rPr>
          <w:i/>
          <w:sz w:val="28"/>
          <w:szCs w:val="28"/>
          <w:lang w:val="es-ES"/>
        </w:rPr>
        <w:t>Hệ thống tự động trích xuất</w:t>
      </w:r>
      <w:r w:rsidRPr="00892BA1">
        <w:rPr>
          <w:i/>
          <w:sz w:val="28"/>
          <w:szCs w:val="28"/>
          <w:lang w:val="es-ES"/>
        </w:rPr>
        <w:t>]</w:t>
      </w:r>
      <w:r w:rsidRPr="00892BA1">
        <w:rPr>
          <w:sz w:val="28"/>
          <w:szCs w:val="28"/>
          <w:lang w:val="es-ES"/>
        </w:rPr>
        <w:t xml:space="preserve"> theo đúng yêu cầu nêu trong E-HSMT với giá dự thầu (tổng số tiền) là __</w:t>
      </w:r>
      <w:r w:rsidR="00D665DC" w:rsidRPr="00892BA1">
        <w:rPr>
          <w:sz w:val="28"/>
          <w:szCs w:val="28"/>
          <w:lang w:val="es-ES"/>
        </w:rPr>
        <w:t>___</w:t>
      </w:r>
      <w:r w:rsidRPr="00892BA1">
        <w:rPr>
          <w:sz w:val="28"/>
          <w:szCs w:val="28"/>
          <w:lang w:val="es-ES"/>
        </w:rPr>
        <w:t>__</w:t>
      </w:r>
      <w:r w:rsidR="00F952CC" w:rsidRPr="00892BA1">
        <w:rPr>
          <w:i/>
          <w:sz w:val="28"/>
          <w:szCs w:val="28"/>
          <w:lang w:val="es-ES"/>
        </w:rPr>
        <w:t>[</w:t>
      </w:r>
      <w:r w:rsidR="00892840" w:rsidRPr="00892840">
        <w:rPr>
          <w:i/>
          <w:sz w:val="28"/>
          <w:szCs w:val="28"/>
          <w:lang w:val="es-ES"/>
        </w:rPr>
        <w:t xml:space="preserve"> </w:t>
      </w:r>
      <w:r w:rsidR="00892840">
        <w:rPr>
          <w:i/>
          <w:sz w:val="28"/>
          <w:szCs w:val="28"/>
          <w:lang w:val="es-ES"/>
        </w:rPr>
        <w:t>Hệ thống tự động trích xuất</w:t>
      </w:r>
      <w:r w:rsidR="00F952CC" w:rsidRPr="00892BA1">
        <w:rPr>
          <w:i/>
          <w:sz w:val="28"/>
          <w:szCs w:val="28"/>
          <w:lang w:val="es-ES"/>
        </w:rPr>
        <w:t>]</w:t>
      </w:r>
      <w:r w:rsidRPr="00892BA1">
        <w:rPr>
          <w:sz w:val="28"/>
          <w:szCs w:val="28"/>
          <w:lang w:val="es-ES"/>
        </w:rPr>
        <w:t xml:space="preserve"> </w:t>
      </w:r>
      <w:r w:rsidRPr="00892BA1">
        <w:rPr>
          <w:i/>
          <w:sz w:val="28"/>
          <w:szCs w:val="28"/>
          <w:lang w:val="es-ES"/>
        </w:rPr>
        <w:t xml:space="preserve"> </w:t>
      </w:r>
      <w:r w:rsidRPr="00892BA1">
        <w:rPr>
          <w:sz w:val="28"/>
          <w:szCs w:val="28"/>
          <w:lang w:val="es-ES"/>
        </w:rPr>
        <w:t xml:space="preserve">cùng với các bảng giá dự thầu kèm theo. </w:t>
      </w:r>
    </w:p>
    <w:p w14:paraId="19591CE6" w14:textId="77777777" w:rsidR="00766A6B" w:rsidRPr="00892BA1" w:rsidRDefault="00766A6B" w:rsidP="0081726D">
      <w:pPr>
        <w:spacing w:before="120" w:after="120"/>
        <w:ind w:firstLine="709"/>
        <w:rPr>
          <w:i/>
          <w:sz w:val="28"/>
          <w:szCs w:val="28"/>
          <w:lang w:val="es-ES"/>
        </w:rPr>
      </w:pPr>
      <w:r w:rsidRPr="00892BA1">
        <w:rPr>
          <w:sz w:val="28"/>
          <w:szCs w:val="28"/>
          <w:lang w:val="es-ES"/>
        </w:rPr>
        <w:t xml:space="preserve"> Ngoài ra, chúng tôi tự nguyện giảm giá dự thầu với tỷ lệ phần trăm giảm giá là__</w:t>
      </w:r>
      <w:r w:rsidR="00D665DC" w:rsidRPr="00892BA1">
        <w:rPr>
          <w:sz w:val="28"/>
          <w:szCs w:val="28"/>
          <w:lang w:val="es-ES"/>
        </w:rPr>
        <w:t>____</w:t>
      </w:r>
      <w:r w:rsidRPr="00892BA1">
        <w:rPr>
          <w:sz w:val="28"/>
          <w:szCs w:val="28"/>
          <w:lang w:val="es-ES"/>
        </w:rPr>
        <w:t xml:space="preserve">__ </w:t>
      </w:r>
      <w:r w:rsidRPr="00892BA1">
        <w:rPr>
          <w:i/>
          <w:sz w:val="28"/>
          <w:szCs w:val="28"/>
          <w:lang w:val="es-ES"/>
        </w:rPr>
        <w:t>[Ghi tỷ lệ giảm giá</w:t>
      </w:r>
      <w:r w:rsidR="00DD6CAF" w:rsidRPr="00892BA1">
        <w:rPr>
          <w:i/>
          <w:sz w:val="28"/>
          <w:szCs w:val="28"/>
          <w:lang w:val="es-ES"/>
        </w:rPr>
        <w:t>, nếu có</w:t>
      </w:r>
      <w:r w:rsidRPr="00892BA1">
        <w:rPr>
          <w:i/>
          <w:sz w:val="28"/>
          <w:szCs w:val="28"/>
          <w:lang w:val="es-ES"/>
        </w:rPr>
        <w:t xml:space="preserve">]. </w:t>
      </w:r>
    </w:p>
    <w:p w14:paraId="0AB66439" w14:textId="77777777" w:rsidR="00766A6B" w:rsidRPr="00892BA1" w:rsidRDefault="00766A6B" w:rsidP="0081726D">
      <w:pPr>
        <w:pStyle w:val="BodyText"/>
        <w:widowControl w:val="0"/>
        <w:suppressAutoHyphens w:val="0"/>
        <w:spacing w:before="120" w:after="120"/>
        <w:ind w:right="0" w:firstLine="709"/>
        <w:rPr>
          <w:i/>
          <w:sz w:val="28"/>
          <w:szCs w:val="28"/>
          <w:lang w:val="es-ES"/>
        </w:rPr>
      </w:pPr>
      <w:r w:rsidRPr="00892BA1">
        <w:rPr>
          <w:sz w:val="28"/>
          <w:szCs w:val="28"/>
          <w:lang w:val="es-ES"/>
        </w:rPr>
        <w:t xml:space="preserve">Giá dự thầu sau khi trừ đi giá trị giảm giá là: _____ </w:t>
      </w:r>
      <w:r w:rsidRPr="00892BA1">
        <w:rPr>
          <w:i/>
          <w:sz w:val="28"/>
          <w:szCs w:val="28"/>
          <w:lang w:val="es-ES"/>
        </w:rPr>
        <w:t>[</w:t>
      </w:r>
      <w:r w:rsidR="00892840">
        <w:rPr>
          <w:i/>
          <w:sz w:val="28"/>
          <w:szCs w:val="28"/>
          <w:lang w:val="es-ES"/>
        </w:rPr>
        <w:t>Hệ thống tự động trích xuất</w:t>
      </w:r>
      <w:r w:rsidRPr="00892BA1">
        <w:rPr>
          <w:i/>
          <w:sz w:val="28"/>
          <w:szCs w:val="28"/>
          <w:lang w:val="es-ES"/>
        </w:rPr>
        <w:t xml:space="preserve">] </w:t>
      </w:r>
      <w:r w:rsidRPr="00892BA1">
        <w:rPr>
          <w:sz w:val="28"/>
          <w:szCs w:val="28"/>
          <w:lang w:val="es-ES"/>
        </w:rPr>
        <w:t>(đã bao gồm toàn bộ thuế, phí, lệ phí (nếu có))</w:t>
      </w:r>
      <w:r w:rsidRPr="00892BA1">
        <w:rPr>
          <w:i/>
          <w:sz w:val="28"/>
          <w:szCs w:val="28"/>
          <w:lang w:val="es-ES"/>
        </w:rPr>
        <w:t>.</w:t>
      </w:r>
    </w:p>
    <w:p w14:paraId="122F88D2" w14:textId="77777777" w:rsidR="00766A6B" w:rsidRPr="00892BA1" w:rsidRDefault="00766A6B" w:rsidP="0081726D">
      <w:pPr>
        <w:tabs>
          <w:tab w:val="right" w:pos="9000"/>
        </w:tabs>
        <w:spacing w:before="120" w:after="120"/>
        <w:ind w:firstLine="709"/>
        <w:rPr>
          <w:sz w:val="28"/>
          <w:szCs w:val="28"/>
          <w:lang w:val="es-ES"/>
        </w:rPr>
      </w:pPr>
      <w:r w:rsidRPr="00892BA1">
        <w:rPr>
          <w:sz w:val="28"/>
          <w:szCs w:val="28"/>
          <w:lang w:val="es-ES"/>
        </w:rPr>
        <w:t>Hiệu lực của E-HSDT:____</w:t>
      </w:r>
      <w:r w:rsidR="00892840">
        <w:rPr>
          <w:i/>
          <w:sz w:val="28"/>
          <w:szCs w:val="28"/>
          <w:lang w:val="es-ES"/>
        </w:rPr>
        <w:t>[Hệ thống tự động trích xuất]</w:t>
      </w:r>
      <w:r w:rsidRPr="00892BA1">
        <w:rPr>
          <w:i/>
          <w:sz w:val="28"/>
          <w:szCs w:val="28"/>
          <w:lang w:val="es-ES"/>
        </w:rPr>
        <w:t xml:space="preserve"> </w:t>
      </w:r>
    </w:p>
    <w:p w14:paraId="44A096E9"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Bảo đảm dự thầu:__</w:t>
      </w:r>
      <w:r w:rsidR="00D665DC" w:rsidRPr="00892BA1">
        <w:rPr>
          <w:sz w:val="28"/>
          <w:szCs w:val="28"/>
          <w:lang w:val="es-ES"/>
        </w:rPr>
        <w:t>____</w:t>
      </w:r>
      <w:r w:rsidRPr="00892BA1">
        <w:rPr>
          <w:sz w:val="28"/>
          <w:szCs w:val="28"/>
          <w:lang w:val="es-ES"/>
        </w:rPr>
        <w:t>_</w:t>
      </w:r>
      <w:r w:rsidRPr="00892BA1">
        <w:rPr>
          <w:i/>
          <w:sz w:val="28"/>
          <w:szCs w:val="28"/>
          <w:lang w:val="es-ES"/>
        </w:rPr>
        <w:t>[</w:t>
      </w:r>
      <w:r w:rsidRPr="00892BA1">
        <w:rPr>
          <w:lang w:val="es-ES"/>
        </w:rPr>
        <w:t xml:space="preserve"> </w:t>
      </w:r>
      <w:r w:rsidRPr="00892BA1">
        <w:rPr>
          <w:i/>
          <w:sz w:val="28"/>
          <w:szCs w:val="28"/>
          <w:lang w:val="es-ES"/>
        </w:rPr>
        <w:t>ghi giá trị bằng số, bằng chữ và đồng tiền của bảo đảm dự thầu]</w:t>
      </w:r>
    </w:p>
    <w:p w14:paraId="5FCA5271" w14:textId="77777777" w:rsidR="00766A6B" w:rsidRPr="00892BA1" w:rsidRDefault="00766A6B" w:rsidP="0081726D">
      <w:pPr>
        <w:tabs>
          <w:tab w:val="right" w:pos="9000"/>
        </w:tabs>
        <w:spacing w:before="120" w:after="120"/>
        <w:ind w:firstLine="709"/>
        <w:rPr>
          <w:i/>
          <w:sz w:val="28"/>
          <w:szCs w:val="28"/>
          <w:lang w:val="es-ES"/>
        </w:rPr>
      </w:pPr>
      <w:r w:rsidRPr="00892BA1">
        <w:rPr>
          <w:sz w:val="28"/>
          <w:szCs w:val="28"/>
          <w:lang w:val="es-ES"/>
        </w:rPr>
        <w:t>Hiệu lực của Bảo đảm dự thầu</w:t>
      </w:r>
      <w:r w:rsidR="007D0F43" w:rsidRPr="00892BA1">
        <w:rPr>
          <w:sz w:val="28"/>
          <w:szCs w:val="28"/>
          <w:vertAlign w:val="superscript"/>
          <w:lang w:val="es-ES"/>
        </w:rPr>
        <w:t>(2)</w:t>
      </w:r>
      <w:r w:rsidRPr="00892BA1">
        <w:rPr>
          <w:sz w:val="28"/>
          <w:szCs w:val="28"/>
          <w:lang w:val="es-ES"/>
        </w:rPr>
        <w:t>:___</w:t>
      </w:r>
      <w:r w:rsidR="00D665DC" w:rsidRPr="00892BA1">
        <w:rPr>
          <w:sz w:val="28"/>
          <w:szCs w:val="28"/>
          <w:lang w:val="es-ES"/>
        </w:rPr>
        <w:t>____</w:t>
      </w:r>
      <w:r w:rsidRPr="00892BA1">
        <w:rPr>
          <w:sz w:val="28"/>
          <w:szCs w:val="28"/>
          <w:lang w:val="es-ES"/>
        </w:rPr>
        <w:t>_</w:t>
      </w:r>
      <w:r w:rsidRPr="00892BA1">
        <w:rPr>
          <w:i/>
          <w:sz w:val="28"/>
          <w:szCs w:val="28"/>
          <w:lang w:val="es-ES"/>
        </w:rPr>
        <w:t xml:space="preserve"> [ghi thời gian hiệu lực kể từ ngày đóng thầu]</w:t>
      </w:r>
    </w:p>
    <w:p w14:paraId="6FC9A52B" w14:textId="77777777" w:rsidR="00766A6B" w:rsidRPr="00892BA1" w:rsidRDefault="00766A6B" w:rsidP="0081726D">
      <w:pPr>
        <w:pStyle w:val="BodyText"/>
        <w:widowControl w:val="0"/>
        <w:suppressAutoHyphens w:val="0"/>
        <w:spacing w:before="120" w:after="120"/>
        <w:ind w:right="0" w:firstLine="709"/>
        <w:rPr>
          <w:sz w:val="28"/>
          <w:szCs w:val="28"/>
          <w:lang w:val="es-ES"/>
        </w:rPr>
      </w:pPr>
      <w:r w:rsidRPr="00892BA1">
        <w:rPr>
          <w:sz w:val="28"/>
          <w:szCs w:val="28"/>
          <w:lang w:val="es-ES"/>
        </w:rPr>
        <w:t>Chúng tôi cam kết:</w:t>
      </w:r>
    </w:p>
    <w:p w14:paraId="25D266F2" w14:textId="77777777" w:rsidR="001A16FF" w:rsidRPr="00892BA1" w:rsidRDefault="00A95185" w:rsidP="0081726D">
      <w:pPr>
        <w:widowControl w:val="0"/>
        <w:tabs>
          <w:tab w:val="left" w:pos="851"/>
          <w:tab w:val="left" w:pos="900"/>
        </w:tabs>
        <w:spacing w:before="120"/>
        <w:ind w:firstLine="709"/>
        <w:rPr>
          <w:sz w:val="28"/>
          <w:szCs w:val="28"/>
          <w:lang w:val="vi-VN"/>
        </w:rPr>
      </w:pPr>
      <w:r w:rsidRPr="00892BA1">
        <w:rPr>
          <w:sz w:val="28"/>
          <w:szCs w:val="28"/>
          <w:lang w:val="es-ES"/>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13C4235D" w14:textId="77777777" w:rsidR="00DD6CAF" w:rsidRPr="00892BA1" w:rsidRDefault="00766A6B" w:rsidP="0081726D">
      <w:pPr>
        <w:widowControl w:val="0"/>
        <w:suppressAutoHyphens/>
        <w:spacing w:before="120" w:after="120"/>
        <w:ind w:right="-72" w:firstLine="709"/>
        <w:rPr>
          <w:spacing w:val="-4"/>
          <w:sz w:val="28"/>
          <w:szCs w:val="28"/>
          <w:lang w:val="es-ES"/>
        </w:rPr>
      </w:pPr>
      <w:r w:rsidRPr="00892BA1">
        <w:rPr>
          <w:spacing w:val="-4"/>
          <w:sz w:val="28"/>
          <w:szCs w:val="28"/>
          <w:lang w:val="es-ES"/>
        </w:rPr>
        <w:t>2. Không vi phạm quy định về bảo đảm cạnh tranh trong đấu thầu</w:t>
      </w:r>
      <w:r w:rsidR="00DC5004" w:rsidRPr="00892BA1">
        <w:rPr>
          <w:spacing w:val="-4"/>
          <w:sz w:val="28"/>
          <w:szCs w:val="28"/>
          <w:lang w:val="es-ES"/>
        </w:rPr>
        <w:t>;</w:t>
      </w:r>
    </w:p>
    <w:p w14:paraId="668D6B45" w14:textId="77777777" w:rsidR="00DD6CAF" w:rsidRPr="00892BA1" w:rsidRDefault="00DD6CAF" w:rsidP="0081726D">
      <w:pPr>
        <w:widowControl w:val="0"/>
        <w:suppressAutoHyphens/>
        <w:spacing w:before="120" w:after="120"/>
        <w:ind w:right="-72" w:firstLine="709"/>
        <w:rPr>
          <w:sz w:val="28"/>
          <w:szCs w:val="28"/>
          <w:lang w:val="nl-NL"/>
        </w:rPr>
      </w:pPr>
      <w:r w:rsidRPr="00892BA1">
        <w:rPr>
          <w:spacing w:val="-4"/>
          <w:sz w:val="28"/>
          <w:szCs w:val="28"/>
          <w:lang w:val="es-ES"/>
        </w:rPr>
        <w:t xml:space="preserve">3. </w:t>
      </w:r>
      <w:r w:rsidRPr="00892BA1">
        <w:rPr>
          <w:sz w:val="28"/>
          <w:szCs w:val="28"/>
          <w:lang w:val="nl-NL"/>
        </w:rPr>
        <w:t>Đã thực hiện nghĩa vụ thuế của năm tài chính gần nhất so với thời điểm đóng thầu</w:t>
      </w:r>
      <w:r w:rsidR="00DC5004" w:rsidRPr="00892BA1">
        <w:rPr>
          <w:sz w:val="28"/>
          <w:szCs w:val="28"/>
          <w:lang w:val="nl-NL"/>
        </w:rPr>
        <w:t>;</w:t>
      </w:r>
    </w:p>
    <w:p w14:paraId="5A5910A7" w14:textId="77777777" w:rsidR="00766A6B" w:rsidRPr="00892BA1" w:rsidRDefault="00DD6CAF" w:rsidP="0081726D">
      <w:pPr>
        <w:widowControl w:val="0"/>
        <w:suppressAutoHyphens/>
        <w:spacing w:before="120" w:after="120"/>
        <w:ind w:right="-72" w:firstLine="709"/>
        <w:rPr>
          <w:strike/>
          <w:spacing w:val="-4"/>
          <w:sz w:val="28"/>
          <w:szCs w:val="28"/>
          <w:lang w:val="es-ES"/>
        </w:rPr>
      </w:pPr>
      <w:r w:rsidRPr="00892BA1">
        <w:rPr>
          <w:spacing w:val="-4"/>
          <w:sz w:val="28"/>
          <w:szCs w:val="28"/>
          <w:lang w:val="es-ES"/>
        </w:rPr>
        <w:t>4</w:t>
      </w:r>
      <w:r w:rsidR="00766A6B" w:rsidRPr="00892BA1">
        <w:rPr>
          <w:spacing w:val="-4"/>
          <w:sz w:val="28"/>
          <w:szCs w:val="28"/>
          <w:lang w:val="es-ES"/>
        </w:rPr>
        <w:t>. Không đang trong thời gian bị cấm tham dự thầu theo quy định của pháp luật đấu thầu</w:t>
      </w:r>
      <w:r w:rsidR="00DC5004" w:rsidRPr="00892BA1">
        <w:rPr>
          <w:spacing w:val="-4"/>
          <w:sz w:val="28"/>
          <w:szCs w:val="28"/>
          <w:lang w:val="es-ES"/>
        </w:rPr>
        <w:t>;</w:t>
      </w:r>
    </w:p>
    <w:p w14:paraId="25E0C7A9" w14:textId="77777777" w:rsidR="00D04337" w:rsidRPr="00892BA1" w:rsidRDefault="00D04337" w:rsidP="0081726D">
      <w:pPr>
        <w:widowControl w:val="0"/>
        <w:suppressAutoHyphens/>
        <w:spacing w:before="120" w:after="120" w:line="264" w:lineRule="auto"/>
        <w:ind w:right="-72" w:firstLine="709"/>
        <w:rPr>
          <w:spacing w:val="-4"/>
          <w:sz w:val="28"/>
          <w:szCs w:val="28"/>
          <w:lang w:val="es-ES"/>
        </w:rPr>
      </w:pPr>
      <w:r w:rsidRPr="00892BA1">
        <w:rPr>
          <w:spacing w:val="-4"/>
          <w:sz w:val="28"/>
          <w:szCs w:val="28"/>
          <w:lang w:val="es-ES"/>
        </w:rPr>
        <w:t>5. K</w:t>
      </w:r>
      <w:r w:rsidRPr="00892BA1">
        <w:rPr>
          <w:spacing w:val="-4"/>
          <w:sz w:val="28"/>
          <w:szCs w:val="28"/>
          <w:lang w:val="vi-VN"/>
        </w:rPr>
        <w:t>hông đang bị truy cứu trách nhiệm hình sự</w:t>
      </w:r>
      <w:r w:rsidRPr="00892BA1">
        <w:rPr>
          <w:spacing w:val="-4"/>
          <w:sz w:val="28"/>
          <w:szCs w:val="28"/>
          <w:lang w:val="es-ES"/>
        </w:rPr>
        <w:t xml:space="preserve"> (chủ hộ k</w:t>
      </w:r>
      <w:r w:rsidRPr="00892BA1">
        <w:rPr>
          <w:spacing w:val="-4"/>
          <w:sz w:val="28"/>
          <w:szCs w:val="28"/>
          <w:lang w:val="vi-VN"/>
        </w:rPr>
        <w:t>hông đang bị truy cứu trách nhiệm hình sự</w:t>
      </w:r>
      <w:r w:rsidRPr="00892BA1">
        <w:rPr>
          <w:spacing w:val="-4"/>
          <w:sz w:val="28"/>
          <w:szCs w:val="28"/>
          <w:lang w:val="es-ES"/>
        </w:rPr>
        <w:t xml:space="preserve"> trong trường hợp nhà thầu là hộ kinh doanh);</w:t>
      </w:r>
    </w:p>
    <w:p w14:paraId="3B5874F0" w14:textId="77777777" w:rsidR="00766A6B" w:rsidRPr="00892BA1" w:rsidRDefault="00D04337" w:rsidP="0081726D">
      <w:pPr>
        <w:widowControl w:val="0"/>
        <w:suppressAutoHyphens/>
        <w:spacing w:before="120" w:after="120"/>
        <w:ind w:right="-72" w:firstLine="709"/>
        <w:rPr>
          <w:spacing w:val="-4"/>
          <w:sz w:val="28"/>
          <w:szCs w:val="28"/>
          <w:lang w:val="es-ES"/>
        </w:rPr>
      </w:pPr>
      <w:r w:rsidRPr="00892BA1">
        <w:rPr>
          <w:spacing w:val="-4"/>
          <w:sz w:val="28"/>
          <w:szCs w:val="28"/>
          <w:lang w:val="es-ES"/>
        </w:rPr>
        <w:t>6</w:t>
      </w:r>
      <w:r w:rsidR="00766A6B" w:rsidRPr="00892BA1">
        <w:rPr>
          <w:spacing w:val="-4"/>
          <w:sz w:val="28"/>
          <w:szCs w:val="28"/>
          <w:lang w:val="es-ES"/>
        </w:rPr>
        <w:t>. Không thực hiện các hành vi tham nhũng, hối lộ, thông thầu, cản trở và các hành vi vi phạm quy định khác của pháp luật đấu thầu khi tham dự gói thầu này</w:t>
      </w:r>
      <w:r w:rsidR="00DC5004" w:rsidRPr="00892BA1">
        <w:rPr>
          <w:spacing w:val="-4"/>
          <w:sz w:val="28"/>
          <w:szCs w:val="28"/>
          <w:lang w:val="es-ES"/>
        </w:rPr>
        <w:t>;</w:t>
      </w:r>
    </w:p>
    <w:p w14:paraId="4B8AED29" w14:textId="77777777" w:rsidR="00FA107C" w:rsidRPr="00824C0F" w:rsidRDefault="00D04337" w:rsidP="0081726D">
      <w:pPr>
        <w:widowControl w:val="0"/>
        <w:suppressAutoHyphens/>
        <w:spacing w:before="120" w:after="120"/>
        <w:ind w:right="-72" w:firstLine="709"/>
        <w:rPr>
          <w:spacing w:val="-4"/>
          <w:sz w:val="28"/>
          <w:szCs w:val="28"/>
          <w:lang w:val="es-ES"/>
        </w:rPr>
      </w:pPr>
      <w:r w:rsidRPr="00892BA1">
        <w:rPr>
          <w:spacing w:val="-4"/>
          <w:sz w:val="28"/>
          <w:szCs w:val="28"/>
          <w:lang w:val="es-ES"/>
        </w:rPr>
        <w:t>7</w:t>
      </w:r>
      <w:r w:rsidR="00766A6B" w:rsidRPr="00892BA1">
        <w:rPr>
          <w:spacing w:val="-4"/>
          <w:sz w:val="28"/>
          <w:szCs w:val="28"/>
          <w:lang w:val="es-ES"/>
        </w:rPr>
        <w:t xml:space="preserve">. </w:t>
      </w:r>
      <w:r w:rsidR="00FA107C" w:rsidRPr="00FA107C">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w:t>
      </w:r>
      <w:r w:rsidR="00FA107C" w:rsidRPr="00824C0F">
        <w:rPr>
          <w:sz w:val="28"/>
          <w:szCs w:val="28"/>
          <w:lang w:val="vi-VN"/>
        </w:rPr>
        <w:t>thầu đó trúng thầu</w:t>
      </w:r>
      <w:r w:rsidR="00FA107C" w:rsidRPr="00824C0F">
        <w:rPr>
          <w:sz w:val="28"/>
          <w:szCs w:val="28"/>
          <w:vertAlign w:val="superscript"/>
        </w:rPr>
        <w:t>(3)</w:t>
      </w:r>
    </w:p>
    <w:p w14:paraId="2BB90CCC" w14:textId="77777777" w:rsidR="00766A6B" w:rsidRPr="00892BA1" w:rsidRDefault="00FA107C" w:rsidP="0081726D">
      <w:pPr>
        <w:widowControl w:val="0"/>
        <w:suppressAutoHyphens/>
        <w:spacing w:before="120" w:after="120"/>
        <w:ind w:right="-72" w:firstLine="709"/>
        <w:rPr>
          <w:spacing w:val="-4"/>
          <w:sz w:val="28"/>
          <w:szCs w:val="28"/>
          <w:lang w:val="es-ES"/>
        </w:rPr>
      </w:pPr>
      <w:r>
        <w:rPr>
          <w:spacing w:val="-4"/>
          <w:sz w:val="28"/>
          <w:szCs w:val="28"/>
          <w:lang w:val="es-ES"/>
        </w:rPr>
        <w:t xml:space="preserve">8. </w:t>
      </w:r>
      <w:r w:rsidR="00766A6B" w:rsidRPr="00892BA1">
        <w:rPr>
          <w:spacing w:val="-4"/>
          <w:sz w:val="28"/>
          <w:szCs w:val="28"/>
          <w:lang w:val="es-ES"/>
        </w:rPr>
        <w:t>Những thông tin kê khai trong E-HSDT là trung thực</w:t>
      </w:r>
      <w:r w:rsidR="00DC5004" w:rsidRPr="00892BA1">
        <w:rPr>
          <w:spacing w:val="-4"/>
          <w:sz w:val="28"/>
          <w:szCs w:val="28"/>
          <w:lang w:val="es-ES"/>
        </w:rPr>
        <w:t>;</w:t>
      </w:r>
    </w:p>
    <w:p w14:paraId="752CABD9" w14:textId="77777777" w:rsidR="00766A6B" w:rsidRPr="00892BA1" w:rsidRDefault="00FA107C" w:rsidP="0081726D">
      <w:pPr>
        <w:widowControl w:val="0"/>
        <w:spacing w:before="120" w:after="120"/>
        <w:ind w:firstLine="709"/>
        <w:rPr>
          <w:sz w:val="28"/>
          <w:szCs w:val="28"/>
          <w:lang w:val="es-ES"/>
        </w:rPr>
      </w:pPr>
      <w:r>
        <w:rPr>
          <w:sz w:val="28"/>
          <w:szCs w:val="28"/>
          <w:lang w:val="es-ES"/>
        </w:rPr>
        <w:t>9</w:t>
      </w:r>
      <w:r w:rsidR="00766A6B" w:rsidRPr="00892BA1">
        <w:rPr>
          <w:sz w:val="28"/>
          <w:szCs w:val="28"/>
          <w:lang w:val="es-ES"/>
        </w:rPr>
        <w:t>. Trường hợp trúng thầu, E-HSDT và các văn bản bổ sung, làm rõ E-HSDT tạo thành thỏa thuận ràng buộc trách nhiệm giữa hai bên cho tới khi hợp đồng được ký kết</w:t>
      </w:r>
      <w:r w:rsidR="00DC5004" w:rsidRPr="00892BA1">
        <w:rPr>
          <w:sz w:val="28"/>
          <w:szCs w:val="28"/>
          <w:lang w:val="es-ES"/>
        </w:rPr>
        <w:t>;</w:t>
      </w:r>
    </w:p>
    <w:p w14:paraId="4DC99772" w14:textId="77777777" w:rsidR="00766A6B" w:rsidRPr="00892BA1" w:rsidRDefault="00FA107C" w:rsidP="0081726D">
      <w:pPr>
        <w:pStyle w:val="BodyText"/>
        <w:widowControl w:val="0"/>
        <w:suppressAutoHyphens w:val="0"/>
        <w:spacing w:before="120" w:after="120"/>
        <w:ind w:right="0" w:firstLine="709"/>
        <w:rPr>
          <w:spacing w:val="-8"/>
          <w:sz w:val="28"/>
          <w:szCs w:val="28"/>
          <w:lang w:val="es-ES"/>
        </w:rPr>
      </w:pPr>
      <w:r>
        <w:rPr>
          <w:spacing w:val="-8"/>
          <w:sz w:val="28"/>
          <w:szCs w:val="28"/>
          <w:lang w:val="es-ES"/>
        </w:rPr>
        <w:t>10</w:t>
      </w:r>
      <w:r w:rsidR="00766A6B" w:rsidRPr="00892BA1">
        <w:rPr>
          <w:spacing w:val="-8"/>
          <w:sz w:val="28"/>
          <w:szCs w:val="28"/>
          <w:lang w:val="es-ES"/>
        </w:rPr>
        <w:t>. Nếu E-HSDT của chúng tôi được chấp nhận, chúng tôi sẽ thực hiện biện pháp bảo đảm thực hiện hợp đồng theo quy định tại Mục 37.1 E-CDNT của E-HSMT</w:t>
      </w:r>
      <w:r w:rsidR="00DC5004" w:rsidRPr="00892BA1">
        <w:rPr>
          <w:spacing w:val="-8"/>
          <w:sz w:val="28"/>
          <w:szCs w:val="28"/>
          <w:lang w:val="es-ES"/>
        </w:rPr>
        <w:t>;</w:t>
      </w:r>
    </w:p>
    <w:p w14:paraId="49C3D4BE" w14:textId="77777777" w:rsidR="00EC4EF1" w:rsidRPr="00892BA1" w:rsidRDefault="00D04337" w:rsidP="0081726D">
      <w:pPr>
        <w:pStyle w:val="BodyText"/>
        <w:widowControl w:val="0"/>
        <w:suppressAutoHyphens w:val="0"/>
        <w:spacing w:before="120" w:after="120"/>
        <w:ind w:right="0" w:firstLine="709"/>
        <w:rPr>
          <w:sz w:val="28"/>
          <w:szCs w:val="28"/>
          <w:lang w:val="es-ES"/>
        </w:rPr>
      </w:pPr>
      <w:r w:rsidRPr="00892BA1">
        <w:rPr>
          <w:sz w:val="28"/>
          <w:szCs w:val="28"/>
          <w:lang w:val="es-ES"/>
        </w:rPr>
        <w:t>1</w:t>
      </w:r>
      <w:r w:rsidR="00FA107C">
        <w:rPr>
          <w:sz w:val="28"/>
          <w:szCs w:val="28"/>
          <w:lang w:val="es-ES"/>
        </w:rPr>
        <w:t>1</w:t>
      </w:r>
      <w:r w:rsidR="00EC4EF1" w:rsidRPr="00892BA1">
        <w:rPr>
          <w:sz w:val="28"/>
          <w:szCs w:val="28"/>
          <w:lang w:val="es-ES"/>
        </w:rPr>
        <w:t>. Có đủ năng lực, kinh nghiệm để thực hiện gói thầu</w:t>
      </w:r>
      <w:r w:rsidR="00EC4EF1" w:rsidRPr="00892BA1">
        <w:rPr>
          <w:sz w:val="28"/>
          <w:szCs w:val="28"/>
          <w:vertAlign w:val="superscript"/>
          <w:lang w:val="es-ES"/>
        </w:rPr>
        <w:t>(</w:t>
      </w:r>
      <w:r w:rsidR="00FA107C">
        <w:rPr>
          <w:sz w:val="28"/>
          <w:szCs w:val="28"/>
          <w:vertAlign w:val="superscript"/>
          <w:lang w:val="es-ES"/>
        </w:rPr>
        <w:t>4</w:t>
      </w:r>
      <w:r w:rsidR="00EC4EF1" w:rsidRPr="00892BA1">
        <w:rPr>
          <w:sz w:val="28"/>
          <w:szCs w:val="28"/>
          <w:vertAlign w:val="superscript"/>
          <w:lang w:val="es-ES"/>
        </w:rPr>
        <w:t>)</w:t>
      </w:r>
      <w:r w:rsidR="00DC5004" w:rsidRPr="00892BA1">
        <w:rPr>
          <w:sz w:val="28"/>
          <w:szCs w:val="28"/>
          <w:lang w:val="es-ES"/>
        </w:rPr>
        <w:t>;</w:t>
      </w:r>
    </w:p>
    <w:bookmarkEnd w:id="1"/>
    <w:p w14:paraId="78C55F2D" w14:textId="77777777" w:rsidR="00766A6B" w:rsidRPr="00892BA1" w:rsidRDefault="00FA107C" w:rsidP="0081726D">
      <w:pPr>
        <w:pStyle w:val="BodyText"/>
        <w:widowControl w:val="0"/>
        <w:suppressAutoHyphens w:val="0"/>
        <w:spacing w:before="120" w:after="120"/>
        <w:ind w:right="0" w:firstLine="709"/>
        <w:rPr>
          <w:spacing w:val="-8"/>
          <w:sz w:val="28"/>
          <w:szCs w:val="28"/>
          <w:lang w:val="es-ES"/>
        </w:rPr>
      </w:pPr>
      <w:r w:rsidRPr="00892BA1">
        <w:rPr>
          <w:spacing w:val="-8"/>
          <w:sz w:val="28"/>
          <w:szCs w:val="28"/>
          <w:lang w:val="es-ES"/>
        </w:rPr>
        <w:t>1</w:t>
      </w:r>
      <w:r>
        <w:rPr>
          <w:spacing w:val="-8"/>
          <w:sz w:val="28"/>
          <w:szCs w:val="28"/>
          <w:lang w:val="es-ES"/>
        </w:rPr>
        <w:t>2</w:t>
      </w:r>
      <w:r w:rsidR="00D90CA8" w:rsidRPr="00892BA1">
        <w:rPr>
          <w:spacing w:val="-8"/>
          <w:sz w:val="28"/>
          <w:szCs w:val="28"/>
          <w:lang w:val="es-ES"/>
        </w:rPr>
        <w:t xml:space="preserve">. </w:t>
      </w:r>
      <w:r w:rsidR="00766A6B" w:rsidRPr="00892BA1">
        <w:rPr>
          <w:spacing w:val="-8"/>
          <w:sz w:val="28"/>
          <w:szCs w:val="28"/>
          <w:lang w:val="es-ES"/>
        </w:rPr>
        <w:t xml:space="preserve">Trường hợp chúng tôi không nộp bản gốc bảo đảm dự thầu </w:t>
      </w:r>
      <w:r w:rsidR="004F351F" w:rsidRPr="00892BA1">
        <w:rPr>
          <w:spacing w:val="0"/>
          <w:sz w:val="28"/>
          <w:szCs w:val="28"/>
          <w:lang w:val="es-ES"/>
        </w:rPr>
        <w:t xml:space="preserve">theo yêu cầu của Chủ đầu tư, Bên mời thầu quy định tại Mục 18.5 E-CDNT; trong trường hợp giá trị bảo đảm dự thầu nhỏ hơn </w:t>
      </w:r>
      <w:r w:rsidR="001D226F">
        <w:rPr>
          <w:spacing w:val="0"/>
          <w:sz w:val="28"/>
          <w:szCs w:val="28"/>
          <w:lang w:val="es-ES"/>
        </w:rPr>
        <w:t>5</w:t>
      </w:r>
      <w:r w:rsidR="004F351F" w:rsidRPr="00892BA1">
        <w:rPr>
          <w:spacing w:val="0"/>
          <w:sz w:val="28"/>
          <w:szCs w:val="28"/>
          <w:lang w:val="es-ES"/>
        </w:rPr>
        <w:t>0 triệu đồng, không nộp tiền mặt, Séc bảo chi, thư bảo lãnh dự thầu hoặc giấy chứng nhận bảo hiểm bảo lãnh theo quy định tại Mục 18.</w:t>
      </w:r>
      <w:r w:rsidR="00194081" w:rsidRPr="00892BA1">
        <w:rPr>
          <w:spacing w:val="0"/>
          <w:sz w:val="28"/>
          <w:szCs w:val="28"/>
          <w:lang w:val="es-ES"/>
        </w:rPr>
        <w:t>7</w:t>
      </w:r>
      <w:r w:rsidR="004F351F" w:rsidRPr="00892BA1">
        <w:rPr>
          <w:spacing w:val="0"/>
          <w:sz w:val="28"/>
          <w:szCs w:val="28"/>
          <w:lang w:val="es-ES"/>
        </w:rPr>
        <w:t xml:space="preserve"> E-CDNT thì</w:t>
      </w:r>
      <w:r w:rsidR="00893F6C" w:rsidRPr="00892BA1">
        <w:rPr>
          <w:spacing w:val="-8"/>
          <w:sz w:val="28"/>
          <w:szCs w:val="28"/>
          <w:lang w:val="es-ES"/>
        </w:rPr>
        <w:t xml:space="preserve"> </w:t>
      </w:r>
      <w:r w:rsidR="00766A6B" w:rsidRPr="00892BA1">
        <w:rPr>
          <w:spacing w:val="-8"/>
          <w:sz w:val="28"/>
          <w:szCs w:val="28"/>
          <w:lang w:val="es-ES"/>
        </w:rPr>
        <w:t xml:space="preserve">chúng tôi sẽ bị </w:t>
      </w:r>
      <w:r w:rsidR="004327A3" w:rsidRPr="00640D50">
        <w:rPr>
          <w:spacing w:val="0"/>
          <w:sz w:val="28"/>
          <w:szCs w:val="28"/>
          <w:lang w:val="es-ES"/>
        </w:rPr>
        <w:t xml:space="preserve">đánh giá </w:t>
      </w:r>
      <w:r w:rsidR="004327A3" w:rsidRPr="00640D50">
        <w:rPr>
          <w:spacing w:val="0"/>
          <w:sz w:val="28"/>
          <w:szCs w:val="28"/>
          <w:lang w:val="vi-VN"/>
        </w:rPr>
        <w:t xml:space="preserve">không đảm bảo uy tín khi tham dự thầu </w:t>
      </w:r>
      <w:r w:rsidR="004327A3" w:rsidRPr="00640D50">
        <w:rPr>
          <w:spacing w:val="0"/>
          <w:sz w:val="28"/>
          <w:szCs w:val="28"/>
          <w:lang w:val="es-ES"/>
        </w:rPr>
        <w:t xml:space="preserve">theo quy định tại khoản </w:t>
      </w:r>
      <w:r w:rsidR="00492061">
        <w:rPr>
          <w:spacing w:val="0"/>
          <w:sz w:val="28"/>
          <w:szCs w:val="28"/>
          <w:lang w:val="es-ES"/>
        </w:rPr>
        <w:t>1</w:t>
      </w:r>
      <w:r w:rsidR="004327A3" w:rsidRPr="00640D50">
        <w:rPr>
          <w:spacing w:val="0"/>
          <w:sz w:val="28"/>
          <w:szCs w:val="28"/>
          <w:lang w:val="es-ES"/>
        </w:rPr>
        <w:t xml:space="preserve"> Điều </w:t>
      </w:r>
      <w:r w:rsidR="00492061">
        <w:rPr>
          <w:spacing w:val="0"/>
          <w:sz w:val="28"/>
          <w:szCs w:val="28"/>
          <w:lang w:val="es-ES"/>
        </w:rPr>
        <w:t>20</w:t>
      </w:r>
      <w:r w:rsidR="004327A3" w:rsidRPr="00640D50">
        <w:rPr>
          <w:spacing w:val="0"/>
          <w:sz w:val="28"/>
          <w:szCs w:val="28"/>
          <w:lang w:val="es-ES"/>
        </w:rPr>
        <w:t xml:space="preserve"> của Nghị định số 2</w:t>
      </w:r>
      <w:r w:rsidR="00492061">
        <w:rPr>
          <w:spacing w:val="0"/>
          <w:sz w:val="28"/>
          <w:szCs w:val="28"/>
          <w:lang w:val="es-ES"/>
        </w:rPr>
        <w:t>1</w:t>
      </w:r>
      <w:r w:rsidR="004327A3" w:rsidRPr="00640D50">
        <w:rPr>
          <w:spacing w:val="0"/>
          <w:sz w:val="28"/>
          <w:szCs w:val="28"/>
          <w:lang w:val="es-ES"/>
        </w:rPr>
        <w:t>4/202</w:t>
      </w:r>
      <w:r w:rsidR="00492061">
        <w:rPr>
          <w:spacing w:val="0"/>
          <w:sz w:val="28"/>
          <w:szCs w:val="28"/>
          <w:lang w:val="es-ES"/>
        </w:rPr>
        <w:t>5</w:t>
      </w:r>
      <w:r w:rsidR="004327A3" w:rsidRPr="00640D50">
        <w:rPr>
          <w:spacing w:val="0"/>
          <w:sz w:val="28"/>
          <w:szCs w:val="28"/>
          <w:lang w:val="es-ES"/>
        </w:rPr>
        <w:t>/NĐ-CP</w:t>
      </w:r>
      <w:r w:rsidR="004327A3">
        <w:rPr>
          <w:spacing w:val="0"/>
          <w:sz w:val="28"/>
          <w:szCs w:val="28"/>
          <w:lang w:val="es-ES"/>
        </w:rPr>
        <w:t xml:space="preserve">, </w:t>
      </w:r>
      <w:r w:rsidR="00766A6B" w:rsidRPr="00892BA1">
        <w:rPr>
          <w:spacing w:val="-8"/>
          <w:sz w:val="28"/>
          <w:szCs w:val="28"/>
          <w:lang w:val="es-ES"/>
        </w:rPr>
        <w:t xml:space="preserve">nêu tên trên Hệ thống và tài khoản của chúng tôi sẽ bị khóa trong vòng </w:t>
      </w:r>
      <w:r w:rsidR="00EA1BDC" w:rsidRPr="00892BA1">
        <w:rPr>
          <w:spacing w:val="-8"/>
          <w:sz w:val="28"/>
          <w:szCs w:val="28"/>
          <w:lang w:val="es-ES"/>
        </w:rPr>
        <w:t>0</w:t>
      </w:r>
      <w:r w:rsidR="00766A6B" w:rsidRPr="00892BA1">
        <w:rPr>
          <w:spacing w:val="-8"/>
          <w:sz w:val="28"/>
          <w:szCs w:val="28"/>
          <w:lang w:val="es-ES"/>
        </w:rPr>
        <w:t>6 tháng kể từ ngày Cục Quản lý đấu thầu, Bộ Kế hoạch và Đầu tư nhận được văn bản đề nghị của Chủ đầu tư.</w:t>
      </w:r>
    </w:p>
    <w:p w14:paraId="46E13F9A" w14:textId="77777777" w:rsidR="00474D64" w:rsidRDefault="00474D64" w:rsidP="0081726D">
      <w:pPr>
        <w:pStyle w:val="BodyText"/>
        <w:widowControl w:val="0"/>
        <w:suppressAutoHyphens w:val="0"/>
        <w:spacing w:before="120" w:after="120"/>
        <w:ind w:right="0" w:firstLine="709"/>
        <w:rPr>
          <w:sz w:val="26"/>
          <w:szCs w:val="28"/>
          <w:lang w:val="es-ES"/>
        </w:rPr>
      </w:pPr>
    </w:p>
    <w:p w14:paraId="4A51D355" w14:textId="77777777" w:rsidR="000B742A" w:rsidRDefault="000B742A" w:rsidP="0081726D">
      <w:pPr>
        <w:pStyle w:val="BodyText"/>
        <w:widowControl w:val="0"/>
        <w:suppressAutoHyphens w:val="0"/>
        <w:spacing w:before="120" w:after="120"/>
        <w:ind w:right="0" w:firstLine="709"/>
        <w:rPr>
          <w:sz w:val="26"/>
          <w:szCs w:val="28"/>
          <w:lang w:val="es-ES"/>
        </w:rPr>
      </w:pPr>
    </w:p>
    <w:p w14:paraId="40253C4B" w14:textId="77777777" w:rsidR="000B742A" w:rsidRDefault="000B742A" w:rsidP="0081726D">
      <w:pPr>
        <w:pStyle w:val="BodyText"/>
        <w:widowControl w:val="0"/>
        <w:suppressAutoHyphens w:val="0"/>
        <w:spacing w:before="120" w:after="120"/>
        <w:ind w:right="0" w:firstLine="709"/>
        <w:rPr>
          <w:sz w:val="26"/>
          <w:szCs w:val="28"/>
          <w:lang w:val="es-ES"/>
        </w:rPr>
      </w:pPr>
    </w:p>
    <w:p w14:paraId="6F86EFF8" w14:textId="77777777" w:rsidR="000B742A" w:rsidRPr="00892BA1" w:rsidRDefault="000B742A" w:rsidP="0081726D">
      <w:pPr>
        <w:pStyle w:val="BodyText"/>
        <w:widowControl w:val="0"/>
        <w:suppressAutoHyphens w:val="0"/>
        <w:spacing w:before="120" w:after="120"/>
        <w:ind w:right="0" w:firstLine="709"/>
        <w:rPr>
          <w:sz w:val="26"/>
          <w:szCs w:val="28"/>
          <w:lang w:val="es-ES"/>
        </w:rPr>
      </w:pPr>
    </w:p>
    <w:p w14:paraId="26B0FE6C" w14:textId="77777777" w:rsidR="00766A6B" w:rsidRPr="00892BA1" w:rsidRDefault="00766A6B" w:rsidP="0081726D">
      <w:pPr>
        <w:pStyle w:val="BodyText"/>
        <w:widowControl w:val="0"/>
        <w:suppressAutoHyphens w:val="0"/>
        <w:spacing w:before="120" w:after="120"/>
        <w:ind w:right="0" w:firstLine="709"/>
        <w:rPr>
          <w:sz w:val="26"/>
          <w:szCs w:val="28"/>
          <w:lang w:val="es-ES"/>
        </w:rPr>
      </w:pPr>
      <w:r w:rsidRPr="00892BA1">
        <w:rPr>
          <w:sz w:val="26"/>
          <w:szCs w:val="28"/>
          <w:lang w:val="es-ES"/>
        </w:rPr>
        <w:t>Ghi chú:</w:t>
      </w:r>
    </w:p>
    <w:p w14:paraId="6F1D3C7D" w14:textId="77777777" w:rsidR="002D4950" w:rsidRPr="00892BA1" w:rsidRDefault="00766A6B" w:rsidP="0081726D">
      <w:pPr>
        <w:pStyle w:val="BodyText"/>
        <w:widowControl w:val="0"/>
        <w:suppressAutoHyphens w:val="0"/>
        <w:spacing w:before="120" w:after="120"/>
        <w:ind w:right="0" w:firstLine="709"/>
        <w:rPr>
          <w:sz w:val="26"/>
          <w:szCs w:val="28"/>
          <w:lang w:val="es-ES"/>
        </w:rPr>
      </w:pPr>
      <w:r w:rsidRPr="00892BA1">
        <w:rPr>
          <w:sz w:val="26"/>
          <w:szCs w:val="28"/>
          <w:lang w:val="es-ES"/>
        </w:rPr>
        <w:t xml:space="preserve">(1) Đơn dự thầu được ký bằng chữ ký số của nhà thầu khi nhà thầu nộp </w:t>
      </w:r>
      <w:r w:rsidR="00136F8A" w:rsidRPr="00892BA1">
        <w:rPr>
          <w:sz w:val="26"/>
          <w:szCs w:val="28"/>
          <w:lang w:val="es-ES"/>
        </w:rPr>
        <w:t>E-</w:t>
      </w:r>
      <w:r w:rsidR="002D4950" w:rsidRPr="00892BA1">
        <w:rPr>
          <w:sz w:val="26"/>
          <w:szCs w:val="28"/>
          <w:lang w:val="es-ES"/>
        </w:rPr>
        <w:t>HSDT.</w:t>
      </w:r>
    </w:p>
    <w:p w14:paraId="4FA67DA5" w14:textId="77777777" w:rsidR="007D0F43" w:rsidRPr="00892BA1" w:rsidRDefault="007D0F43" w:rsidP="0081726D">
      <w:pPr>
        <w:pStyle w:val="BodyText"/>
        <w:widowControl w:val="0"/>
        <w:suppressAutoHyphens w:val="0"/>
        <w:spacing w:before="120" w:after="120"/>
        <w:ind w:right="0" w:firstLine="709"/>
        <w:rPr>
          <w:sz w:val="26"/>
          <w:szCs w:val="28"/>
          <w:lang w:val="es-ES"/>
        </w:rPr>
      </w:pPr>
      <w:r w:rsidRPr="00892BA1">
        <w:rPr>
          <w:sz w:val="26"/>
          <w:szCs w:val="28"/>
          <w:lang w:val="es-ES"/>
        </w:rPr>
        <w:t xml:space="preserve">(2) Trong trường hợp giá trị bảo đảm dự thầu nhỏ hơn </w:t>
      </w:r>
      <w:r w:rsidR="00CE695C">
        <w:rPr>
          <w:sz w:val="26"/>
          <w:szCs w:val="28"/>
          <w:lang w:val="es-ES"/>
        </w:rPr>
        <w:t>5</w:t>
      </w:r>
      <w:r w:rsidRPr="00892BA1">
        <w:rPr>
          <w:sz w:val="26"/>
          <w:szCs w:val="28"/>
          <w:lang w:val="es-ES"/>
        </w:rPr>
        <w:t>0 triệu đồng thì không áp dụng nội dung này;</w:t>
      </w:r>
    </w:p>
    <w:p w14:paraId="412F150F" w14:textId="77777777" w:rsidR="00FA107C" w:rsidRDefault="00EC4EF1" w:rsidP="0081726D">
      <w:pPr>
        <w:pStyle w:val="BodyText"/>
        <w:widowControl w:val="0"/>
        <w:suppressAutoHyphens w:val="0"/>
        <w:spacing w:before="120" w:after="120"/>
        <w:ind w:right="0" w:firstLine="709"/>
        <w:rPr>
          <w:sz w:val="26"/>
          <w:szCs w:val="26"/>
          <w:lang w:val="es-ES"/>
        </w:rPr>
      </w:pPr>
      <w:r w:rsidRPr="00FA107C">
        <w:rPr>
          <w:sz w:val="26"/>
          <w:szCs w:val="26"/>
          <w:lang w:val="es-ES"/>
        </w:rPr>
        <w:t>(</w:t>
      </w:r>
      <w:r w:rsidR="00EF1312" w:rsidRPr="00FA107C">
        <w:rPr>
          <w:sz w:val="26"/>
          <w:szCs w:val="26"/>
          <w:lang w:val="es-ES"/>
        </w:rPr>
        <w:t>3</w:t>
      </w:r>
      <w:r w:rsidRPr="00FA107C">
        <w:rPr>
          <w:sz w:val="26"/>
          <w:szCs w:val="26"/>
          <w:lang w:val="es-ES"/>
        </w:rPr>
        <w:t xml:space="preserve">) </w:t>
      </w:r>
      <w:r w:rsidR="00FA107C" w:rsidRPr="00EF639D">
        <w:rPr>
          <w:sz w:val="26"/>
          <w:szCs w:val="26"/>
          <w:lang w:val="es-ES"/>
        </w:rPr>
        <w:t>E-HSMT không được yêu cầu nhà thầu phải nộp lý lịch tư pháp của nhân sự để chứng minh cho nội dung đánh giá này.</w:t>
      </w:r>
    </w:p>
    <w:p w14:paraId="4647AC6D" w14:textId="77777777" w:rsidR="00824C0F" w:rsidRDefault="00FA107C" w:rsidP="0081726D">
      <w:pPr>
        <w:pStyle w:val="BodyText"/>
        <w:widowControl w:val="0"/>
        <w:suppressAutoHyphens w:val="0"/>
        <w:spacing w:before="120" w:after="120"/>
        <w:ind w:right="0" w:firstLine="709"/>
        <w:rPr>
          <w:b/>
          <w:spacing w:val="0"/>
          <w:sz w:val="28"/>
          <w:szCs w:val="28"/>
          <w:lang w:val="it-IT" w:eastAsia="en-US"/>
        </w:rPr>
      </w:pPr>
      <w:r>
        <w:rPr>
          <w:sz w:val="26"/>
          <w:szCs w:val="26"/>
          <w:lang w:val="es-ES"/>
        </w:rPr>
        <w:t xml:space="preserve">(4) </w:t>
      </w:r>
      <w:r w:rsidRPr="00EF639D">
        <w:rPr>
          <w:sz w:val="26"/>
          <w:szCs w:val="26"/>
          <w:lang w:val="es-ES"/>
        </w:rPr>
        <w:t>Trường hợp gói thầu áp dụng hình thức chào hàng cạnh tranh.</w:t>
      </w:r>
    </w:p>
    <w:p w14:paraId="46AEB27B" w14:textId="77777777" w:rsidR="00824C0F" w:rsidRDefault="00824C0F" w:rsidP="0081726D">
      <w:pPr>
        <w:pStyle w:val="BodyText"/>
        <w:widowControl w:val="0"/>
        <w:suppressAutoHyphens w:val="0"/>
        <w:spacing w:before="120" w:after="120"/>
        <w:ind w:right="0" w:firstLine="709"/>
        <w:rPr>
          <w:b/>
          <w:spacing w:val="0"/>
          <w:sz w:val="28"/>
          <w:szCs w:val="28"/>
          <w:lang w:val="it-IT" w:eastAsia="en-US"/>
        </w:rPr>
      </w:pPr>
    </w:p>
    <w:p w14:paraId="3701ED34" w14:textId="77777777" w:rsidR="00EC4EF1" w:rsidRPr="00EF639D" w:rsidRDefault="00EC4EF1" w:rsidP="0081726D">
      <w:pPr>
        <w:pStyle w:val="BodyText"/>
        <w:widowControl w:val="0"/>
        <w:suppressAutoHyphens w:val="0"/>
        <w:spacing w:before="120" w:after="120"/>
        <w:ind w:right="0" w:firstLine="709"/>
        <w:rPr>
          <w:b/>
          <w:spacing w:val="0"/>
          <w:sz w:val="28"/>
          <w:szCs w:val="28"/>
          <w:lang w:val="it-IT" w:eastAsia="en-US"/>
        </w:rPr>
      </w:pPr>
    </w:p>
    <w:p w14:paraId="5FF5B988" w14:textId="77777777" w:rsidR="00766A6B" w:rsidRPr="00892BA1" w:rsidRDefault="00766A6B" w:rsidP="00EF639D">
      <w:pPr>
        <w:ind w:firstLine="706"/>
        <w:jc w:val="right"/>
        <w:rPr>
          <w:b/>
          <w:sz w:val="28"/>
          <w:szCs w:val="28"/>
          <w:lang w:val="it-IT"/>
        </w:rPr>
      </w:pPr>
      <w:r w:rsidRPr="00892BA1">
        <w:rPr>
          <w:b/>
          <w:sz w:val="28"/>
          <w:szCs w:val="28"/>
          <w:lang w:val="it-IT"/>
        </w:rPr>
        <w:br w:type="column"/>
        <w:t xml:space="preserve">Mẫu số 03 </w:t>
      </w:r>
      <w:r w:rsidRPr="000B742A">
        <w:rPr>
          <w:b/>
          <w:i/>
          <w:sz w:val="28"/>
          <w:szCs w:val="28"/>
          <w:lang w:val="it-IT"/>
        </w:rPr>
        <w:t>(</w:t>
      </w:r>
      <w:r w:rsidR="00892840">
        <w:rPr>
          <w:b/>
          <w:i/>
          <w:sz w:val="28"/>
          <w:szCs w:val="28"/>
          <w:lang w:val="it-IT"/>
        </w:rPr>
        <w:t>Webform</w:t>
      </w:r>
      <w:r w:rsidRPr="000B742A">
        <w:rPr>
          <w:b/>
          <w:i/>
          <w:sz w:val="28"/>
          <w:szCs w:val="28"/>
          <w:lang w:val="it-IT"/>
        </w:rPr>
        <w:t>)</w:t>
      </w:r>
    </w:p>
    <w:p w14:paraId="70DB87D8" w14:textId="77777777" w:rsidR="00C93356" w:rsidRPr="00892BA1" w:rsidRDefault="00C93356" w:rsidP="00EF639D">
      <w:pPr>
        <w:ind w:firstLine="706"/>
        <w:jc w:val="right"/>
        <w:rPr>
          <w:b/>
          <w:sz w:val="28"/>
          <w:szCs w:val="28"/>
          <w:lang w:val="it-IT"/>
        </w:rPr>
      </w:pPr>
    </w:p>
    <w:p w14:paraId="30F769D2" w14:textId="77777777" w:rsidR="00F646B5" w:rsidRDefault="00F646B5" w:rsidP="0081726D">
      <w:pPr>
        <w:pStyle w:val="Mau"/>
        <w:keepNext w:val="0"/>
        <w:widowControl w:val="0"/>
        <w:spacing w:before="120"/>
        <w:jc w:val="center"/>
        <w:rPr>
          <w:rFonts w:ascii="Times New Roman" w:hAnsi="Times New Roman"/>
          <w:u w:val="none"/>
          <w:vertAlign w:val="superscript"/>
          <w:lang w:val="it-IT"/>
        </w:rPr>
      </w:pPr>
      <w:r w:rsidRPr="00892BA1">
        <w:rPr>
          <w:rFonts w:ascii="Times New Roman" w:hAnsi="Times New Roman"/>
          <w:u w:val="none"/>
          <w:lang w:val="it-IT"/>
        </w:rPr>
        <w:t>THỎA THUẬN LIÊN DANH</w:t>
      </w:r>
      <w:r w:rsidR="00824C0F">
        <w:rPr>
          <w:rFonts w:ascii="Times New Roman" w:hAnsi="Times New Roman"/>
          <w:u w:val="none"/>
          <w:vertAlign w:val="superscript"/>
          <w:lang w:val="it-IT"/>
        </w:rPr>
        <w:t>(1)</w:t>
      </w:r>
    </w:p>
    <w:p w14:paraId="1EA37CFA" w14:textId="77777777" w:rsidR="000B24F7" w:rsidRPr="00824C0F" w:rsidRDefault="000B24F7" w:rsidP="007C1C6B">
      <w:pPr>
        <w:pStyle w:val="Mau"/>
        <w:keepNext w:val="0"/>
        <w:widowControl w:val="0"/>
        <w:spacing w:before="120"/>
        <w:ind w:firstLine="0"/>
        <w:jc w:val="center"/>
        <w:rPr>
          <w:rFonts w:ascii="Times New Roman" w:hAnsi="Times New Roman"/>
          <w:u w:val="none"/>
          <w:vertAlign w:val="superscript"/>
          <w:lang w:val="it-IT"/>
        </w:rPr>
      </w:pPr>
    </w:p>
    <w:p w14:paraId="00FE3494" w14:textId="77777777" w:rsidR="00F646B5" w:rsidRPr="00892BA1" w:rsidRDefault="00F646B5" w:rsidP="007C1C6B">
      <w:pPr>
        <w:spacing w:before="120" w:after="120"/>
        <w:rPr>
          <w:sz w:val="28"/>
          <w:szCs w:val="28"/>
          <w:lang w:val="it-IT"/>
        </w:rPr>
      </w:pPr>
      <w:r w:rsidRPr="00892BA1">
        <w:rPr>
          <w:sz w:val="28"/>
          <w:szCs w:val="28"/>
          <w:lang w:val="es-ES"/>
        </w:rPr>
        <w:t xml:space="preserve">Ngày:___ </w:t>
      </w:r>
    </w:p>
    <w:p w14:paraId="3333B642" w14:textId="77777777" w:rsidR="00F646B5" w:rsidRPr="00892BA1" w:rsidRDefault="00F646B5" w:rsidP="007C1C6B">
      <w:pPr>
        <w:spacing w:before="120" w:after="120"/>
        <w:rPr>
          <w:i/>
          <w:sz w:val="28"/>
          <w:szCs w:val="28"/>
          <w:lang w:val="it-IT"/>
        </w:rPr>
      </w:pPr>
      <w:r w:rsidRPr="00892BA1">
        <w:rPr>
          <w:sz w:val="28"/>
          <w:szCs w:val="28"/>
          <w:lang w:val="it-IT"/>
        </w:rPr>
        <w:t xml:space="preserve">Gói thầu: </w:t>
      </w:r>
      <w:r w:rsidRPr="00892BA1">
        <w:rPr>
          <w:sz w:val="28"/>
          <w:szCs w:val="28"/>
          <w:u w:val="single"/>
          <w:lang w:val="it-IT"/>
        </w:rPr>
        <w:tab/>
      </w:r>
      <w:r w:rsidRPr="00892BA1">
        <w:rPr>
          <w:sz w:val="28"/>
          <w:szCs w:val="28"/>
          <w:lang w:val="it-IT"/>
        </w:rPr>
        <w:t xml:space="preserve"> </w:t>
      </w:r>
    </w:p>
    <w:p w14:paraId="61E3C70F" w14:textId="77777777" w:rsidR="00F646B5" w:rsidRPr="00892BA1" w:rsidRDefault="00F646B5" w:rsidP="007C1C6B">
      <w:pPr>
        <w:spacing w:before="120" w:after="120"/>
        <w:rPr>
          <w:sz w:val="28"/>
          <w:szCs w:val="28"/>
          <w:lang w:val="it-IT"/>
        </w:rPr>
      </w:pPr>
      <w:r w:rsidRPr="00892BA1">
        <w:rPr>
          <w:sz w:val="28"/>
          <w:szCs w:val="28"/>
          <w:lang w:val="it-IT"/>
        </w:rPr>
        <w:t>Thuộc dự án</w:t>
      </w:r>
      <w:r w:rsidR="00E12A3B" w:rsidRPr="00892BA1">
        <w:rPr>
          <w:sz w:val="28"/>
          <w:szCs w:val="28"/>
          <w:lang w:val="it-IT"/>
        </w:rPr>
        <w:t>/ dự toán mua sắm</w:t>
      </w:r>
      <w:r w:rsidRPr="00892BA1">
        <w:rPr>
          <w:sz w:val="28"/>
          <w:szCs w:val="28"/>
          <w:lang w:val="it-IT"/>
        </w:rPr>
        <w:t xml:space="preserve">: </w:t>
      </w:r>
      <w:r w:rsidRPr="00892BA1">
        <w:rPr>
          <w:sz w:val="28"/>
          <w:szCs w:val="28"/>
          <w:lang w:val="it-IT"/>
        </w:rPr>
        <w:softHyphen/>
      </w:r>
      <w:r w:rsidRPr="00892BA1">
        <w:rPr>
          <w:sz w:val="28"/>
          <w:szCs w:val="28"/>
          <w:lang w:val="it-IT"/>
        </w:rPr>
        <w:softHyphen/>
      </w:r>
      <w:r w:rsidRPr="00892BA1">
        <w:rPr>
          <w:sz w:val="28"/>
          <w:szCs w:val="28"/>
          <w:lang w:val="it-IT"/>
        </w:rPr>
        <w:softHyphen/>
      </w:r>
      <w:r w:rsidRPr="00892BA1">
        <w:rPr>
          <w:sz w:val="28"/>
          <w:szCs w:val="28"/>
          <w:lang w:val="it-IT"/>
        </w:rPr>
        <w:softHyphen/>
        <w:t xml:space="preserve">____ </w:t>
      </w:r>
    </w:p>
    <w:p w14:paraId="7A5881EB" w14:textId="77777777" w:rsidR="00F646B5" w:rsidRPr="00892BA1" w:rsidRDefault="00F646B5" w:rsidP="007C1C6B">
      <w:pPr>
        <w:spacing w:before="120" w:after="120"/>
        <w:rPr>
          <w:i/>
          <w:sz w:val="28"/>
          <w:szCs w:val="28"/>
          <w:lang w:val="it-IT"/>
        </w:rPr>
      </w:pPr>
      <w:r w:rsidRPr="00892BA1">
        <w:rPr>
          <w:sz w:val="28"/>
          <w:szCs w:val="28"/>
          <w:lang w:val="it-IT"/>
        </w:rPr>
        <w:t>Căn cứ</w:t>
      </w:r>
      <w:r w:rsidRPr="00892BA1">
        <w:rPr>
          <w:i/>
          <w:sz w:val="28"/>
          <w:szCs w:val="28"/>
          <w:vertAlign w:val="superscript"/>
          <w:lang w:val="it-IT"/>
        </w:rPr>
        <w:t xml:space="preserve"> (</w:t>
      </w:r>
      <w:r w:rsidR="00824C0F">
        <w:rPr>
          <w:sz w:val="28"/>
          <w:szCs w:val="28"/>
          <w:vertAlign w:val="superscript"/>
          <w:lang w:val="it-IT"/>
        </w:rPr>
        <w:t>2</w:t>
      </w:r>
      <w:r w:rsidRPr="00892BA1">
        <w:rPr>
          <w:i/>
          <w:sz w:val="28"/>
          <w:szCs w:val="28"/>
          <w:vertAlign w:val="superscript"/>
          <w:lang w:val="it-IT"/>
        </w:rPr>
        <w:t>)</w:t>
      </w:r>
      <w:r w:rsidRPr="00892BA1">
        <w:rPr>
          <w:sz w:val="28"/>
          <w:szCs w:val="28"/>
          <w:u w:val="single"/>
          <w:lang w:val="it-IT"/>
        </w:rPr>
        <w:tab/>
      </w:r>
      <w:r w:rsidRPr="00892BA1">
        <w:rPr>
          <w:i/>
          <w:sz w:val="28"/>
          <w:szCs w:val="28"/>
          <w:lang w:val="it-IT"/>
        </w:rPr>
        <w:t xml:space="preserve"> </w:t>
      </w:r>
    </w:p>
    <w:p w14:paraId="307D1972" w14:textId="77777777" w:rsidR="00F646B5" w:rsidRPr="00892BA1" w:rsidRDefault="00F646B5" w:rsidP="007C1C6B">
      <w:pPr>
        <w:spacing w:before="120" w:after="120"/>
        <w:rPr>
          <w:sz w:val="28"/>
          <w:szCs w:val="28"/>
          <w:u w:val="single"/>
          <w:lang w:val="it-IT"/>
        </w:rPr>
      </w:pPr>
      <w:r w:rsidRPr="00892BA1">
        <w:rPr>
          <w:sz w:val="28"/>
          <w:szCs w:val="28"/>
          <w:lang w:val="it-IT"/>
        </w:rPr>
        <w:t>Căn cứ</w:t>
      </w:r>
      <w:r w:rsidRPr="00892BA1">
        <w:rPr>
          <w:sz w:val="28"/>
          <w:szCs w:val="28"/>
          <w:vertAlign w:val="superscript"/>
          <w:lang w:val="it-IT"/>
        </w:rPr>
        <w:t>(</w:t>
      </w:r>
      <w:r w:rsidR="00824C0F">
        <w:rPr>
          <w:sz w:val="28"/>
          <w:szCs w:val="28"/>
          <w:vertAlign w:val="superscript"/>
          <w:lang w:val="it-IT"/>
        </w:rPr>
        <w:t>2</w:t>
      </w:r>
      <w:r w:rsidRPr="00892BA1">
        <w:rPr>
          <w:sz w:val="28"/>
          <w:szCs w:val="28"/>
          <w:vertAlign w:val="superscript"/>
          <w:lang w:val="it-IT"/>
        </w:rPr>
        <w:t>)</w:t>
      </w:r>
      <w:r w:rsidRPr="00892BA1">
        <w:rPr>
          <w:sz w:val="28"/>
          <w:szCs w:val="28"/>
          <w:u w:val="single"/>
          <w:lang w:val="it-IT"/>
        </w:rPr>
        <w:tab/>
      </w:r>
      <w:r w:rsidRPr="00892BA1">
        <w:rPr>
          <w:i/>
          <w:sz w:val="28"/>
          <w:szCs w:val="28"/>
          <w:lang w:val="it-IT"/>
        </w:rPr>
        <w:t xml:space="preserve"> </w:t>
      </w:r>
    </w:p>
    <w:p w14:paraId="4A45F4AB" w14:textId="77777777" w:rsidR="00F646B5" w:rsidRPr="00892BA1" w:rsidRDefault="00F646B5" w:rsidP="007C1C6B">
      <w:pPr>
        <w:spacing w:before="120" w:after="120"/>
        <w:rPr>
          <w:sz w:val="28"/>
          <w:szCs w:val="28"/>
          <w:u w:val="single"/>
          <w:lang w:val="it-IT"/>
        </w:rPr>
      </w:pPr>
      <w:r w:rsidRPr="00892BA1">
        <w:rPr>
          <w:sz w:val="28"/>
          <w:szCs w:val="28"/>
          <w:lang w:val="it-IT"/>
        </w:rPr>
        <w:t xml:space="preserve">Căn cứ E-HSMT Gói thầu: </w:t>
      </w:r>
      <w:r w:rsidRPr="00892BA1">
        <w:rPr>
          <w:sz w:val="28"/>
          <w:szCs w:val="28"/>
          <w:lang w:val="it-IT"/>
        </w:rPr>
        <w:softHyphen/>
      </w:r>
      <w:r w:rsidRPr="00892BA1">
        <w:rPr>
          <w:sz w:val="28"/>
          <w:szCs w:val="28"/>
          <w:lang w:val="it-IT"/>
        </w:rPr>
        <w:softHyphen/>
      </w:r>
      <w:r w:rsidRPr="00892BA1">
        <w:rPr>
          <w:sz w:val="28"/>
          <w:szCs w:val="28"/>
          <w:lang w:val="it-IT"/>
        </w:rPr>
        <w:softHyphen/>
      </w:r>
      <w:r w:rsidR="008048C8">
        <w:rPr>
          <w:sz w:val="28"/>
          <w:szCs w:val="28"/>
          <w:lang w:val="it-IT"/>
        </w:rPr>
        <w:t>_________</w:t>
      </w:r>
      <w:r w:rsidRPr="00892BA1">
        <w:rPr>
          <w:sz w:val="28"/>
          <w:szCs w:val="28"/>
          <w:lang w:val="it-IT"/>
        </w:rPr>
        <w:t>với số</w:t>
      </w:r>
      <w:r w:rsidRPr="00892BA1">
        <w:rPr>
          <w:i/>
          <w:iCs/>
          <w:sz w:val="28"/>
          <w:szCs w:val="28"/>
          <w:lang w:val="it-IT"/>
        </w:rPr>
        <w:t xml:space="preserve"> </w:t>
      </w:r>
      <w:r w:rsidRPr="00892BA1">
        <w:rPr>
          <w:sz w:val="28"/>
          <w:szCs w:val="28"/>
          <w:lang w:val="it-IT"/>
        </w:rPr>
        <w:t>E-TBMT</w:t>
      </w:r>
      <w:r w:rsidRPr="00892BA1">
        <w:rPr>
          <w:i/>
          <w:iCs/>
          <w:sz w:val="28"/>
          <w:szCs w:val="28"/>
          <w:lang w:val="it-IT"/>
        </w:rPr>
        <w:t>:__</w:t>
      </w:r>
      <w:r w:rsidR="008048C8">
        <w:rPr>
          <w:i/>
          <w:iCs/>
          <w:sz w:val="28"/>
          <w:szCs w:val="28"/>
          <w:lang w:val="it-IT"/>
        </w:rPr>
        <w:t>___</w:t>
      </w:r>
    </w:p>
    <w:p w14:paraId="78C81E2F" w14:textId="77777777" w:rsidR="00F646B5" w:rsidRPr="00892BA1" w:rsidRDefault="00F646B5" w:rsidP="007C1C6B">
      <w:pPr>
        <w:spacing w:before="120" w:after="120"/>
        <w:rPr>
          <w:sz w:val="28"/>
          <w:szCs w:val="28"/>
          <w:lang w:val="it-IT"/>
        </w:rPr>
      </w:pPr>
      <w:r w:rsidRPr="00892BA1">
        <w:rPr>
          <w:sz w:val="28"/>
          <w:szCs w:val="28"/>
          <w:lang w:val="it-IT"/>
        </w:rPr>
        <w:t>Chúng tôi, đại diện cho các bên ký thỏa thuận liên danh, gồm có:</w:t>
      </w:r>
    </w:p>
    <w:p w14:paraId="303AD7A7"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nhất:</w:t>
      </w:r>
      <w:r w:rsidRPr="00892BA1">
        <w:rPr>
          <w:sz w:val="28"/>
          <w:szCs w:val="28"/>
          <w:lang w:val="it-IT"/>
        </w:rPr>
        <w:t xml:space="preserve">____ </w:t>
      </w:r>
    </w:p>
    <w:p w14:paraId="5C6FEEC5" w14:textId="77777777" w:rsidR="00DD6CAF" w:rsidRPr="00892BA1" w:rsidRDefault="002D5944" w:rsidP="007C1C6B">
      <w:pPr>
        <w:tabs>
          <w:tab w:val="right" w:pos="9000"/>
        </w:tabs>
        <w:spacing w:before="120" w:after="120"/>
        <w:rPr>
          <w:i/>
          <w:sz w:val="28"/>
          <w:szCs w:val="28"/>
          <w:lang w:val="es-ES"/>
        </w:rPr>
      </w:pPr>
      <w:r w:rsidRPr="00892BA1">
        <w:rPr>
          <w:sz w:val="28"/>
          <w:szCs w:val="28"/>
          <w:lang w:val="es-ES"/>
        </w:rPr>
        <w:t>Mã số thuế</w:t>
      </w:r>
      <w:r w:rsidR="00DD6CAF" w:rsidRPr="00892BA1">
        <w:rPr>
          <w:sz w:val="28"/>
          <w:szCs w:val="28"/>
          <w:lang w:val="es-ES"/>
        </w:rPr>
        <w:t>: ___</w:t>
      </w:r>
      <w:r w:rsidR="00DD6CAF" w:rsidRPr="00892BA1">
        <w:rPr>
          <w:i/>
          <w:sz w:val="28"/>
          <w:szCs w:val="28"/>
          <w:lang w:val="es-ES"/>
        </w:rPr>
        <w:t>;</w:t>
      </w:r>
    </w:p>
    <w:p w14:paraId="4D27D1E2"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0BABAE89"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545372AB"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2062ED1B" w14:textId="77777777" w:rsidR="00DD6CAF" w:rsidRPr="00892BA1" w:rsidRDefault="00DD6CAF" w:rsidP="007C1C6B">
      <w:pPr>
        <w:spacing w:before="120" w:after="120"/>
        <w:rPr>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0E2ED644"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hai:</w:t>
      </w:r>
      <w:r w:rsidRPr="00892BA1">
        <w:rPr>
          <w:sz w:val="28"/>
          <w:szCs w:val="28"/>
          <w:lang w:val="it-IT"/>
        </w:rPr>
        <w:t xml:space="preserve">____ </w:t>
      </w:r>
    </w:p>
    <w:p w14:paraId="35DE9DAF" w14:textId="77777777" w:rsidR="00DD6CAF" w:rsidRPr="00892BA1" w:rsidRDefault="002D5944" w:rsidP="007C1C6B">
      <w:pPr>
        <w:tabs>
          <w:tab w:val="right" w:pos="9000"/>
        </w:tabs>
        <w:spacing w:before="120" w:after="120"/>
        <w:rPr>
          <w:i/>
          <w:sz w:val="28"/>
          <w:szCs w:val="28"/>
          <w:lang w:val="es-ES"/>
        </w:rPr>
      </w:pPr>
      <w:r w:rsidRPr="00892BA1">
        <w:rPr>
          <w:sz w:val="28"/>
          <w:szCs w:val="28"/>
          <w:lang w:val="es-ES"/>
        </w:rPr>
        <w:t>Mã số thuế</w:t>
      </w:r>
      <w:r w:rsidR="00DD6CAF" w:rsidRPr="00892BA1">
        <w:rPr>
          <w:sz w:val="28"/>
          <w:szCs w:val="28"/>
          <w:lang w:val="es-ES"/>
        </w:rPr>
        <w:t>: ___</w:t>
      </w:r>
      <w:r w:rsidR="00DD6CAF" w:rsidRPr="00892BA1">
        <w:rPr>
          <w:i/>
          <w:sz w:val="28"/>
          <w:szCs w:val="28"/>
          <w:lang w:val="es-ES"/>
        </w:rPr>
        <w:t>;</w:t>
      </w:r>
    </w:p>
    <w:p w14:paraId="38541825"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0D2F078E"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60418A55"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4D64BE1D" w14:textId="77777777" w:rsidR="00DD6CAF" w:rsidRPr="00892BA1" w:rsidRDefault="00DD6CAF" w:rsidP="007C1C6B">
      <w:pPr>
        <w:spacing w:before="120" w:after="120"/>
        <w:rPr>
          <w:b/>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2CDE3335" w14:textId="77777777" w:rsidR="00DD6CAF" w:rsidRPr="00892BA1" w:rsidRDefault="00DD6CAF" w:rsidP="007C1C6B">
      <w:pPr>
        <w:spacing w:before="120" w:after="120"/>
        <w:rPr>
          <w:i/>
          <w:sz w:val="28"/>
          <w:szCs w:val="28"/>
          <w:lang w:val="sv-SE"/>
        </w:rPr>
      </w:pPr>
      <w:r w:rsidRPr="00892BA1">
        <w:rPr>
          <w:b/>
          <w:sz w:val="28"/>
          <w:szCs w:val="28"/>
          <w:lang w:val="sv-SE"/>
        </w:rPr>
        <w:t>Tên thành viên liên danh thứ n:</w:t>
      </w:r>
      <w:r w:rsidRPr="00892BA1">
        <w:rPr>
          <w:sz w:val="28"/>
          <w:szCs w:val="28"/>
          <w:lang w:val="it-IT"/>
        </w:rPr>
        <w:t xml:space="preserve">____ </w:t>
      </w:r>
    </w:p>
    <w:p w14:paraId="635F3578" w14:textId="77777777" w:rsidR="00DD6CAF" w:rsidRPr="00892BA1" w:rsidRDefault="002D5944" w:rsidP="007C1C6B">
      <w:pPr>
        <w:tabs>
          <w:tab w:val="right" w:pos="9000"/>
        </w:tabs>
        <w:spacing w:before="120" w:after="120"/>
        <w:rPr>
          <w:i/>
          <w:sz w:val="28"/>
          <w:szCs w:val="28"/>
          <w:lang w:val="es-ES"/>
        </w:rPr>
      </w:pPr>
      <w:r w:rsidRPr="00892BA1">
        <w:rPr>
          <w:sz w:val="28"/>
          <w:szCs w:val="28"/>
          <w:lang w:val="es-ES"/>
        </w:rPr>
        <w:t>Mã số thuế</w:t>
      </w:r>
      <w:r w:rsidR="00DD6CAF" w:rsidRPr="00892BA1">
        <w:rPr>
          <w:sz w:val="28"/>
          <w:szCs w:val="28"/>
          <w:lang w:val="es-ES"/>
        </w:rPr>
        <w:t>: ___</w:t>
      </w:r>
      <w:r w:rsidR="00DD6CAF" w:rsidRPr="00892BA1">
        <w:rPr>
          <w:i/>
          <w:sz w:val="28"/>
          <w:szCs w:val="28"/>
          <w:lang w:val="es-ES"/>
        </w:rPr>
        <w:t>;</w:t>
      </w:r>
    </w:p>
    <w:p w14:paraId="569325CB" w14:textId="77777777" w:rsidR="00DD6CAF" w:rsidRPr="00892BA1" w:rsidRDefault="00DD6CAF" w:rsidP="007C1C6B">
      <w:pPr>
        <w:spacing w:before="120" w:after="120"/>
        <w:rPr>
          <w:sz w:val="28"/>
          <w:szCs w:val="28"/>
          <w:lang w:val="sv-SE"/>
        </w:rPr>
      </w:pPr>
      <w:r w:rsidRPr="00892BA1">
        <w:rPr>
          <w:sz w:val="28"/>
          <w:szCs w:val="28"/>
          <w:lang w:val="sv-SE"/>
        </w:rPr>
        <w:t xml:space="preserve">Đại diện là ông/bà: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661DB77B" w14:textId="77777777" w:rsidR="00DD6CAF" w:rsidRPr="00892BA1" w:rsidRDefault="00DD6CAF" w:rsidP="007C1C6B">
      <w:pPr>
        <w:spacing w:before="120" w:after="120"/>
        <w:rPr>
          <w:sz w:val="28"/>
          <w:szCs w:val="28"/>
          <w:lang w:val="sv-SE"/>
        </w:rPr>
      </w:pPr>
      <w:r w:rsidRPr="00892BA1">
        <w:rPr>
          <w:sz w:val="28"/>
          <w:szCs w:val="28"/>
          <w:lang w:val="sv-SE"/>
        </w:rPr>
        <w:t xml:space="preserve">Chức vụ: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1D14E89D" w14:textId="77777777" w:rsidR="00DD6CAF" w:rsidRPr="00892BA1" w:rsidRDefault="00DD6CAF" w:rsidP="007C1C6B">
      <w:pPr>
        <w:spacing w:before="120" w:after="120"/>
        <w:rPr>
          <w:sz w:val="28"/>
          <w:szCs w:val="28"/>
          <w:lang w:val="sv-SE"/>
        </w:rPr>
      </w:pPr>
      <w:r w:rsidRPr="00892BA1">
        <w:rPr>
          <w:sz w:val="28"/>
          <w:szCs w:val="28"/>
          <w:lang w:val="sv-SE"/>
        </w:rPr>
        <w:t xml:space="preserve">Địa chỉ: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462C9D56" w14:textId="77777777" w:rsidR="00DD6CAF" w:rsidRPr="00892BA1" w:rsidRDefault="00DD6CAF" w:rsidP="007C1C6B">
      <w:pPr>
        <w:spacing w:before="120" w:after="120"/>
        <w:rPr>
          <w:sz w:val="28"/>
          <w:szCs w:val="28"/>
          <w:lang w:val="sv-SE"/>
        </w:rPr>
      </w:pPr>
      <w:r w:rsidRPr="00892BA1">
        <w:rPr>
          <w:sz w:val="28"/>
          <w:szCs w:val="28"/>
          <w:lang w:val="sv-SE"/>
        </w:rPr>
        <w:t xml:space="preserve">Điện thoại: </w:t>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r w:rsidRPr="00892BA1">
        <w:rPr>
          <w:sz w:val="28"/>
          <w:szCs w:val="28"/>
          <w:u w:val="single"/>
          <w:lang w:val="sv-SE"/>
        </w:rPr>
        <w:tab/>
      </w:r>
    </w:p>
    <w:p w14:paraId="389CBEF7" w14:textId="77777777" w:rsidR="00F646B5" w:rsidRDefault="00F646B5" w:rsidP="0081726D">
      <w:pPr>
        <w:spacing w:before="120" w:after="120"/>
        <w:ind w:firstLine="709"/>
        <w:rPr>
          <w:sz w:val="28"/>
          <w:szCs w:val="28"/>
          <w:lang w:val="sv-SE"/>
        </w:rPr>
      </w:pPr>
      <w:r w:rsidRPr="00892BA1">
        <w:rPr>
          <w:sz w:val="28"/>
          <w:szCs w:val="28"/>
          <w:lang w:val="sv-SE"/>
        </w:rPr>
        <w:t>Các bên (sau đây gọi là thành viên) thống nhất ký kết thỏa thuận liên danh với các nội dung sau:</w:t>
      </w:r>
    </w:p>
    <w:p w14:paraId="7056D196" w14:textId="77777777" w:rsidR="000B24F7" w:rsidRDefault="000B24F7" w:rsidP="0081726D">
      <w:pPr>
        <w:spacing w:before="120" w:after="120"/>
        <w:ind w:firstLine="709"/>
        <w:rPr>
          <w:sz w:val="28"/>
          <w:szCs w:val="28"/>
          <w:lang w:val="sv-SE"/>
        </w:rPr>
      </w:pPr>
    </w:p>
    <w:p w14:paraId="4DB348C0" w14:textId="77777777" w:rsidR="000B24F7" w:rsidRDefault="000B24F7" w:rsidP="0081726D">
      <w:pPr>
        <w:spacing w:before="120" w:after="120"/>
        <w:ind w:firstLine="709"/>
        <w:rPr>
          <w:sz w:val="28"/>
          <w:szCs w:val="28"/>
          <w:lang w:val="sv-SE"/>
        </w:rPr>
      </w:pPr>
    </w:p>
    <w:p w14:paraId="71FABEE5" w14:textId="77777777" w:rsidR="00F646B5" w:rsidRPr="00892BA1" w:rsidRDefault="00F646B5" w:rsidP="008048C8">
      <w:pPr>
        <w:spacing w:before="120" w:after="120"/>
        <w:rPr>
          <w:b/>
          <w:sz w:val="28"/>
          <w:szCs w:val="28"/>
          <w:lang w:val="sv-SE"/>
        </w:rPr>
      </w:pPr>
      <w:r w:rsidRPr="00892BA1">
        <w:rPr>
          <w:b/>
          <w:sz w:val="28"/>
          <w:szCs w:val="28"/>
          <w:lang w:val="sv-SE"/>
        </w:rPr>
        <w:t>Điều 1. Nguyên tắc chung</w:t>
      </w:r>
    </w:p>
    <w:p w14:paraId="3B7A4C88" w14:textId="77777777" w:rsidR="00F646B5" w:rsidRPr="00892BA1" w:rsidRDefault="00F646B5" w:rsidP="0081726D">
      <w:pPr>
        <w:spacing w:before="120" w:after="120"/>
        <w:ind w:firstLine="709"/>
        <w:rPr>
          <w:sz w:val="28"/>
          <w:szCs w:val="28"/>
          <w:lang w:val="sv-SE"/>
        </w:rPr>
      </w:pPr>
      <w:r w:rsidRPr="00892BA1">
        <w:rPr>
          <w:sz w:val="28"/>
          <w:szCs w:val="28"/>
          <w:lang w:val="sv-SE"/>
        </w:rPr>
        <w:tab/>
        <w:t xml:space="preserve">1. Các thành viên tự nguyện hình thành liên danh để tham dự thầu gói thầu____ </w:t>
      </w:r>
      <w:r w:rsidRPr="00892BA1" w:rsidDel="00E56C08">
        <w:rPr>
          <w:i/>
          <w:sz w:val="28"/>
          <w:szCs w:val="28"/>
          <w:lang w:val="sv-SE"/>
        </w:rPr>
        <w:t xml:space="preserve"> </w:t>
      </w:r>
      <w:r w:rsidRPr="00892BA1">
        <w:rPr>
          <w:sz w:val="28"/>
          <w:szCs w:val="28"/>
          <w:lang w:val="sv-SE"/>
        </w:rPr>
        <w:t>thuộc dự án</w:t>
      </w:r>
      <w:r w:rsidR="00E12A3B" w:rsidRPr="00892BA1">
        <w:rPr>
          <w:sz w:val="28"/>
          <w:szCs w:val="28"/>
          <w:lang w:val="sv-SE"/>
        </w:rPr>
        <w:t>/</w:t>
      </w:r>
      <w:r w:rsidR="00E12A3B" w:rsidRPr="00892BA1">
        <w:rPr>
          <w:sz w:val="28"/>
          <w:szCs w:val="28"/>
          <w:lang w:val="it-IT"/>
        </w:rPr>
        <w:t xml:space="preserve"> dự toán mua sắm</w:t>
      </w:r>
      <w:r w:rsidRPr="00892BA1">
        <w:rPr>
          <w:sz w:val="28"/>
          <w:szCs w:val="28"/>
          <w:lang w:val="sv-SE"/>
        </w:rPr>
        <w:t xml:space="preserve"> ____.</w:t>
      </w:r>
    </w:p>
    <w:p w14:paraId="5DD6C244" w14:textId="77777777" w:rsidR="00F646B5" w:rsidRPr="00892BA1" w:rsidRDefault="00F646B5" w:rsidP="0081726D">
      <w:pPr>
        <w:spacing w:before="120" w:after="120"/>
        <w:ind w:firstLine="709"/>
        <w:rPr>
          <w:sz w:val="28"/>
          <w:szCs w:val="28"/>
          <w:lang w:val="sv-SE"/>
        </w:rPr>
      </w:pPr>
      <w:r w:rsidRPr="00892BA1">
        <w:rPr>
          <w:sz w:val="28"/>
          <w:szCs w:val="28"/>
          <w:lang w:val="sv-SE"/>
        </w:rPr>
        <w:tab/>
        <w:t xml:space="preserve">2. Các thành viên thống nhất tên gọi của liên danh cho mọi giao dịch liên quan đến gói thầu này là: ____ </w:t>
      </w:r>
      <w:r w:rsidRPr="00892BA1">
        <w:rPr>
          <w:i/>
          <w:sz w:val="28"/>
          <w:szCs w:val="28"/>
          <w:lang w:val="sv-SE"/>
        </w:rPr>
        <w:t>[ghi tên của liên danh]</w:t>
      </w:r>
      <w:r w:rsidRPr="00892BA1">
        <w:rPr>
          <w:sz w:val="28"/>
          <w:szCs w:val="28"/>
          <w:lang w:val="sv-SE"/>
        </w:rPr>
        <w:t>.</w:t>
      </w:r>
    </w:p>
    <w:p w14:paraId="12E781C6" w14:textId="77777777" w:rsidR="00F646B5" w:rsidRPr="00892BA1" w:rsidRDefault="00F646B5" w:rsidP="0081726D">
      <w:pPr>
        <w:spacing w:before="120" w:after="120"/>
        <w:ind w:firstLine="709"/>
        <w:rPr>
          <w:sz w:val="28"/>
          <w:szCs w:val="28"/>
          <w:lang w:val="sv-SE"/>
        </w:rPr>
      </w:pPr>
      <w:r w:rsidRPr="00892BA1">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566A3EF4" w14:textId="77777777" w:rsidR="00F646B5" w:rsidRPr="00892BA1" w:rsidRDefault="00F646B5" w:rsidP="0081726D">
      <w:pPr>
        <w:spacing w:before="120" w:after="120"/>
        <w:ind w:firstLine="709"/>
        <w:rPr>
          <w:i/>
          <w:sz w:val="28"/>
          <w:szCs w:val="28"/>
          <w:lang w:val="sv-SE"/>
        </w:rPr>
      </w:pPr>
      <w:r w:rsidRPr="00892BA1">
        <w:rPr>
          <w:i/>
          <w:sz w:val="28"/>
          <w:szCs w:val="28"/>
          <w:lang w:val="sv-SE"/>
        </w:rPr>
        <w:t>- Bồi thường thiệt hại cho các bên trong liên danh;</w:t>
      </w:r>
    </w:p>
    <w:p w14:paraId="44FDEF0E" w14:textId="77777777" w:rsidR="00F646B5" w:rsidRPr="00892BA1" w:rsidRDefault="00F646B5" w:rsidP="0081726D">
      <w:pPr>
        <w:spacing w:before="120" w:after="120"/>
        <w:ind w:firstLine="709"/>
        <w:rPr>
          <w:i/>
          <w:sz w:val="28"/>
          <w:szCs w:val="28"/>
          <w:lang w:val="sv-SE"/>
        </w:rPr>
      </w:pPr>
      <w:r w:rsidRPr="00892BA1">
        <w:rPr>
          <w:i/>
          <w:sz w:val="28"/>
          <w:szCs w:val="28"/>
          <w:lang w:val="sv-SE"/>
        </w:rPr>
        <w:t>- Bồi thường thiệt hại cho Chủ đầu tư theo quy định nêu trong hợp đồng;</w:t>
      </w:r>
    </w:p>
    <w:p w14:paraId="5CC8D2D0" w14:textId="77777777" w:rsidR="00F646B5" w:rsidRPr="00892BA1" w:rsidRDefault="00F646B5" w:rsidP="0081726D">
      <w:pPr>
        <w:spacing w:before="120" w:after="120"/>
        <w:ind w:firstLine="709"/>
        <w:rPr>
          <w:sz w:val="28"/>
          <w:szCs w:val="28"/>
          <w:lang w:val="sv-SE"/>
        </w:rPr>
      </w:pPr>
      <w:r w:rsidRPr="00892BA1">
        <w:rPr>
          <w:i/>
          <w:sz w:val="28"/>
          <w:szCs w:val="28"/>
          <w:lang w:val="sv-SE"/>
        </w:rPr>
        <w:t xml:space="preserve">- Hình thức xử lý khác </w:t>
      </w:r>
      <w:r w:rsidRPr="00892BA1">
        <w:rPr>
          <w:sz w:val="28"/>
          <w:szCs w:val="28"/>
          <w:lang w:val="sv-SE"/>
        </w:rPr>
        <w:t xml:space="preserve">____ </w:t>
      </w:r>
      <w:r w:rsidRPr="00892BA1">
        <w:rPr>
          <w:i/>
          <w:sz w:val="28"/>
          <w:szCs w:val="28"/>
          <w:lang w:val="sv-SE"/>
        </w:rPr>
        <w:t>[ghi rõ hình thức xử lý khác].</w:t>
      </w:r>
    </w:p>
    <w:p w14:paraId="1F4C5087" w14:textId="77777777" w:rsidR="00F646B5" w:rsidRPr="00892BA1" w:rsidRDefault="00F646B5" w:rsidP="00237821">
      <w:pPr>
        <w:spacing w:before="120" w:after="120"/>
        <w:rPr>
          <w:b/>
          <w:sz w:val="28"/>
          <w:szCs w:val="28"/>
          <w:lang w:val="sv-SE"/>
        </w:rPr>
      </w:pPr>
      <w:r w:rsidRPr="00892BA1">
        <w:rPr>
          <w:b/>
          <w:sz w:val="28"/>
          <w:szCs w:val="28"/>
          <w:lang w:val="sv-SE"/>
        </w:rPr>
        <w:t xml:space="preserve">Điều 2. Phân công trách nhiệm </w:t>
      </w:r>
    </w:p>
    <w:p w14:paraId="4DBA1226" w14:textId="77777777" w:rsidR="00F646B5" w:rsidRPr="00892BA1" w:rsidRDefault="00F646B5" w:rsidP="0081726D">
      <w:pPr>
        <w:spacing w:before="120" w:after="120"/>
        <w:ind w:firstLine="709"/>
        <w:rPr>
          <w:sz w:val="28"/>
          <w:szCs w:val="28"/>
          <w:lang w:val="sv-SE"/>
        </w:rPr>
      </w:pPr>
      <w:r w:rsidRPr="00892BA1">
        <w:rPr>
          <w:sz w:val="28"/>
          <w:szCs w:val="28"/>
          <w:lang w:val="sv-SE"/>
        </w:rPr>
        <w:t xml:space="preserve">Các thành viên thống nhất phân công trách nhiệm để thực hiện gói thầu ____ </w:t>
      </w:r>
      <w:r w:rsidRPr="00892BA1" w:rsidDel="00E56C08">
        <w:rPr>
          <w:i/>
          <w:sz w:val="28"/>
          <w:szCs w:val="28"/>
          <w:lang w:val="sv-SE"/>
        </w:rPr>
        <w:t xml:space="preserve"> </w:t>
      </w:r>
      <w:r w:rsidRPr="00892BA1">
        <w:rPr>
          <w:sz w:val="28"/>
          <w:szCs w:val="28"/>
          <w:lang w:val="sv-SE"/>
        </w:rPr>
        <w:t>thuộc dự án</w:t>
      </w:r>
      <w:r w:rsidR="00E12A3B" w:rsidRPr="00892BA1">
        <w:rPr>
          <w:sz w:val="28"/>
          <w:szCs w:val="28"/>
          <w:lang w:val="sv-SE"/>
        </w:rPr>
        <w:t>/</w:t>
      </w:r>
      <w:r w:rsidR="00E12A3B" w:rsidRPr="00892BA1">
        <w:rPr>
          <w:sz w:val="28"/>
          <w:szCs w:val="28"/>
          <w:lang w:val="it-IT"/>
        </w:rPr>
        <w:t xml:space="preserve"> dự toán mua sắm</w:t>
      </w:r>
      <w:r w:rsidR="008048C8">
        <w:rPr>
          <w:sz w:val="28"/>
          <w:szCs w:val="28"/>
          <w:lang w:val="it-IT"/>
        </w:rPr>
        <w:t xml:space="preserve"> ____ </w:t>
      </w:r>
      <w:r w:rsidRPr="00892BA1">
        <w:rPr>
          <w:sz w:val="28"/>
          <w:szCs w:val="28"/>
          <w:lang w:val="sv-SE"/>
        </w:rPr>
        <w:t xml:space="preserve">đối với từng thành viên như sau: </w:t>
      </w:r>
    </w:p>
    <w:p w14:paraId="7657241A" w14:textId="77777777" w:rsidR="00F646B5" w:rsidRPr="00892BA1" w:rsidRDefault="00F646B5" w:rsidP="0081726D">
      <w:pPr>
        <w:widowControl w:val="0"/>
        <w:spacing w:before="120" w:after="120"/>
        <w:ind w:firstLine="709"/>
        <w:rPr>
          <w:rFonts w:eastAsia="Calibri"/>
          <w:b/>
          <w:sz w:val="28"/>
          <w:szCs w:val="28"/>
          <w:lang w:val="sv-SE"/>
        </w:rPr>
      </w:pPr>
      <w:r w:rsidRPr="00892BA1">
        <w:rPr>
          <w:rFonts w:eastAsia="Calibri"/>
          <w:sz w:val="28"/>
          <w:szCs w:val="28"/>
          <w:lang w:val="sv-SE"/>
        </w:rPr>
        <w:t xml:space="preserve">1. Thành viên đứng đầu liên danh: </w:t>
      </w:r>
    </w:p>
    <w:p w14:paraId="0810F3A8" w14:textId="77777777" w:rsidR="00F646B5" w:rsidRPr="00892BA1" w:rsidRDefault="00F646B5" w:rsidP="0081726D">
      <w:pPr>
        <w:widowControl w:val="0"/>
        <w:spacing w:before="120" w:after="120"/>
        <w:ind w:firstLine="709"/>
        <w:rPr>
          <w:rFonts w:eastAsia="Calibri"/>
          <w:sz w:val="28"/>
          <w:szCs w:val="28"/>
          <w:lang w:val="sv-SE"/>
        </w:rPr>
      </w:pPr>
      <w:r w:rsidRPr="00892BA1">
        <w:rPr>
          <w:rFonts w:eastAsia="Calibri"/>
          <w:sz w:val="28"/>
          <w:szCs w:val="28"/>
          <w:lang w:val="sv-SE"/>
        </w:rPr>
        <w:t>Các bên nhất trí phân công</w:t>
      </w:r>
      <w:r w:rsidR="008048C8">
        <w:rPr>
          <w:rFonts w:eastAsia="Calibri"/>
          <w:sz w:val="28"/>
          <w:szCs w:val="28"/>
          <w:lang w:val="sv-SE"/>
        </w:rPr>
        <w:t xml:space="preserve"> _____</w:t>
      </w:r>
      <w:r w:rsidRPr="00892BA1">
        <w:rPr>
          <w:rFonts w:eastAsia="Calibri"/>
          <w:sz w:val="28"/>
          <w:szCs w:val="28"/>
          <w:lang w:val="sv-SE"/>
        </w:rPr>
        <w:t>làm thành viên đứng đầu liên danh, đại diện cho liên danh trong những phần việc sau</w:t>
      </w:r>
      <w:r w:rsidRPr="00892BA1">
        <w:rPr>
          <w:rFonts w:eastAsia="Calibri"/>
          <w:sz w:val="28"/>
          <w:szCs w:val="28"/>
          <w:vertAlign w:val="superscript"/>
          <w:lang w:val="sv-SE"/>
        </w:rPr>
        <w:t>(</w:t>
      </w:r>
      <w:r w:rsidR="00824C0F">
        <w:rPr>
          <w:rFonts w:eastAsia="Calibri"/>
          <w:sz w:val="28"/>
          <w:szCs w:val="28"/>
          <w:vertAlign w:val="superscript"/>
          <w:lang w:val="sv-SE"/>
        </w:rPr>
        <w:t>3</w:t>
      </w:r>
      <w:r w:rsidRPr="00892BA1">
        <w:rPr>
          <w:rFonts w:eastAsia="Calibri"/>
          <w:sz w:val="28"/>
          <w:szCs w:val="28"/>
          <w:vertAlign w:val="superscript"/>
          <w:lang w:val="sv-SE"/>
        </w:rPr>
        <w:t>)</w:t>
      </w:r>
      <w:r w:rsidRPr="00892BA1">
        <w:rPr>
          <w:rFonts w:eastAsia="Calibri"/>
          <w:sz w:val="28"/>
          <w:szCs w:val="28"/>
          <w:lang w:val="sv-SE"/>
        </w:rPr>
        <w:t>:</w:t>
      </w:r>
    </w:p>
    <w:p w14:paraId="0D603167" w14:textId="77777777" w:rsidR="00F646B5" w:rsidRPr="00892BA1" w:rsidRDefault="00F646B5" w:rsidP="0081726D">
      <w:pPr>
        <w:tabs>
          <w:tab w:val="left" w:pos="1080"/>
        </w:tabs>
        <w:spacing w:before="120" w:after="120"/>
        <w:ind w:firstLine="709"/>
        <w:rPr>
          <w:rFonts w:eastAsia="Calibri"/>
          <w:sz w:val="28"/>
          <w:szCs w:val="28"/>
          <w:lang w:val="sv-SE"/>
        </w:rPr>
      </w:pPr>
      <w:r w:rsidRPr="00892BA1">
        <w:rPr>
          <w:rFonts w:eastAsia="Calibri"/>
          <w:sz w:val="28"/>
          <w:szCs w:val="28"/>
          <w:lang w:val="sv-SE"/>
        </w:rPr>
        <w:t>- Sử dụng tài khoản, chứng thư số để nộp E-HSDT cho cả liên danh.</w:t>
      </w:r>
    </w:p>
    <w:p w14:paraId="3E53E6D4"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xml:space="preserve">[-Ký các văn bản, tài liệu để giao dịch với </w:t>
      </w:r>
      <w:r w:rsidR="004F351F" w:rsidRPr="00892BA1">
        <w:rPr>
          <w:rFonts w:eastAsia="Calibri"/>
          <w:i/>
          <w:sz w:val="28"/>
          <w:szCs w:val="28"/>
          <w:lang w:val="sv-SE"/>
        </w:rPr>
        <w:t>Chủ đầu tư</w:t>
      </w:r>
      <w:r w:rsidR="00891DE1" w:rsidRPr="00892BA1">
        <w:rPr>
          <w:rFonts w:eastAsia="Calibri"/>
          <w:i/>
          <w:sz w:val="28"/>
          <w:szCs w:val="28"/>
          <w:lang w:val="sv-SE"/>
        </w:rPr>
        <w:t>, Bên mời thầu</w:t>
      </w:r>
      <w:r w:rsidRPr="00892BA1">
        <w:rPr>
          <w:rFonts w:eastAsia="Calibri"/>
          <w:i/>
          <w:sz w:val="28"/>
          <w:szCs w:val="28"/>
          <w:lang w:val="sv-SE"/>
        </w:rPr>
        <w:t xml:space="preserve"> trong quá trình tham dự thầu</w:t>
      </w:r>
      <w:r w:rsidR="00455472" w:rsidRPr="00892BA1">
        <w:rPr>
          <w:rFonts w:eastAsia="Calibri"/>
          <w:i/>
          <w:sz w:val="28"/>
          <w:szCs w:val="28"/>
          <w:lang w:val="sv-SE"/>
        </w:rPr>
        <w:t xml:space="preserve">, kể cả </w:t>
      </w:r>
      <w:r w:rsidRPr="00892BA1">
        <w:rPr>
          <w:rFonts w:eastAsia="Calibri"/>
          <w:i/>
          <w:sz w:val="28"/>
          <w:szCs w:val="28"/>
          <w:lang w:val="sv-SE"/>
        </w:rPr>
        <w:t>văn bản giải trình, làm rõ E-HSDT hoặc văn bản đề nghị rút E-HSDT;</w:t>
      </w:r>
    </w:p>
    <w:p w14:paraId="33CB2583"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Thực hiện bảo đảm dự thầu cho cả liên danh;</w:t>
      </w:r>
    </w:p>
    <w:p w14:paraId="136AEBE8"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xml:space="preserve">- Tham gia quá trình </w:t>
      </w:r>
      <w:r w:rsidR="00A220D1" w:rsidRPr="00892BA1">
        <w:rPr>
          <w:rFonts w:eastAsia="Calibri"/>
          <w:i/>
          <w:sz w:val="28"/>
          <w:szCs w:val="28"/>
          <w:lang w:val="sv-SE"/>
        </w:rPr>
        <w:t>đối chiếu tài liệu, hoàn thiện hợp đồng</w:t>
      </w:r>
      <w:r w:rsidRPr="00892BA1">
        <w:rPr>
          <w:rFonts w:eastAsia="Calibri"/>
          <w:i/>
          <w:sz w:val="28"/>
          <w:szCs w:val="28"/>
          <w:lang w:val="sv-SE"/>
        </w:rPr>
        <w:t>;</w:t>
      </w:r>
    </w:p>
    <w:p w14:paraId="07E8EA8B"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Ký đơn kiến nghị trong trường hợp nhà thầu có kiến nghị;</w:t>
      </w:r>
    </w:p>
    <w:p w14:paraId="0D7A8003" w14:textId="77777777" w:rsidR="00F646B5" w:rsidRPr="00892BA1" w:rsidRDefault="00F646B5" w:rsidP="0081726D">
      <w:pPr>
        <w:tabs>
          <w:tab w:val="left" w:pos="1080"/>
        </w:tabs>
        <w:spacing w:before="120" w:after="120"/>
        <w:ind w:firstLine="709"/>
        <w:rPr>
          <w:rFonts w:eastAsia="Calibri"/>
          <w:i/>
          <w:sz w:val="28"/>
          <w:szCs w:val="28"/>
          <w:lang w:val="sv-SE"/>
        </w:rPr>
      </w:pPr>
      <w:r w:rsidRPr="00892BA1">
        <w:rPr>
          <w:rFonts w:eastAsia="Calibri"/>
          <w:i/>
          <w:sz w:val="28"/>
          <w:szCs w:val="28"/>
          <w:lang w:val="sv-SE"/>
        </w:rPr>
        <w:t>- Các công việc khác trừ việc ký kết hợp đồng ____ [ghi rõ nội dung các công việc khác (nếu có)].</w:t>
      </w:r>
    </w:p>
    <w:p w14:paraId="2F8D9855" w14:textId="77777777" w:rsidR="00F646B5" w:rsidRPr="00892BA1" w:rsidRDefault="00F646B5" w:rsidP="0081726D">
      <w:pPr>
        <w:spacing w:before="120" w:after="120"/>
        <w:ind w:firstLine="709"/>
        <w:rPr>
          <w:i/>
          <w:spacing w:val="-4"/>
          <w:sz w:val="28"/>
          <w:szCs w:val="28"/>
          <w:lang w:val="sv-SE"/>
        </w:rPr>
      </w:pPr>
      <w:r w:rsidRPr="00892BA1">
        <w:rPr>
          <w:spacing w:val="-4"/>
          <w:sz w:val="28"/>
          <w:szCs w:val="28"/>
          <w:lang w:val="sv-SE"/>
        </w:rPr>
        <w:t xml:space="preserve">2. Các thành viên trong liên danh thỏa thuận phân công trách nhiệm thực hiện công việc theo bảng dưới đây </w:t>
      </w:r>
      <w:r w:rsidRPr="00892BA1">
        <w:rPr>
          <w:spacing w:val="-4"/>
          <w:sz w:val="28"/>
          <w:szCs w:val="28"/>
          <w:vertAlign w:val="superscript"/>
          <w:lang w:val="sv-SE"/>
        </w:rPr>
        <w:t>(</w:t>
      </w:r>
      <w:r w:rsidR="00824C0F">
        <w:rPr>
          <w:spacing w:val="-4"/>
          <w:sz w:val="28"/>
          <w:szCs w:val="28"/>
          <w:vertAlign w:val="superscript"/>
          <w:lang w:val="sv-SE"/>
        </w:rPr>
        <w:t>4</w:t>
      </w:r>
      <w:r w:rsidRPr="00892BA1">
        <w:rPr>
          <w:spacing w:val="-4"/>
          <w:sz w:val="28"/>
          <w:szCs w:val="28"/>
          <w:vertAlign w:val="superscript"/>
          <w:lang w:val="sv-SE"/>
        </w:rPr>
        <w:t>)</w:t>
      </w:r>
      <w:r w:rsidRPr="00892BA1">
        <w:rPr>
          <w:spacing w:val="-4"/>
          <w:sz w:val="28"/>
          <w:szCs w:val="28"/>
          <w:lang w:val="sv-SE"/>
        </w:rPr>
        <w:t>:</w:t>
      </w:r>
      <w:r w:rsidRPr="00892BA1">
        <w:rPr>
          <w:i/>
          <w:spacing w:val="-4"/>
          <w:sz w:val="28"/>
          <w:szCs w:val="28"/>
          <w:lang w:val="sv-SE"/>
        </w:rPr>
        <w:t xml:space="preserve"> </w:t>
      </w:r>
    </w:p>
    <w:p w14:paraId="6619B2EB" w14:textId="77777777" w:rsidR="00474D64" w:rsidRPr="00892BA1" w:rsidRDefault="00474D64" w:rsidP="0081726D">
      <w:pPr>
        <w:rPr>
          <w:lang w:val="sv-SE"/>
        </w:rPr>
      </w:pPr>
      <w:r w:rsidRPr="00892BA1">
        <w:rPr>
          <w:lang w:val="sv-S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3"/>
        <w:gridCol w:w="3880"/>
        <w:gridCol w:w="2099"/>
        <w:gridCol w:w="2380"/>
      </w:tblGrid>
      <w:tr w:rsidR="00892BA1" w:rsidRPr="00892BA1" w14:paraId="275EF75C" w14:textId="77777777" w:rsidTr="00474D64">
        <w:tc>
          <w:tcPr>
            <w:tcW w:w="388" w:type="pct"/>
            <w:shd w:val="clear" w:color="auto" w:fill="E2EFD9"/>
            <w:vAlign w:val="center"/>
          </w:tcPr>
          <w:p w14:paraId="02F1CA80" w14:textId="77777777" w:rsidR="00F646B5" w:rsidRPr="00892BA1" w:rsidRDefault="00F646B5" w:rsidP="0081726D">
            <w:pPr>
              <w:spacing w:before="60" w:after="60"/>
              <w:jc w:val="center"/>
              <w:rPr>
                <w:b/>
                <w:spacing w:val="-4"/>
                <w:szCs w:val="24"/>
                <w:lang w:val="sv-SE"/>
              </w:rPr>
            </w:pPr>
            <w:r w:rsidRPr="00892BA1">
              <w:rPr>
                <w:b/>
                <w:spacing w:val="-4"/>
                <w:szCs w:val="24"/>
                <w:lang w:val="sv-SE"/>
              </w:rPr>
              <w:t>STT</w:t>
            </w:r>
          </w:p>
        </w:tc>
        <w:tc>
          <w:tcPr>
            <w:tcW w:w="2140" w:type="pct"/>
            <w:shd w:val="clear" w:color="auto" w:fill="E2EFD9"/>
            <w:vAlign w:val="center"/>
          </w:tcPr>
          <w:p w14:paraId="10F23DE9" w14:textId="77777777" w:rsidR="00F646B5" w:rsidRPr="00892BA1" w:rsidRDefault="00F646B5" w:rsidP="0081726D">
            <w:pPr>
              <w:spacing w:before="60" w:after="60"/>
              <w:jc w:val="center"/>
              <w:rPr>
                <w:b/>
                <w:spacing w:val="-4"/>
                <w:szCs w:val="24"/>
                <w:lang w:val="sv-SE"/>
              </w:rPr>
            </w:pPr>
            <w:r w:rsidRPr="00892BA1">
              <w:rPr>
                <w:b/>
                <w:spacing w:val="-4"/>
                <w:szCs w:val="24"/>
                <w:lang w:val="sv-SE"/>
              </w:rPr>
              <w:t>Tên</w:t>
            </w:r>
          </w:p>
        </w:tc>
        <w:tc>
          <w:tcPr>
            <w:tcW w:w="1158" w:type="pct"/>
            <w:shd w:val="clear" w:color="auto" w:fill="E2EFD9"/>
            <w:vAlign w:val="center"/>
          </w:tcPr>
          <w:p w14:paraId="383DC9F8" w14:textId="77777777" w:rsidR="00F646B5" w:rsidRPr="00892BA1" w:rsidRDefault="00F646B5" w:rsidP="0081726D">
            <w:pPr>
              <w:spacing w:before="60" w:after="60"/>
              <w:jc w:val="center"/>
              <w:rPr>
                <w:b/>
                <w:spacing w:val="-4"/>
                <w:szCs w:val="24"/>
                <w:lang w:val="sv-SE"/>
              </w:rPr>
            </w:pPr>
            <w:r w:rsidRPr="00892BA1">
              <w:rPr>
                <w:b/>
                <w:spacing w:val="-4"/>
                <w:szCs w:val="24"/>
                <w:lang w:val="sv-SE"/>
              </w:rPr>
              <w:t>Nội dung công việc đảm nhận</w:t>
            </w:r>
          </w:p>
        </w:tc>
        <w:tc>
          <w:tcPr>
            <w:tcW w:w="1313" w:type="pct"/>
            <w:shd w:val="clear" w:color="auto" w:fill="E2EFD9"/>
            <w:vAlign w:val="center"/>
          </w:tcPr>
          <w:p w14:paraId="357A1406" w14:textId="77777777" w:rsidR="00F646B5" w:rsidRPr="00892BA1" w:rsidRDefault="00F646B5" w:rsidP="0081726D">
            <w:pPr>
              <w:spacing w:before="60" w:after="60"/>
              <w:jc w:val="center"/>
              <w:rPr>
                <w:b/>
                <w:spacing w:val="-4"/>
                <w:szCs w:val="24"/>
                <w:lang w:val="sv-SE"/>
              </w:rPr>
            </w:pPr>
            <w:r w:rsidRPr="00892BA1">
              <w:rPr>
                <w:b/>
                <w:spacing w:val="-4"/>
                <w:szCs w:val="24"/>
                <w:lang w:val="sv-SE"/>
              </w:rPr>
              <w:t>Tỷ lệ % giá trị đảm nhận so với tổng giá dự thầu</w:t>
            </w:r>
          </w:p>
        </w:tc>
      </w:tr>
      <w:tr w:rsidR="00892BA1" w:rsidRPr="00892BA1" w14:paraId="6361FBE6" w14:textId="77777777" w:rsidTr="00474D64">
        <w:tc>
          <w:tcPr>
            <w:tcW w:w="388" w:type="pct"/>
          </w:tcPr>
          <w:p w14:paraId="01443B59" w14:textId="77777777" w:rsidR="00F646B5" w:rsidRPr="00892BA1" w:rsidRDefault="00F646B5" w:rsidP="0081726D">
            <w:pPr>
              <w:spacing w:before="60" w:after="60"/>
              <w:jc w:val="center"/>
              <w:rPr>
                <w:spacing w:val="-4"/>
                <w:szCs w:val="24"/>
                <w:lang w:val="sv-SE"/>
              </w:rPr>
            </w:pPr>
            <w:r w:rsidRPr="00892BA1">
              <w:rPr>
                <w:spacing w:val="-4"/>
                <w:szCs w:val="24"/>
                <w:lang w:val="sv-SE"/>
              </w:rPr>
              <w:t>1</w:t>
            </w:r>
          </w:p>
        </w:tc>
        <w:tc>
          <w:tcPr>
            <w:tcW w:w="2140" w:type="pct"/>
          </w:tcPr>
          <w:p w14:paraId="31A57E47" w14:textId="77777777" w:rsidR="00F646B5" w:rsidRPr="00892BA1" w:rsidRDefault="00F646B5" w:rsidP="0081726D">
            <w:pPr>
              <w:spacing w:before="60" w:after="60"/>
              <w:rPr>
                <w:spacing w:val="-4"/>
                <w:szCs w:val="24"/>
                <w:lang w:val="sv-SE"/>
              </w:rPr>
            </w:pPr>
            <w:r w:rsidRPr="00892BA1">
              <w:rPr>
                <w:spacing w:val="-4"/>
                <w:szCs w:val="24"/>
                <w:lang w:val="sv-SE"/>
              </w:rPr>
              <w:t xml:space="preserve">Tên thành viên đứng đầu liên danh </w:t>
            </w:r>
            <w:r w:rsidRPr="00892BA1">
              <w:rPr>
                <w:i/>
                <w:spacing w:val="-4"/>
                <w:szCs w:val="24"/>
                <w:lang w:val="sv-SE"/>
              </w:rPr>
              <w:t>(Hệ thống tự động trích xuất)</w:t>
            </w:r>
          </w:p>
        </w:tc>
        <w:tc>
          <w:tcPr>
            <w:tcW w:w="1158" w:type="pct"/>
          </w:tcPr>
          <w:p w14:paraId="34EA456F"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1A7677EC"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c>
          <w:tcPr>
            <w:tcW w:w="1313" w:type="pct"/>
          </w:tcPr>
          <w:p w14:paraId="4DE36A98"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287D20D9"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r>
      <w:tr w:rsidR="00892BA1" w:rsidRPr="00892BA1" w14:paraId="474D275C" w14:textId="77777777" w:rsidTr="00474D64">
        <w:tc>
          <w:tcPr>
            <w:tcW w:w="388" w:type="pct"/>
          </w:tcPr>
          <w:p w14:paraId="410982F1" w14:textId="77777777" w:rsidR="00F646B5" w:rsidRPr="00892BA1" w:rsidRDefault="00F646B5" w:rsidP="0081726D">
            <w:pPr>
              <w:spacing w:before="60" w:after="60"/>
              <w:jc w:val="center"/>
              <w:rPr>
                <w:spacing w:val="-4"/>
                <w:szCs w:val="24"/>
                <w:lang w:val="sv-SE"/>
              </w:rPr>
            </w:pPr>
            <w:r w:rsidRPr="00892BA1">
              <w:rPr>
                <w:spacing w:val="-4"/>
                <w:szCs w:val="24"/>
                <w:lang w:val="sv-SE"/>
              </w:rPr>
              <w:t>2</w:t>
            </w:r>
          </w:p>
        </w:tc>
        <w:tc>
          <w:tcPr>
            <w:tcW w:w="2140" w:type="pct"/>
          </w:tcPr>
          <w:p w14:paraId="24F12FF8" w14:textId="77777777" w:rsidR="00F646B5" w:rsidRPr="00892BA1" w:rsidRDefault="00F646B5" w:rsidP="0081726D">
            <w:pPr>
              <w:spacing w:before="60" w:after="60"/>
              <w:rPr>
                <w:spacing w:val="-4"/>
                <w:szCs w:val="24"/>
                <w:lang w:val="sv-SE"/>
              </w:rPr>
            </w:pPr>
            <w:r w:rsidRPr="00892BA1">
              <w:rPr>
                <w:spacing w:val="-4"/>
                <w:szCs w:val="24"/>
                <w:lang w:val="sv-SE"/>
              </w:rPr>
              <w:t>Tên thành viên thứ 2</w:t>
            </w:r>
          </w:p>
        </w:tc>
        <w:tc>
          <w:tcPr>
            <w:tcW w:w="1158" w:type="pct"/>
          </w:tcPr>
          <w:p w14:paraId="53C9FD75"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070D4C78"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c>
          <w:tcPr>
            <w:tcW w:w="1313" w:type="pct"/>
          </w:tcPr>
          <w:p w14:paraId="243B5EB4"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p w14:paraId="14ACE155" w14:textId="77777777" w:rsidR="00F646B5" w:rsidRPr="00892BA1" w:rsidRDefault="00F646B5" w:rsidP="0081726D">
            <w:pPr>
              <w:spacing w:before="60" w:after="60"/>
              <w:jc w:val="center"/>
              <w:rPr>
                <w:spacing w:val="-4"/>
                <w:szCs w:val="24"/>
                <w:lang w:val="sv-SE"/>
              </w:rPr>
            </w:pPr>
            <w:r w:rsidRPr="00892BA1">
              <w:rPr>
                <w:spacing w:val="-4"/>
                <w:szCs w:val="24"/>
                <w:lang w:val="sv-SE"/>
              </w:rPr>
              <w:t>- ___%</w:t>
            </w:r>
          </w:p>
        </w:tc>
      </w:tr>
      <w:tr w:rsidR="00892BA1" w:rsidRPr="00892BA1" w14:paraId="4A4C277F" w14:textId="77777777" w:rsidTr="00474D64">
        <w:trPr>
          <w:trHeight w:val="401"/>
        </w:trPr>
        <w:tc>
          <w:tcPr>
            <w:tcW w:w="388" w:type="pct"/>
          </w:tcPr>
          <w:p w14:paraId="75EBD813"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c>
          <w:tcPr>
            <w:tcW w:w="2140" w:type="pct"/>
          </w:tcPr>
          <w:p w14:paraId="73CD4111" w14:textId="77777777" w:rsidR="00F646B5" w:rsidRPr="00892BA1" w:rsidRDefault="00F646B5" w:rsidP="0081726D">
            <w:pPr>
              <w:spacing w:before="60" w:after="60"/>
              <w:rPr>
                <w:spacing w:val="-4"/>
                <w:szCs w:val="24"/>
                <w:lang w:val="sv-SE"/>
              </w:rPr>
            </w:pPr>
            <w:r w:rsidRPr="00892BA1">
              <w:rPr>
                <w:spacing w:val="-4"/>
                <w:szCs w:val="24"/>
                <w:lang w:val="sv-SE"/>
              </w:rPr>
              <w:t>....</w:t>
            </w:r>
          </w:p>
        </w:tc>
        <w:tc>
          <w:tcPr>
            <w:tcW w:w="1158" w:type="pct"/>
          </w:tcPr>
          <w:p w14:paraId="2446263C"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c>
          <w:tcPr>
            <w:tcW w:w="1313" w:type="pct"/>
          </w:tcPr>
          <w:p w14:paraId="3235856B" w14:textId="77777777" w:rsidR="00F646B5" w:rsidRPr="00892BA1" w:rsidRDefault="00F646B5" w:rsidP="0081726D">
            <w:pPr>
              <w:spacing w:before="60" w:after="60"/>
              <w:jc w:val="center"/>
              <w:rPr>
                <w:spacing w:val="-4"/>
                <w:szCs w:val="24"/>
                <w:lang w:val="sv-SE"/>
              </w:rPr>
            </w:pPr>
            <w:r w:rsidRPr="00892BA1">
              <w:rPr>
                <w:spacing w:val="-4"/>
                <w:szCs w:val="24"/>
                <w:lang w:val="sv-SE"/>
              </w:rPr>
              <w:t>......</w:t>
            </w:r>
          </w:p>
        </w:tc>
      </w:tr>
      <w:tr w:rsidR="0081726D" w:rsidRPr="00892BA1" w14:paraId="1AAF9F24" w14:textId="77777777" w:rsidTr="00474D64">
        <w:trPr>
          <w:trHeight w:val="703"/>
        </w:trPr>
        <w:tc>
          <w:tcPr>
            <w:tcW w:w="2529" w:type="pct"/>
            <w:gridSpan w:val="2"/>
            <w:vAlign w:val="center"/>
          </w:tcPr>
          <w:p w14:paraId="669413DE" w14:textId="77777777" w:rsidR="00F646B5" w:rsidRPr="00892BA1" w:rsidRDefault="00F646B5" w:rsidP="0081726D">
            <w:pPr>
              <w:spacing w:before="60" w:after="60"/>
              <w:jc w:val="center"/>
              <w:rPr>
                <w:b/>
                <w:spacing w:val="-4"/>
                <w:szCs w:val="24"/>
                <w:lang w:val="sv-SE"/>
              </w:rPr>
            </w:pPr>
            <w:r w:rsidRPr="00892BA1">
              <w:rPr>
                <w:b/>
                <w:spacing w:val="-4"/>
                <w:szCs w:val="24"/>
                <w:lang w:val="sv-SE"/>
              </w:rPr>
              <w:t>Tổng cộng</w:t>
            </w:r>
          </w:p>
        </w:tc>
        <w:tc>
          <w:tcPr>
            <w:tcW w:w="1158" w:type="pct"/>
            <w:vAlign w:val="center"/>
          </w:tcPr>
          <w:p w14:paraId="59CB1898" w14:textId="77777777" w:rsidR="00F646B5" w:rsidRPr="00892BA1" w:rsidRDefault="00F646B5" w:rsidP="0081726D">
            <w:pPr>
              <w:spacing w:before="60" w:after="60"/>
              <w:jc w:val="center"/>
              <w:rPr>
                <w:b/>
                <w:spacing w:val="-4"/>
                <w:szCs w:val="24"/>
                <w:lang w:val="sv-SE"/>
              </w:rPr>
            </w:pPr>
            <w:r w:rsidRPr="00892BA1">
              <w:rPr>
                <w:b/>
                <w:spacing w:val="-4"/>
                <w:szCs w:val="24"/>
                <w:lang w:val="sv-SE"/>
              </w:rPr>
              <w:t>Toàn bộ công việc của gói thầu</w:t>
            </w:r>
          </w:p>
        </w:tc>
        <w:tc>
          <w:tcPr>
            <w:tcW w:w="1313" w:type="pct"/>
            <w:vAlign w:val="center"/>
          </w:tcPr>
          <w:p w14:paraId="5F7B5D1A" w14:textId="77777777" w:rsidR="00F646B5" w:rsidRPr="00892BA1" w:rsidRDefault="00F646B5" w:rsidP="0081726D">
            <w:pPr>
              <w:spacing w:before="60" w:after="60"/>
              <w:jc w:val="center"/>
              <w:rPr>
                <w:b/>
                <w:spacing w:val="-4"/>
                <w:szCs w:val="24"/>
                <w:lang w:val="sv-SE"/>
              </w:rPr>
            </w:pPr>
            <w:r w:rsidRPr="00892BA1">
              <w:rPr>
                <w:b/>
                <w:spacing w:val="-4"/>
                <w:szCs w:val="24"/>
                <w:lang w:val="sv-SE"/>
              </w:rPr>
              <w:t>100%</w:t>
            </w:r>
          </w:p>
        </w:tc>
      </w:tr>
    </w:tbl>
    <w:p w14:paraId="5E78E2BF" w14:textId="77777777" w:rsidR="00F646B5" w:rsidRPr="00892BA1" w:rsidRDefault="00F646B5" w:rsidP="0081726D">
      <w:pPr>
        <w:spacing w:before="120" w:after="120"/>
        <w:ind w:firstLine="709"/>
        <w:rPr>
          <w:i/>
          <w:spacing w:val="-4"/>
          <w:sz w:val="20"/>
          <w:szCs w:val="28"/>
          <w:lang w:val="sv-SE"/>
        </w:rPr>
      </w:pPr>
    </w:p>
    <w:p w14:paraId="5E9F9BD7" w14:textId="77777777" w:rsidR="00F646B5" w:rsidRPr="00892BA1" w:rsidRDefault="00F646B5" w:rsidP="00237821">
      <w:pPr>
        <w:spacing w:before="120" w:after="120"/>
        <w:rPr>
          <w:b/>
          <w:sz w:val="28"/>
          <w:szCs w:val="28"/>
          <w:lang w:val="sv-SE"/>
        </w:rPr>
      </w:pPr>
      <w:r w:rsidRPr="00892BA1">
        <w:rPr>
          <w:b/>
          <w:sz w:val="28"/>
          <w:szCs w:val="28"/>
          <w:lang w:val="sv-SE"/>
        </w:rPr>
        <w:t xml:space="preserve">Điều 3. Hiệu lực của thỏa thuận liên danh </w:t>
      </w:r>
    </w:p>
    <w:p w14:paraId="2C2A7ADF" w14:textId="77777777" w:rsidR="00F646B5" w:rsidRPr="00892BA1" w:rsidRDefault="00F646B5" w:rsidP="0081726D">
      <w:pPr>
        <w:spacing w:before="120" w:after="120"/>
        <w:rPr>
          <w:sz w:val="28"/>
          <w:szCs w:val="28"/>
          <w:lang w:val="sv-SE"/>
        </w:rPr>
      </w:pPr>
      <w:r w:rsidRPr="00892BA1">
        <w:rPr>
          <w:sz w:val="28"/>
          <w:szCs w:val="28"/>
          <w:lang w:val="sv-SE"/>
        </w:rPr>
        <w:tab/>
        <w:t xml:space="preserve">1. Thỏa thuận liên danh có hiệu lực kể từ ngày ký. </w:t>
      </w:r>
    </w:p>
    <w:p w14:paraId="74B888D6" w14:textId="77777777" w:rsidR="00F646B5" w:rsidRPr="00892BA1" w:rsidRDefault="00F646B5" w:rsidP="0081726D">
      <w:pPr>
        <w:spacing w:before="120" w:after="120"/>
        <w:rPr>
          <w:sz w:val="28"/>
          <w:szCs w:val="28"/>
          <w:lang w:val="sv-SE"/>
        </w:rPr>
      </w:pPr>
      <w:r w:rsidRPr="00892BA1">
        <w:rPr>
          <w:sz w:val="28"/>
          <w:szCs w:val="28"/>
          <w:lang w:val="sv-SE"/>
        </w:rPr>
        <w:tab/>
        <w:t>2. Thỏa thuận liên danh chấm dứt hiệu lực trong các trường hợp sau:</w:t>
      </w:r>
    </w:p>
    <w:p w14:paraId="6666730D" w14:textId="77777777" w:rsidR="00F646B5" w:rsidRPr="00892BA1" w:rsidRDefault="00F646B5" w:rsidP="0081726D">
      <w:pPr>
        <w:spacing w:before="120" w:after="120"/>
        <w:rPr>
          <w:sz w:val="28"/>
          <w:szCs w:val="28"/>
          <w:lang w:val="sv-SE"/>
        </w:rPr>
      </w:pPr>
      <w:r w:rsidRPr="00892BA1">
        <w:rPr>
          <w:sz w:val="28"/>
          <w:szCs w:val="28"/>
          <w:lang w:val="sv-SE"/>
        </w:rPr>
        <w:tab/>
        <w:t>- Các bên hoàn thành trách nhiệm, nghĩa vụ của mình và tiến hành thanh lý hợp đồng;</w:t>
      </w:r>
    </w:p>
    <w:p w14:paraId="03589690" w14:textId="77777777" w:rsidR="00F646B5" w:rsidRPr="00892BA1" w:rsidRDefault="00F646B5" w:rsidP="0081726D">
      <w:pPr>
        <w:spacing w:before="120" w:after="120"/>
        <w:rPr>
          <w:sz w:val="28"/>
          <w:szCs w:val="28"/>
          <w:lang w:val="sv-SE"/>
        </w:rPr>
      </w:pPr>
      <w:r w:rsidRPr="00892BA1">
        <w:rPr>
          <w:sz w:val="28"/>
          <w:szCs w:val="28"/>
          <w:lang w:val="sv-SE"/>
        </w:rPr>
        <w:tab/>
        <w:t>- Các bên cùng thỏa thuận chấm dứt;</w:t>
      </w:r>
    </w:p>
    <w:p w14:paraId="7894C7CF" w14:textId="77777777" w:rsidR="00F646B5" w:rsidRPr="00892BA1" w:rsidRDefault="00F646B5" w:rsidP="0081726D">
      <w:pPr>
        <w:spacing w:before="120" w:after="120"/>
        <w:rPr>
          <w:sz w:val="28"/>
          <w:szCs w:val="28"/>
          <w:lang w:val="sv-SE"/>
        </w:rPr>
      </w:pPr>
      <w:r w:rsidRPr="00892BA1">
        <w:rPr>
          <w:sz w:val="28"/>
          <w:szCs w:val="28"/>
          <w:lang w:val="sv-SE"/>
        </w:rPr>
        <w:tab/>
        <w:t>- Nhà thầu liên danh không trúng thầu;</w:t>
      </w:r>
    </w:p>
    <w:p w14:paraId="7EC2448F" w14:textId="77777777" w:rsidR="00F646B5" w:rsidRPr="00892BA1" w:rsidRDefault="00F646B5" w:rsidP="0081726D">
      <w:pPr>
        <w:spacing w:before="120" w:after="120"/>
        <w:rPr>
          <w:sz w:val="28"/>
          <w:szCs w:val="28"/>
          <w:lang w:val="sv-SE"/>
        </w:rPr>
      </w:pPr>
      <w:r w:rsidRPr="00892BA1">
        <w:rPr>
          <w:sz w:val="28"/>
          <w:szCs w:val="28"/>
          <w:lang w:val="sv-SE"/>
        </w:rPr>
        <w:tab/>
        <w:t xml:space="preserve">- Hủy thầu gói thầu </w:t>
      </w:r>
      <w:r w:rsidR="00237821">
        <w:rPr>
          <w:sz w:val="28"/>
          <w:szCs w:val="28"/>
          <w:lang w:val="sv-SE"/>
        </w:rPr>
        <w:t xml:space="preserve">....... </w:t>
      </w:r>
      <w:r w:rsidRPr="00892BA1">
        <w:rPr>
          <w:sz w:val="28"/>
          <w:szCs w:val="28"/>
          <w:lang w:val="sv-SE"/>
        </w:rPr>
        <w:t>thuộc dự án</w:t>
      </w:r>
      <w:r w:rsidR="00B57BA3" w:rsidRPr="00892BA1">
        <w:rPr>
          <w:sz w:val="28"/>
          <w:szCs w:val="28"/>
          <w:lang w:val="sv-SE"/>
        </w:rPr>
        <w:t>/</w:t>
      </w:r>
      <w:r w:rsidR="00B57BA3" w:rsidRPr="00892BA1">
        <w:rPr>
          <w:sz w:val="28"/>
          <w:szCs w:val="28"/>
          <w:lang w:val="it-IT"/>
        </w:rPr>
        <w:t xml:space="preserve"> dự toán mua sắm</w:t>
      </w:r>
      <w:r w:rsidRPr="00892BA1">
        <w:rPr>
          <w:sz w:val="28"/>
          <w:szCs w:val="28"/>
          <w:lang w:val="sv-SE"/>
        </w:rPr>
        <w:t xml:space="preserve"> </w:t>
      </w:r>
      <w:r w:rsidR="00237821">
        <w:rPr>
          <w:sz w:val="28"/>
          <w:szCs w:val="28"/>
          <w:lang w:val="sv-SE"/>
        </w:rPr>
        <w:t xml:space="preserve">...... </w:t>
      </w:r>
      <w:r w:rsidRPr="00892BA1">
        <w:rPr>
          <w:sz w:val="28"/>
          <w:szCs w:val="28"/>
          <w:lang w:val="sv-SE"/>
        </w:rPr>
        <w:t xml:space="preserve">theo thông báo của </w:t>
      </w:r>
      <w:r w:rsidR="00284BFC" w:rsidRPr="00892BA1">
        <w:rPr>
          <w:sz w:val="28"/>
          <w:szCs w:val="28"/>
          <w:lang w:val="sv-SE"/>
        </w:rPr>
        <w:t xml:space="preserve">Chủ đầu tư, </w:t>
      </w:r>
      <w:r w:rsidRPr="00892BA1">
        <w:rPr>
          <w:sz w:val="28"/>
          <w:szCs w:val="28"/>
          <w:lang w:val="sv-SE"/>
        </w:rPr>
        <w:t>Bên mời thầu.</w:t>
      </w:r>
    </w:p>
    <w:p w14:paraId="7DCD2598" w14:textId="77777777" w:rsidR="00F646B5" w:rsidRPr="00892BA1" w:rsidRDefault="00F646B5" w:rsidP="0081726D">
      <w:pPr>
        <w:spacing w:before="120" w:after="120"/>
        <w:rPr>
          <w:spacing w:val="-6"/>
          <w:sz w:val="28"/>
          <w:szCs w:val="28"/>
          <w:lang w:val="sv-SE"/>
        </w:rPr>
      </w:pPr>
      <w:r w:rsidRPr="00892BA1">
        <w:rPr>
          <w:sz w:val="28"/>
          <w:szCs w:val="28"/>
          <w:lang w:val="sv-SE"/>
        </w:rPr>
        <w:tab/>
      </w:r>
      <w:r w:rsidRPr="00892BA1">
        <w:rPr>
          <w:spacing w:val="-6"/>
          <w:sz w:val="28"/>
          <w:szCs w:val="28"/>
          <w:lang w:val="sv-SE"/>
        </w:rPr>
        <w:t>Thỏa thuận liên danh được lập trên sự chấp thuận của tất cả các thành viên.</w:t>
      </w:r>
    </w:p>
    <w:p w14:paraId="42283DF7" w14:textId="77777777" w:rsidR="00F646B5" w:rsidRPr="00892BA1" w:rsidRDefault="00F646B5" w:rsidP="0081726D">
      <w:pPr>
        <w:spacing w:before="120" w:after="120"/>
        <w:rPr>
          <w:sz w:val="28"/>
          <w:szCs w:val="28"/>
          <w:lang w:val="sv-SE"/>
        </w:rPr>
      </w:pPr>
    </w:p>
    <w:p w14:paraId="1CDE0F6A" w14:textId="77777777" w:rsidR="00F646B5" w:rsidRPr="00892BA1" w:rsidRDefault="00F646B5" w:rsidP="0081726D">
      <w:pPr>
        <w:spacing w:before="120" w:after="120"/>
        <w:jc w:val="right"/>
        <w:rPr>
          <w:b/>
          <w:sz w:val="28"/>
          <w:szCs w:val="28"/>
          <w:lang w:val="sv-SE"/>
        </w:rPr>
      </w:pPr>
      <w:r w:rsidRPr="00892BA1">
        <w:rPr>
          <w:b/>
          <w:sz w:val="28"/>
          <w:szCs w:val="28"/>
          <w:lang w:val="sv-SE"/>
        </w:rPr>
        <w:t>ĐẠI DIỆN HỢP PHÁP CỦA THÀNH VIÊN ĐỨNG ĐẦU LIÊN DANH</w:t>
      </w:r>
    </w:p>
    <w:p w14:paraId="0E021174" w14:textId="77777777" w:rsidR="00F646B5" w:rsidRPr="00892BA1" w:rsidRDefault="00F646B5" w:rsidP="0081726D">
      <w:pPr>
        <w:spacing w:before="120" w:after="120"/>
        <w:jc w:val="right"/>
        <w:rPr>
          <w:i/>
          <w:sz w:val="28"/>
          <w:szCs w:val="28"/>
          <w:lang w:val="sv-SE"/>
        </w:rPr>
      </w:pPr>
      <w:r w:rsidRPr="00892BA1">
        <w:rPr>
          <w:i/>
          <w:sz w:val="28"/>
          <w:szCs w:val="28"/>
          <w:lang w:val="sv-SE"/>
        </w:rPr>
        <w:t>[xác nhận, chữ ký số]</w:t>
      </w:r>
    </w:p>
    <w:p w14:paraId="00644E9C" w14:textId="77777777" w:rsidR="00F646B5" w:rsidRPr="00892BA1" w:rsidRDefault="00F646B5" w:rsidP="0081726D">
      <w:pPr>
        <w:spacing w:before="120" w:after="120"/>
        <w:jc w:val="right"/>
        <w:rPr>
          <w:b/>
          <w:sz w:val="28"/>
          <w:szCs w:val="28"/>
          <w:lang w:val="sv-SE"/>
        </w:rPr>
      </w:pPr>
      <w:r w:rsidRPr="00892BA1">
        <w:rPr>
          <w:b/>
          <w:sz w:val="28"/>
          <w:szCs w:val="28"/>
          <w:lang w:val="sv-SE"/>
        </w:rPr>
        <w:t>ĐẠI DIỆN HỢP PHÁP CỦA THÀNH VIÊN LIÊN DANH</w:t>
      </w:r>
    </w:p>
    <w:p w14:paraId="23286461" w14:textId="77777777" w:rsidR="00F646B5" w:rsidRPr="00892BA1" w:rsidRDefault="00F646B5" w:rsidP="0081726D">
      <w:pPr>
        <w:spacing w:before="120" w:after="120"/>
        <w:jc w:val="right"/>
        <w:rPr>
          <w:i/>
          <w:sz w:val="28"/>
          <w:szCs w:val="28"/>
          <w:lang w:val="sv-SE"/>
        </w:rPr>
      </w:pPr>
      <w:r w:rsidRPr="00892BA1">
        <w:rPr>
          <w:i/>
          <w:sz w:val="28"/>
          <w:szCs w:val="28"/>
          <w:lang w:val="sv-SE"/>
        </w:rPr>
        <w:t>[xác nhận, chữ ký số]</w:t>
      </w:r>
    </w:p>
    <w:p w14:paraId="5F9FAF6F" w14:textId="77777777" w:rsidR="00F646B5" w:rsidRDefault="00F646B5" w:rsidP="0081726D">
      <w:pPr>
        <w:pStyle w:val="SectionVHeader"/>
        <w:widowControl w:val="0"/>
        <w:spacing w:before="120" w:after="120"/>
        <w:ind w:firstLine="567"/>
        <w:jc w:val="both"/>
        <w:outlineLvl w:val="2"/>
        <w:rPr>
          <w:b w:val="0"/>
          <w:sz w:val="28"/>
          <w:szCs w:val="28"/>
          <w:lang w:val="sv-SE"/>
        </w:rPr>
      </w:pPr>
    </w:p>
    <w:p w14:paraId="0C1A2785"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626AC5E6"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3536E551"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16082953"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522600E9"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16FDC77C"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20DA958C" w14:textId="77777777" w:rsidR="000B24F7" w:rsidRDefault="000B24F7" w:rsidP="0081726D">
      <w:pPr>
        <w:pStyle w:val="SectionVHeader"/>
        <w:widowControl w:val="0"/>
        <w:spacing w:before="120" w:after="120"/>
        <w:ind w:firstLine="567"/>
        <w:jc w:val="both"/>
        <w:outlineLvl w:val="2"/>
        <w:rPr>
          <w:b w:val="0"/>
          <w:sz w:val="28"/>
          <w:szCs w:val="28"/>
          <w:lang w:val="sv-SE"/>
        </w:rPr>
      </w:pPr>
    </w:p>
    <w:p w14:paraId="7CA7E9DB" w14:textId="77777777" w:rsidR="000B24F7" w:rsidRPr="00892BA1" w:rsidRDefault="000B24F7" w:rsidP="0081726D">
      <w:pPr>
        <w:pStyle w:val="SectionVHeader"/>
        <w:widowControl w:val="0"/>
        <w:spacing w:before="120" w:after="120"/>
        <w:ind w:firstLine="567"/>
        <w:jc w:val="both"/>
        <w:outlineLvl w:val="2"/>
        <w:rPr>
          <w:b w:val="0"/>
          <w:sz w:val="28"/>
          <w:szCs w:val="28"/>
          <w:lang w:val="sv-SE"/>
        </w:rPr>
      </w:pPr>
    </w:p>
    <w:p w14:paraId="50C37A22" w14:textId="77777777" w:rsidR="00F646B5" w:rsidRDefault="00F646B5" w:rsidP="000B742A">
      <w:pPr>
        <w:pStyle w:val="SectionVHeader"/>
        <w:widowControl w:val="0"/>
        <w:spacing w:before="120" w:after="120"/>
        <w:jc w:val="both"/>
        <w:outlineLvl w:val="2"/>
        <w:rPr>
          <w:b w:val="0"/>
          <w:sz w:val="26"/>
          <w:szCs w:val="28"/>
          <w:lang w:val="sv-SE"/>
        </w:rPr>
      </w:pPr>
      <w:r w:rsidRPr="00892BA1">
        <w:rPr>
          <w:b w:val="0"/>
          <w:sz w:val="26"/>
          <w:szCs w:val="28"/>
          <w:lang w:val="sv-SE"/>
        </w:rPr>
        <w:t>Ghi chú:</w:t>
      </w:r>
    </w:p>
    <w:p w14:paraId="763142B0" w14:textId="77777777" w:rsidR="00824C0F" w:rsidRPr="00824C0F" w:rsidRDefault="00824C0F" w:rsidP="000B742A">
      <w:pPr>
        <w:pStyle w:val="SectionVHeader"/>
        <w:widowControl w:val="0"/>
        <w:spacing w:before="120" w:after="120"/>
        <w:jc w:val="both"/>
        <w:outlineLvl w:val="2"/>
        <w:rPr>
          <w:b w:val="0"/>
          <w:sz w:val="26"/>
          <w:szCs w:val="26"/>
          <w:lang w:val="sv-SE"/>
        </w:rPr>
      </w:pPr>
      <w:r w:rsidRPr="00EF639D">
        <w:rPr>
          <w:b w:val="0"/>
          <w:sz w:val="26"/>
          <w:szCs w:val="26"/>
          <w:lang w:val="sv-SE"/>
        </w:rPr>
        <w:t>(1)</w:t>
      </w:r>
      <w:r w:rsidRPr="00EF639D">
        <w:rPr>
          <w:sz w:val="26"/>
          <w:szCs w:val="26"/>
          <w:lang w:val="sv-SE"/>
        </w:rPr>
        <w:t xml:space="preserve"> </w:t>
      </w:r>
      <w:r w:rsidRPr="00EF639D">
        <w:rPr>
          <w:b w:val="0"/>
          <w:sz w:val="26"/>
          <w:szCs w:val="26"/>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5AD8600F" w14:textId="77777777" w:rsidR="00F646B5" w:rsidRPr="00892BA1" w:rsidRDefault="00F646B5" w:rsidP="000B742A">
      <w:pPr>
        <w:pStyle w:val="SectionVHeader"/>
        <w:widowControl w:val="0"/>
        <w:spacing w:before="120" w:after="120"/>
        <w:jc w:val="both"/>
        <w:outlineLvl w:val="2"/>
        <w:rPr>
          <w:b w:val="0"/>
          <w:spacing w:val="-2"/>
          <w:sz w:val="26"/>
          <w:lang w:val="sv-SE"/>
        </w:rPr>
      </w:pPr>
      <w:r w:rsidRPr="00892BA1">
        <w:rPr>
          <w:b w:val="0"/>
          <w:spacing w:val="-2"/>
          <w:sz w:val="26"/>
          <w:lang w:val="sv-SE"/>
        </w:rPr>
        <w:t>(</w:t>
      </w:r>
      <w:r w:rsidR="00824C0F">
        <w:rPr>
          <w:b w:val="0"/>
          <w:spacing w:val="-2"/>
          <w:sz w:val="26"/>
          <w:lang w:val="sv-SE"/>
        </w:rPr>
        <w:t>2</w:t>
      </w:r>
      <w:r w:rsidRPr="00892BA1">
        <w:rPr>
          <w:b w:val="0"/>
          <w:spacing w:val="-2"/>
          <w:sz w:val="26"/>
          <w:lang w:val="sv-SE"/>
        </w:rPr>
        <w:t>) Hệ thống tự động cập nhật các văn bản quy phạm pháp luật theo quy định hiện hành.</w:t>
      </w:r>
    </w:p>
    <w:p w14:paraId="39E9FEAF" w14:textId="77777777" w:rsidR="00F646B5" w:rsidRPr="00892BA1" w:rsidRDefault="00F646B5" w:rsidP="000B742A">
      <w:pPr>
        <w:pStyle w:val="SectionVHeader"/>
        <w:widowControl w:val="0"/>
        <w:spacing w:before="120" w:after="120"/>
        <w:jc w:val="both"/>
        <w:outlineLvl w:val="2"/>
        <w:rPr>
          <w:b w:val="0"/>
          <w:spacing w:val="-2"/>
          <w:sz w:val="26"/>
          <w:lang w:val="es-ES"/>
        </w:rPr>
      </w:pPr>
      <w:r w:rsidRPr="00892BA1">
        <w:rPr>
          <w:b w:val="0"/>
          <w:spacing w:val="-2"/>
          <w:sz w:val="26"/>
          <w:lang w:val="sv-SE"/>
        </w:rPr>
        <w:t>(</w:t>
      </w:r>
      <w:r w:rsidR="00824C0F">
        <w:rPr>
          <w:b w:val="0"/>
          <w:spacing w:val="-2"/>
          <w:sz w:val="26"/>
          <w:lang w:val="sv-SE"/>
        </w:rPr>
        <w:t>3</w:t>
      </w:r>
      <w:r w:rsidRPr="00892BA1">
        <w:rPr>
          <w:b w:val="0"/>
          <w:spacing w:val="-2"/>
          <w:sz w:val="26"/>
          <w:lang w:val="sv-SE"/>
        </w:rPr>
        <w:t xml:space="preserve">) Việc phân công trách nhiệm </w:t>
      </w:r>
      <w:r w:rsidRPr="00892BA1">
        <w:rPr>
          <w:b w:val="0"/>
          <w:spacing w:val="-2"/>
          <w:sz w:val="26"/>
          <w:lang w:val="es-ES"/>
        </w:rPr>
        <w:t xml:space="preserve">bao gồm một hoặc nhiều công việc </w:t>
      </w:r>
      <w:r w:rsidR="001D7A39" w:rsidRPr="00892BA1">
        <w:rPr>
          <w:b w:val="0"/>
          <w:spacing w:val="-2"/>
          <w:sz w:val="26"/>
          <w:lang w:val="es-ES"/>
        </w:rPr>
        <w:t xml:space="preserve">như đã nêu. </w:t>
      </w:r>
    </w:p>
    <w:p w14:paraId="60DC543E" w14:textId="77777777" w:rsidR="00181B02" w:rsidRPr="00892BA1" w:rsidRDefault="00F646B5" w:rsidP="00F942F4">
      <w:pPr>
        <w:spacing w:before="120" w:after="120"/>
        <w:rPr>
          <w:i/>
          <w:spacing w:val="-2"/>
          <w:sz w:val="28"/>
          <w:szCs w:val="28"/>
          <w:lang w:val="es-ES_tradnl"/>
        </w:rPr>
      </w:pPr>
      <w:r w:rsidRPr="00892BA1">
        <w:rPr>
          <w:spacing w:val="-2"/>
          <w:sz w:val="26"/>
          <w:szCs w:val="28"/>
          <w:lang w:val="es-ES"/>
        </w:rPr>
        <w:t>(</w:t>
      </w:r>
      <w:r w:rsidR="00824C0F">
        <w:rPr>
          <w:spacing w:val="-2"/>
          <w:sz w:val="26"/>
          <w:szCs w:val="28"/>
          <w:lang w:val="es-ES"/>
        </w:rPr>
        <w:t>4</w:t>
      </w:r>
      <w:r w:rsidRPr="00892BA1">
        <w:rPr>
          <w:spacing w:val="-2"/>
          <w:sz w:val="26"/>
          <w:szCs w:val="28"/>
          <w:lang w:val="es-ES"/>
        </w:rPr>
        <w:t xml:space="preserve">) Nhà thầu </w:t>
      </w:r>
      <w:r w:rsidRPr="00892BA1">
        <w:rPr>
          <w:spacing w:val="-2"/>
          <w:sz w:val="26"/>
          <w:szCs w:val="28"/>
          <w:lang w:val="sv-SE"/>
        </w:rPr>
        <w:t xml:space="preserve">phải ghi rõ nội dung công việc cụ thể và ước tính giá trị tương ứng </w:t>
      </w:r>
      <w:r w:rsidRPr="00896526">
        <w:rPr>
          <w:spacing w:val="-2"/>
          <w:sz w:val="26"/>
          <w:szCs w:val="26"/>
          <w:lang w:val="sv-SE"/>
        </w:rPr>
        <w:t xml:space="preserve">mà từng thành viên trong liên danh sẽ thực hiện, trách nhiệm chung, trách nhiệm riêng của từng thành viên, kể cả thành viên đứng đầu liên danh. </w:t>
      </w:r>
      <w:r w:rsidR="000C4567" w:rsidRPr="00896526">
        <w:rPr>
          <w:sz w:val="26"/>
          <w:szCs w:val="26"/>
          <w:lang w:val="vi-VN"/>
        </w:rPr>
        <w:t>Việc phân chia công việc trong liên danh phải căn cứ các hạng mục nêu trong bảng giá dự thầu</w:t>
      </w:r>
      <w:r w:rsidR="000C4567" w:rsidRPr="00896526">
        <w:rPr>
          <w:sz w:val="26"/>
          <w:szCs w:val="26"/>
          <w:lang w:val="sv-SE"/>
        </w:rPr>
        <w:t xml:space="preserve"> theo </w:t>
      </w:r>
      <w:r w:rsidR="000C4567" w:rsidRPr="00C90E9E">
        <w:rPr>
          <w:sz w:val="26"/>
          <w:szCs w:val="26"/>
          <w:lang w:val="es-ES"/>
        </w:rPr>
        <w:t xml:space="preserve">Mẫu số </w:t>
      </w:r>
      <w:r w:rsidR="00C0795D" w:rsidRPr="00C90E9E">
        <w:rPr>
          <w:sz w:val="26"/>
          <w:szCs w:val="26"/>
          <w:lang w:val="es-ES"/>
        </w:rPr>
        <w:t xml:space="preserve">11 </w:t>
      </w:r>
      <w:r w:rsidR="000C4567" w:rsidRPr="00C90E9E">
        <w:rPr>
          <w:sz w:val="26"/>
          <w:szCs w:val="26"/>
          <w:lang w:val="es-ES"/>
        </w:rPr>
        <w:t>Chương IV</w:t>
      </w:r>
      <w:r w:rsidR="000C4567" w:rsidRPr="00896526">
        <w:rPr>
          <w:sz w:val="26"/>
          <w:szCs w:val="26"/>
          <w:lang w:val="vi-VN"/>
        </w:rPr>
        <w:t xml:space="preserve"> hoặc theo các công việc thuộc quá trình sản xuất hạng mục trong bảng giá dự thầu, không được phân chia các công việc không thuộc các hạng mục này</w:t>
      </w:r>
      <w:r w:rsidR="000C4567" w:rsidRPr="00896526">
        <w:rPr>
          <w:sz w:val="26"/>
          <w:szCs w:val="26"/>
          <w:lang w:val="sv-SE"/>
        </w:rPr>
        <w:t>.</w:t>
      </w:r>
    </w:p>
    <w:p w14:paraId="7F98B219" w14:textId="77777777" w:rsidR="00181B02" w:rsidRPr="00892BA1" w:rsidRDefault="00181B02" w:rsidP="0081726D">
      <w:pPr>
        <w:spacing w:before="120" w:after="120"/>
        <w:ind w:firstLine="567"/>
        <w:jc w:val="right"/>
        <w:rPr>
          <w:i/>
          <w:spacing w:val="-2"/>
          <w:sz w:val="28"/>
          <w:szCs w:val="28"/>
          <w:lang w:val="es-ES_tradnl"/>
        </w:rPr>
      </w:pPr>
    </w:p>
    <w:p w14:paraId="1FF578A6" w14:textId="77777777" w:rsidR="005F60BF" w:rsidRDefault="005F60BF" w:rsidP="0081726D">
      <w:pPr>
        <w:spacing w:before="120" w:after="120"/>
        <w:ind w:firstLine="567"/>
        <w:jc w:val="right"/>
        <w:rPr>
          <w:i/>
          <w:spacing w:val="-2"/>
          <w:sz w:val="28"/>
          <w:szCs w:val="28"/>
          <w:lang w:val="es-ES_tradnl"/>
        </w:rPr>
        <w:sectPr w:rsidR="005F60BF" w:rsidSect="00AD7002">
          <w:footerReference w:type="default" r:id="rId9"/>
          <w:pgSz w:w="11907" w:h="16839" w:code="9"/>
          <w:pgMar w:top="1134" w:right="1134" w:bottom="1134" w:left="1701" w:header="737" w:footer="737" w:gutter="0"/>
          <w:cols w:space="720"/>
          <w:docGrid w:linePitch="360"/>
        </w:sectPr>
      </w:pPr>
    </w:p>
    <w:p w14:paraId="27222CAE" w14:textId="77777777" w:rsidR="005F60BF" w:rsidRPr="005F60BF" w:rsidRDefault="005F60BF" w:rsidP="005F60BF">
      <w:pPr>
        <w:spacing w:before="120" w:after="120" w:line="264" w:lineRule="auto"/>
        <w:ind w:firstLine="567"/>
        <w:jc w:val="right"/>
        <w:rPr>
          <w:b/>
          <w:sz w:val="26"/>
          <w:szCs w:val="26"/>
          <w:lang w:val="it-IT"/>
        </w:rPr>
      </w:pPr>
      <w:r w:rsidRPr="005F60BF">
        <w:rPr>
          <w:b/>
          <w:sz w:val="26"/>
          <w:szCs w:val="26"/>
          <w:lang w:val="it-IT"/>
        </w:rPr>
        <w:t>Mẫu số 04A (</w:t>
      </w:r>
      <w:r w:rsidR="00743BA3">
        <w:rPr>
          <w:b/>
          <w:sz w:val="26"/>
          <w:szCs w:val="26"/>
          <w:lang w:val="it-IT"/>
        </w:rPr>
        <w:t>Không áp dụng</w:t>
      </w:r>
      <w:r w:rsidRPr="005F60BF">
        <w:rPr>
          <w:b/>
          <w:sz w:val="26"/>
          <w:szCs w:val="26"/>
          <w:lang w:val="it-IT"/>
        </w:rPr>
        <w:t xml:space="preserve">) </w:t>
      </w:r>
    </w:p>
    <w:p w14:paraId="6518E7C6" w14:textId="77777777" w:rsidR="005F60BF" w:rsidRPr="005F60BF" w:rsidRDefault="005F60BF" w:rsidP="005F60BF">
      <w:pPr>
        <w:spacing w:before="120" w:after="120" w:line="264" w:lineRule="auto"/>
        <w:jc w:val="center"/>
        <w:rPr>
          <w:b/>
          <w:sz w:val="26"/>
          <w:szCs w:val="26"/>
          <w:lang w:val="it-IT"/>
        </w:rPr>
      </w:pPr>
    </w:p>
    <w:p w14:paraId="07808B99" w14:textId="77777777" w:rsidR="005F60BF" w:rsidRPr="005F60BF" w:rsidRDefault="005F60BF" w:rsidP="005F60BF">
      <w:pPr>
        <w:spacing w:before="120" w:after="120" w:line="264" w:lineRule="auto"/>
        <w:jc w:val="center"/>
        <w:rPr>
          <w:b/>
          <w:sz w:val="26"/>
          <w:szCs w:val="26"/>
          <w:lang w:val="it-IT"/>
        </w:rPr>
      </w:pPr>
      <w:r w:rsidRPr="005F60BF">
        <w:rPr>
          <w:b/>
          <w:sz w:val="26"/>
          <w:szCs w:val="26"/>
          <w:lang w:val="it-IT"/>
        </w:rPr>
        <w:t>BẢO LÃNH DỰ THẦU</w:t>
      </w:r>
      <w:r w:rsidRPr="005F60BF">
        <w:rPr>
          <w:b/>
          <w:sz w:val="26"/>
          <w:szCs w:val="26"/>
          <w:vertAlign w:val="superscript"/>
          <w:lang w:val="it-IT"/>
        </w:rPr>
        <w:t>(1)</w:t>
      </w:r>
    </w:p>
    <w:p w14:paraId="697818F0" w14:textId="77777777" w:rsidR="005F60BF" w:rsidRPr="005F60BF" w:rsidRDefault="005F60BF" w:rsidP="005F60BF">
      <w:pPr>
        <w:spacing w:before="120" w:after="120" w:line="264" w:lineRule="auto"/>
        <w:jc w:val="center"/>
        <w:rPr>
          <w:i/>
          <w:sz w:val="26"/>
          <w:szCs w:val="26"/>
          <w:lang w:val="it-IT"/>
        </w:rPr>
      </w:pPr>
      <w:r w:rsidRPr="005F60BF">
        <w:rPr>
          <w:i/>
          <w:sz w:val="26"/>
          <w:szCs w:val="26"/>
          <w:lang w:val="it-IT"/>
        </w:rPr>
        <w:t>(</w:t>
      </w:r>
      <w:r w:rsidR="00CE695C">
        <w:rPr>
          <w:i/>
          <w:sz w:val="26"/>
          <w:szCs w:val="26"/>
          <w:lang w:val="it-IT"/>
        </w:rPr>
        <w:t>á</w:t>
      </w:r>
      <w:r w:rsidRPr="005F60BF">
        <w:rPr>
          <w:i/>
          <w:sz w:val="26"/>
          <w:szCs w:val="26"/>
          <w:lang w:val="it-IT"/>
        </w:rPr>
        <w:t xml:space="preserve">p dụng </w:t>
      </w:r>
      <w:r w:rsidR="00CE695C">
        <w:rPr>
          <w:i/>
          <w:sz w:val="26"/>
          <w:szCs w:val="26"/>
          <w:lang w:val="it-IT"/>
        </w:rPr>
        <w:t>trong trường hợp</w:t>
      </w:r>
      <w:r w:rsidRPr="005F60BF">
        <w:rPr>
          <w:i/>
          <w:sz w:val="26"/>
          <w:szCs w:val="26"/>
          <w:lang w:val="it-IT"/>
        </w:rPr>
        <w:t xml:space="preserve"> nhà thầu độc lập)</w:t>
      </w:r>
    </w:p>
    <w:p w14:paraId="3F619D68" w14:textId="77777777" w:rsidR="005F60BF" w:rsidRPr="005F60BF" w:rsidRDefault="005F60BF" w:rsidP="005F60BF">
      <w:pPr>
        <w:spacing w:before="120" w:after="120" w:line="264" w:lineRule="auto"/>
        <w:jc w:val="center"/>
        <w:rPr>
          <w:i/>
          <w:sz w:val="26"/>
          <w:szCs w:val="26"/>
          <w:lang w:val="it-IT"/>
        </w:rPr>
      </w:pPr>
    </w:p>
    <w:p w14:paraId="1EE0800A"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r w:rsidRPr="005F60BF">
        <w:rPr>
          <w:rFonts w:eastAsia="Arial Unicode MS"/>
          <w:b/>
          <w:sz w:val="26"/>
          <w:szCs w:val="26"/>
          <w:lang w:val="es-ES_tradnl"/>
        </w:rPr>
        <w:t xml:space="preserve">Bên thụ hưởng: ___ </w:t>
      </w:r>
      <w:r w:rsidRPr="005F60BF">
        <w:rPr>
          <w:rFonts w:eastAsia="Arial Unicode MS"/>
          <w:i/>
          <w:sz w:val="26"/>
          <w:szCs w:val="26"/>
          <w:lang w:val="es-ES_tradnl"/>
        </w:rPr>
        <w:t xml:space="preserve">[ghi tên và địa chỉ của Chủ đầu tư quy định tại Mục 1.1 E-BDL hoặc tên Bên mời thầu quy định tại Mục 5.1 E-BDL] </w:t>
      </w:r>
    </w:p>
    <w:p w14:paraId="259CD0A2"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r w:rsidRPr="005F60BF">
        <w:rPr>
          <w:rFonts w:eastAsia="Arial Unicode MS"/>
          <w:b/>
          <w:sz w:val="26"/>
          <w:szCs w:val="26"/>
          <w:lang w:val="es-ES_tradnl"/>
        </w:rPr>
        <w:t xml:space="preserve">Ngày phát hành bảo lãnh: ___ </w:t>
      </w:r>
      <w:r w:rsidRPr="005F60BF">
        <w:rPr>
          <w:rFonts w:eastAsia="Arial Unicode MS"/>
          <w:i/>
          <w:sz w:val="26"/>
          <w:szCs w:val="26"/>
          <w:lang w:val="es-ES_tradnl"/>
        </w:rPr>
        <w:t>[ghi ngày phát hành bảo lãnh]</w:t>
      </w:r>
    </w:p>
    <w:p w14:paraId="0BFC97E5"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b/>
          <w:sz w:val="26"/>
          <w:szCs w:val="26"/>
          <w:lang w:val="es-ES_tradnl"/>
        </w:rPr>
        <w:t xml:space="preserve">BẢO LÃNH DỰ THẦU số: ___ </w:t>
      </w:r>
      <w:r w:rsidRPr="005F60BF">
        <w:rPr>
          <w:rFonts w:eastAsia="Arial Unicode MS"/>
          <w:i/>
          <w:sz w:val="26"/>
          <w:szCs w:val="26"/>
          <w:lang w:val="es-ES_tradnl"/>
        </w:rPr>
        <w:t>[ghi số trích yếu của Bảo lãnh dự thầu]</w:t>
      </w:r>
    </w:p>
    <w:p w14:paraId="745BD2C7" w14:textId="77777777" w:rsidR="005F60BF" w:rsidRPr="005F60BF" w:rsidRDefault="005F60BF" w:rsidP="005F60BF">
      <w:pPr>
        <w:widowControl w:val="0"/>
        <w:spacing w:before="120" w:after="120" w:line="264" w:lineRule="auto"/>
        <w:ind w:firstLine="709"/>
        <w:rPr>
          <w:rFonts w:eastAsia="Arial Unicode MS"/>
          <w:i/>
          <w:sz w:val="26"/>
          <w:szCs w:val="26"/>
          <w:lang w:val="es-ES_tradnl"/>
        </w:rPr>
      </w:pPr>
      <w:r w:rsidRPr="005F60BF">
        <w:rPr>
          <w:rFonts w:eastAsia="Arial Unicode MS"/>
          <w:b/>
          <w:sz w:val="26"/>
          <w:szCs w:val="26"/>
          <w:lang w:val="es-ES_tradnl"/>
        </w:rPr>
        <w:t xml:space="preserve">Bên bảo lãnh: ___ </w:t>
      </w:r>
      <w:r w:rsidRPr="005F60BF">
        <w:rPr>
          <w:rFonts w:eastAsia="Arial Unicode MS"/>
          <w:i/>
          <w:sz w:val="26"/>
          <w:szCs w:val="26"/>
          <w:lang w:val="es-ES_tradnl"/>
        </w:rPr>
        <w:t>[ghi tên và địa chỉ nơi phát hành, nếu những thông tin này chưa được thể hiện ở phần tiêu đề trên giấy in]</w:t>
      </w:r>
    </w:p>
    <w:p w14:paraId="01B20B0B"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Chúng tôi được thông báo rằng_____ </w:t>
      </w:r>
      <w:r w:rsidRPr="005F60BF">
        <w:rPr>
          <w:rFonts w:eastAsia="Arial Unicode MS"/>
          <w:i/>
          <w:sz w:val="26"/>
          <w:szCs w:val="26"/>
          <w:lang w:val="es-ES_tradnl"/>
        </w:rPr>
        <w:t>[ghi tên nhà thầu]</w:t>
      </w:r>
      <w:r w:rsidRPr="005F60BF">
        <w:rPr>
          <w:rFonts w:eastAsia="Arial Unicode MS"/>
          <w:sz w:val="26"/>
          <w:szCs w:val="26"/>
          <w:lang w:val="es-ES_tradnl"/>
        </w:rPr>
        <w:t xml:space="preserve"> (sau đây gọi là “Nhà thầu”) sẽ tham dự thầu để thực hiện gói thầu_____ </w:t>
      </w:r>
      <w:r w:rsidRPr="005F60BF">
        <w:rPr>
          <w:rFonts w:eastAsia="Arial Unicode MS"/>
          <w:i/>
          <w:sz w:val="26"/>
          <w:szCs w:val="26"/>
          <w:lang w:val="es-ES_tradnl"/>
        </w:rPr>
        <w:t xml:space="preserve">[ghi tên gói thầu] </w:t>
      </w:r>
      <w:r w:rsidRPr="005F60BF">
        <w:rPr>
          <w:rFonts w:eastAsia="Arial Unicode MS"/>
          <w:sz w:val="26"/>
          <w:szCs w:val="26"/>
          <w:lang w:val="es-ES_tradnl"/>
        </w:rPr>
        <w:t xml:space="preserve">thuộc dự án/dự toán mua sắm____ </w:t>
      </w:r>
      <w:r w:rsidRPr="005F60BF">
        <w:rPr>
          <w:rFonts w:eastAsia="Arial Unicode MS"/>
          <w:i/>
          <w:sz w:val="26"/>
          <w:szCs w:val="26"/>
          <w:lang w:val="es-ES_tradnl"/>
        </w:rPr>
        <w:t>[ghi tên dự án/</w:t>
      </w:r>
      <w:r w:rsidRPr="005F60BF">
        <w:rPr>
          <w:rFonts w:eastAsia="Arial Unicode MS"/>
          <w:sz w:val="26"/>
          <w:szCs w:val="26"/>
          <w:lang w:val="es-ES_tradnl"/>
        </w:rPr>
        <w:t>dự toán mua sắm</w:t>
      </w:r>
      <w:r w:rsidRPr="005F60BF">
        <w:rPr>
          <w:rFonts w:eastAsia="Arial Unicode MS"/>
          <w:i/>
          <w:sz w:val="26"/>
          <w:szCs w:val="26"/>
          <w:lang w:val="es-ES_tradnl"/>
        </w:rPr>
        <w:t>]</w:t>
      </w:r>
      <w:r w:rsidRPr="005F60BF">
        <w:rPr>
          <w:rFonts w:eastAsia="Arial Unicode MS"/>
          <w:sz w:val="26"/>
          <w:szCs w:val="26"/>
          <w:lang w:val="es-ES_tradnl"/>
        </w:rPr>
        <w:t xml:space="preserve"> theo Thư mời thầu/E-TBMT số____ </w:t>
      </w:r>
      <w:r w:rsidRPr="005F60BF">
        <w:rPr>
          <w:rFonts w:eastAsia="Arial Unicode MS"/>
          <w:i/>
          <w:sz w:val="26"/>
          <w:szCs w:val="26"/>
          <w:lang w:val="es-ES_tradnl"/>
        </w:rPr>
        <w:t>[ghi số trích yếu của Thư mời thầu/E-TBMT]</w:t>
      </w:r>
      <w:r w:rsidRPr="005F60BF">
        <w:rPr>
          <w:rFonts w:eastAsia="Arial Unicode MS"/>
          <w:sz w:val="26"/>
          <w:szCs w:val="26"/>
          <w:lang w:val="es-ES_tradnl"/>
        </w:rPr>
        <w:t xml:space="preserve">. </w:t>
      </w:r>
    </w:p>
    <w:p w14:paraId="265E4418"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Chúng tôi cam kết với Bên thụ hưởng rằng chúng tôi bảo lãnh cho Nhà thầu bằng một khoản tiền là____ </w:t>
      </w:r>
      <w:r w:rsidRPr="005F60BF">
        <w:rPr>
          <w:rFonts w:eastAsia="Arial Unicode MS"/>
          <w:i/>
          <w:sz w:val="26"/>
          <w:szCs w:val="26"/>
          <w:lang w:val="es-ES_tradnl"/>
        </w:rPr>
        <w:t>[ghi rõ giá trị bằng số, bằng chữ và đồng tiền sử dụng]</w:t>
      </w:r>
      <w:r w:rsidRPr="005F60BF">
        <w:rPr>
          <w:rFonts w:eastAsia="Arial Unicode MS"/>
          <w:sz w:val="26"/>
          <w:szCs w:val="26"/>
          <w:lang w:val="es-ES_tradnl"/>
        </w:rPr>
        <w:t>.</w:t>
      </w:r>
    </w:p>
    <w:p w14:paraId="09670ED0"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
        </w:rPr>
        <w:t xml:space="preserve">Bảo lãnh này có hiệu lực trong___ </w:t>
      </w:r>
      <w:r w:rsidRPr="005F60BF">
        <w:rPr>
          <w:rFonts w:eastAsia="Arial Unicode MS"/>
          <w:sz w:val="26"/>
          <w:szCs w:val="26"/>
          <w:vertAlign w:val="superscript"/>
          <w:lang w:val="es-ES"/>
        </w:rPr>
        <w:t>(2)</w:t>
      </w:r>
      <w:r w:rsidRPr="005F60BF">
        <w:rPr>
          <w:rFonts w:eastAsia="Arial Unicode MS"/>
          <w:sz w:val="26"/>
          <w:szCs w:val="26"/>
          <w:lang w:val="es-ES"/>
        </w:rPr>
        <w:t xml:space="preserve"> ngày, kể từ ngày____ tháng___ năm___</w:t>
      </w:r>
      <w:r w:rsidRPr="005F60BF">
        <w:rPr>
          <w:rFonts w:eastAsia="Arial Unicode MS"/>
          <w:sz w:val="26"/>
          <w:szCs w:val="26"/>
          <w:vertAlign w:val="superscript"/>
          <w:lang w:val="es-ES"/>
        </w:rPr>
        <w:t>(3)</w:t>
      </w:r>
      <w:r w:rsidRPr="005F60BF">
        <w:rPr>
          <w:rFonts w:eastAsia="Arial Unicode MS"/>
          <w:sz w:val="26"/>
          <w:szCs w:val="26"/>
          <w:lang w:val="es-ES"/>
        </w:rPr>
        <w:t>.</w:t>
      </w:r>
    </w:p>
    <w:p w14:paraId="51AFED9F" w14:textId="77777777" w:rsidR="005F60BF" w:rsidRPr="005F60BF" w:rsidRDefault="005F60BF" w:rsidP="005F60BF">
      <w:pPr>
        <w:widowControl w:val="0"/>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Theo yêu cầu của Nhà thầu, chúng tôi, với tư cách là Bên bảo lãnh, cam kết</w:t>
      </w:r>
      <w:r w:rsidRPr="005F60BF">
        <w:rPr>
          <w:rFonts w:eastAsia="Arial Unicode MS"/>
          <w:sz w:val="26"/>
          <w:szCs w:val="26"/>
          <w:vertAlign w:val="superscript"/>
          <w:lang w:val="es-ES_tradnl"/>
        </w:rPr>
        <w:t>(4)</w:t>
      </w:r>
      <w:r w:rsidRPr="005F60BF">
        <w:rPr>
          <w:rFonts w:eastAsia="Arial Unicode MS"/>
          <w:sz w:val="26"/>
          <w:szCs w:val="26"/>
          <w:lang w:val="es-ES_tradnl"/>
        </w:rPr>
        <w:t xml:space="preserve"> sẽ thanh toán cho Bên thụ hưởng một khoản tiền là____ </w:t>
      </w:r>
      <w:r w:rsidRPr="005F60BF">
        <w:rPr>
          <w:rFonts w:eastAsia="Arial Unicode MS"/>
          <w:i/>
          <w:sz w:val="26"/>
          <w:szCs w:val="26"/>
          <w:lang w:val="es-ES_tradnl"/>
        </w:rPr>
        <w:t>[ghi rõ giá trị bằng số, bằng chữ và đồng tiền sử dụng]</w:t>
      </w:r>
      <w:r w:rsidRPr="005F60BF" w:rsidDel="00A81524">
        <w:rPr>
          <w:rFonts w:eastAsia="Arial Unicode MS"/>
          <w:i/>
          <w:sz w:val="26"/>
          <w:szCs w:val="26"/>
          <w:lang w:val="es-ES_tradnl"/>
        </w:rPr>
        <w:t xml:space="preserve"> </w:t>
      </w:r>
      <w:r w:rsidRPr="005F60BF">
        <w:rPr>
          <w:rFonts w:eastAsia="Arial Unicode MS"/>
          <w:sz w:val="26"/>
          <w:szCs w:val="26"/>
          <w:lang w:val="es-ES_tradnl"/>
        </w:rPr>
        <w:t xml:space="preserve">khi nhận được văn bản thông báo từ Bên thụ hưởng về vi phạm của Nhà thầu trong các trường hợp sau đây: </w:t>
      </w:r>
    </w:p>
    <w:p w14:paraId="653BBF1B"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01F608D"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2. Nhà thầu có hành vi vi phạm quy định tại Điều 16 Luật Đấu thầu hoặc vi phạm pháp luật về đấu thầu dẫn đến phải hủy thầu theo quy định tại điểm d và điểm đ khoản 1 Điều 17 của Luật Đấu thầu; </w:t>
      </w:r>
    </w:p>
    <w:p w14:paraId="0EC7D0BA"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3. Nhà thầu không thực hiện biện pháp bảo đảm thực hiện hợp đồng theo quy định tại Điều 68 của Luật Đấu thầu;</w:t>
      </w:r>
    </w:p>
    <w:p w14:paraId="229F1855" w14:textId="77777777" w:rsidR="005F60BF" w:rsidRPr="005F60BF" w:rsidRDefault="005F60BF" w:rsidP="005F60BF">
      <w:pPr>
        <w:widowControl w:val="0"/>
        <w:numPr>
          <w:ilvl w:val="1"/>
          <w:numId w:val="0"/>
        </w:numPr>
        <w:tabs>
          <w:tab w:val="num" w:pos="504"/>
        </w:tabs>
        <w:spacing w:before="120" w:after="120" w:line="264" w:lineRule="auto"/>
        <w:ind w:firstLine="709"/>
        <w:rPr>
          <w:spacing w:val="-6"/>
          <w:sz w:val="26"/>
          <w:szCs w:val="26"/>
        </w:rPr>
      </w:pPr>
      <w:r w:rsidRPr="005F60BF">
        <w:rPr>
          <w:spacing w:val="-6"/>
          <w:sz w:val="26"/>
          <w:szCs w:val="26"/>
        </w:rPr>
        <w:t>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4C754786"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5. Nhà thầu không tiến hành hoặc từ chối hoàn thiện hợp đồng trong thời hạn 10 ngày kể từ ngày nhận được thông báo trúng thầu của bên mời thầu, trừ trường hợp bất khả kháng;</w:t>
      </w:r>
    </w:p>
    <w:p w14:paraId="4A45C6EE" w14:textId="77777777" w:rsidR="005F60BF" w:rsidRPr="005F60BF" w:rsidRDefault="005F60BF" w:rsidP="005F60BF">
      <w:pPr>
        <w:widowControl w:val="0"/>
        <w:numPr>
          <w:ilvl w:val="1"/>
          <w:numId w:val="0"/>
        </w:numPr>
        <w:tabs>
          <w:tab w:val="num" w:pos="504"/>
        </w:tabs>
        <w:spacing w:before="120" w:after="120" w:line="264" w:lineRule="auto"/>
        <w:ind w:firstLine="709"/>
        <w:rPr>
          <w:spacing w:val="-2"/>
          <w:sz w:val="26"/>
          <w:szCs w:val="26"/>
          <w:vertAlign w:val="superscript"/>
          <w:lang w:val="es-ES"/>
        </w:rPr>
      </w:pPr>
      <w:r w:rsidRPr="005F60BF">
        <w:rPr>
          <w:spacing w:val="-2"/>
          <w:sz w:val="26"/>
          <w:szCs w:val="26"/>
          <w:lang w:val="es-ES"/>
        </w:rPr>
        <w:t>6. Nhà thầu không tiến hành hoặc từ chối tiến hành hoàn thiện thỏa thuận khung trong thời hạn 10 ngày, kể từ ngày nhận được thông báo trúng thầu của bên mời thầu hoặc đã hoàn thiện thỏa thuận khung nhưng từ chối hoặc không ký thỏa thuận khung, trừ trường hợp bất khả kháng</w:t>
      </w:r>
      <w:r w:rsidRPr="005F60BF">
        <w:rPr>
          <w:spacing w:val="-2"/>
          <w:sz w:val="26"/>
          <w:szCs w:val="26"/>
          <w:lang w:val="vi-VN"/>
        </w:rPr>
        <w:t xml:space="preserve"> theo quy định của pháp luật dân sự</w:t>
      </w:r>
      <w:r w:rsidRPr="005F60BF">
        <w:rPr>
          <w:spacing w:val="-2"/>
          <w:sz w:val="26"/>
          <w:szCs w:val="26"/>
          <w:lang w:val="es-ES"/>
        </w:rPr>
        <w:t>;</w:t>
      </w:r>
    </w:p>
    <w:p w14:paraId="71ED7DD6" w14:textId="77777777" w:rsidR="005F60BF" w:rsidRPr="005F60BF" w:rsidRDefault="005F60BF" w:rsidP="005F60BF">
      <w:pPr>
        <w:widowControl w:val="0"/>
        <w:numPr>
          <w:ilvl w:val="1"/>
          <w:numId w:val="0"/>
        </w:numPr>
        <w:tabs>
          <w:tab w:val="num" w:pos="504"/>
        </w:tabs>
        <w:spacing w:before="120" w:after="120" w:line="264" w:lineRule="auto"/>
        <w:ind w:firstLine="709"/>
        <w:rPr>
          <w:sz w:val="26"/>
          <w:szCs w:val="26"/>
          <w:lang w:val="es-ES"/>
        </w:rPr>
      </w:pPr>
      <w:r w:rsidRPr="005F60BF">
        <w:rPr>
          <w:sz w:val="26"/>
          <w:szCs w:val="26"/>
          <w:lang w:val="es-ES"/>
        </w:rPr>
        <w:t xml:space="preserve">7. Nhà thầu không tiến hành hoặc từ chối ký kết hợp đồng trong thời hạn 10 ngày kể từ ngày hoàn thiện hợp đồng, trừ trường hợp bất khả kháng. </w:t>
      </w:r>
    </w:p>
    <w:p w14:paraId="3F0171BB" w14:textId="77777777" w:rsidR="005F60BF" w:rsidRPr="005F60BF" w:rsidRDefault="005F60BF" w:rsidP="005F60BF">
      <w:pPr>
        <w:widowControl w:val="0"/>
        <w:tabs>
          <w:tab w:val="left" w:pos="0"/>
        </w:tabs>
        <w:spacing w:before="120" w:after="120" w:line="264" w:lineRule="auto"/>
        <w:ind w:firstLine="709"/>
        <w:rPr>
          <w:rFonts w:eastAsia="Arial Unicode MS"/>
          <w:sz w:val="26"/>
          <w:szCs w:val="26"/>
          <w:lang w:val="es-ES_tradnl"/>
        </w:rPr>
      </w:pPr>
      <w:r w:rsidRPr="005F60BF">
        <w:rPr>
          <w:sz w:val="26"/>
          <w:szCs w:val="26"/>
          <w:lang w:val="es-ES_tradnl"/>
        </w:rPr>
        <w:tab/>
      </w:r>
      <w:r w:rsidRPr="005F60BF">
        <w:rPr>
          <w:rFonts w:eastAsia="Arial Unicode MS"/>
          <w:sz w:val="26"/>
          <w:szCs w:val="26"/>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574D77E" w14:textId="77777777" w:rsidR="005F60BF" w:rsidRPr="005F60BF" w:rsidRDefault="005F60BF" w:rsidP="005F60BF">
      <w:pPr>
        <w:widowControl w:val="0"/>
        <w:tabs>
          <w:tab w:val="left" w:pos="0"/>
        </w:tabs>
        <w:spacing w:before="120" w:after="120" w:line="264" w:lineRule="auto"/>
        <w:ind w:firstLine="709"/>
        <w:rPr>
          <w:rFonts w:eastAsia="Arial Unicode MS"/>
          <w:sz w:val="26"/>
          <w:szCs w:val="26"/>
          <w:lang w:val="es-ES_tradnl"/>
        </w:rPr>
      </w:pPr>
      <w:r w:rsidRPr="005F60BF">
        <w:rPr>
          <w:rFonts w:eastAsia="Arial Unicode MS"/>
          <w:sz w:val="26"/>
          <w:szCs w:val="26"/>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E-HSDT, tùy theo thời điểm nào đến trước. </w:t>
      </w:r>
    </w:p>
    <w:p w14:paraId="5E7BDE54" w14:textId="77777777" w:rsidR="005F60BF" w:rsidRPr="00CE695C" w:rsidRDefault="00CE695C" w:rsidP="005F60BF">
      <w:pPr>
        <w:widowControl w:val="0"/>
        <w:spacing w:before="120" w:after="120" w:line="264" w:lineRule="auto"/>
        <w:ind w:firstLine="709"/>
        <w:rPr>
          <w:rFonts w:eastAsia="Arial Unicode MS"/>
          <w:sz w:val="26"/>
          <w:szCs w:val="26"/>
          <w:lang w:val="es-ES_tradnl"/>
        </w:rPr>
      </w:pPr>
      <w:r w:rsidRPr="00CE695C">
        <w:rPr>
          <w:rFonts w:eastAsia="Arial Unicode MS"/>
          <w:sz w:val="26"/>
          <w:szCs w:val="26"/>
          <w:lang w:val="es-ES_tradnl"/>
        </w:rPr>
        <w:t xml:space="preserve">Bất cứ yêu cầu bồi thường nào theo bảo lãnh này đều phải được gửi </w:t>
      </w:r>
      <w:r w:rsidRPr="00CE695C">
        <w:rPr>
          <w:rFonts w:eastAsia="Calibri"/>
          <w:kern w:val="24"/>
          <w:sz w:val="26"/>
          <w:szCs w:val="26"/>
          <w:lang w:val="es-ES_tradnl" w:eastAsia="vi-VN"/>
        </w:rPr>
        <w:t>đến</w:t>
      </w:r>
      <w:r w:rsidRPr="00CE695C">
        <w:rPr>
          <w:rFonts w:eastAsia="Arial Unicode MS"/>
          <w:sz w:val="26"/>
          <w:szCs w:val="26"/>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r w:rsidR="005F60BF" w:rsidRPr="00CE695C">
        <w:rPr>
          <w:rFonts w:eastAsia="Arial Unicode MS"/>
          <w:sz w:val="26"/>
          <w:szCs w:val="26"/>
          <w:lang w:val="es-ES_tradnl"/>
        </w:rPr>
        <w:t xml:space="preserve">.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5F60BF" w:rsidRPr="005F60BF" w14:paraId="1B9E56E2" w14:textId="77777777" w:rsidTr="00837D04">
        <w:tc>
          <w:tcPr>
            <w:tcW w:w="5811" w:type="dxa"/>
          </w:tcPr>
          <w:p w14:paraId="510D2963" w14:textId="77777777" w:rsidR="005F60BF" w:rsidRPr="005F60BF" w:rsidRDefault="005F60BF" w:rsidP="00837D04">
            <w:pPr>
              <w:widowControl w:val="0"/>
              <w:tabs>
                <w:tab w:val="center" w:pos="5670"/>
              </w:tabs>
              <w:spacing w:before="120" w:after="120" w:line="264" w:lineRule="auto"/>
              <w:ind w:firstLine="709"/>
              <w:jc w:val="center"/>
              <w:rPr>
                <w:b/>
                <w:sz w:val="26"/>
                <w:szCs w:val="26"/>
                <w:vertAlign w:val="superscript"/>
                <w:lang w:val="es-ES"/>
              </w:rPr>
            </w:pPr>
            <w:r w:rsidRPr="005F60BF">
              <w:rPr>
                <w:b/>
                <w:sz w:val="26"/>
                <w:szCs w:val="26"/>
                <w:lang w:val="es-ES"/>
              </w:rPr>
              <w:t>Đại diện hợp pháp của ngân hàng</w:t>
            </w:r>
          </w:p>
          <w:p w14:paraId="00F991E3" w14:textId="77777777" w:rsidR="005F60BF" w:rsidRPr="005F60BF" w:rsidRDefault="005F60BF" w:rsidP="00837D04">
            <w:pPr>
              <w:widowControl w:val="0"/>
              <w:tabs>
                <w:tab w:val="center" w:pos="5670"/>
              </w:tabs>
              <w:spacing w:before="120" w:after="120" w:line="264" w:lineRule="auto"/>
              <w:ind w:firstLine="709"/>
              <w:jc w:val="center"/>
              <w:rPr>
                <w:sz w:val="26"/>
                <w:szCs w:val="26"/>
                <w:lang w:val="es-ES"/>
              </w:rPr>
            </w:pPr>
            <w:r w:rsidRPr="005F60BF">
              <w:rPr>
                <w:i/>
                <w:sz w:val="26"/>
                <w:szCs w:val="26"/>
                <w:lang w:val="es-ES"/>
              </w:rPr>
              <w:t>[ghi tên, chức danh, ký tên và đóng dấu]</w:t>
            </w:r>
          </w:p>
          <w:p w14:paraId="015E598E" w14:textId="77777777" w:rsidR="005F60BF" w:rsidRPr="005F60BF" w:rsidRDefault="005F60BF" w:rsidP="00837D04">
            <w:pPr>
              <w:widowControl w:val="0"/>
              <w:spacing w:before="120" w:after="120" w:line="264" w:lineRule="auto"/>
              <w:ind w:firstLine="709"/>
              <w:outlineLvl w:val="0"/>
              <w:rPr>
                <w:rFonts w:eastAsia="Arial Unicode MS"/>
                <w:sz w:val="26"/>
                <w:szCs w:val="26"/>
                <w:lang w:val="es-ES"/>
              </w:rPr>
            </w:pPr>
          </w:p>
        </w:tc>
      </w:tr>
    </w:tbl>
    <w:p w14:paraId="2477E738"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26EE02A2"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13E7D44A"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p>
    <w:p w14:paraId="3FC7C508"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Ghi chú:</w:t>
      </w:r>
    </w:p>
    <w:p w14:paraId="6DDE9131"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_tradnl"/>
        </w:rPr>
        <w:t xml:space="preserve">(1) </w:t>
      </w:r>
      <w:r w:rsidRPr="005F60BF">
        <w:rPr>
          <w:sz w:val="26"/>
          <w:szCs w:val="26"/>
          <w:lang w:val="es-ES_tradnl"/>
        </w:rPr>
        <w:t>Trường hợp bảo lãnh dự thầu</w:t>
      </w:r>
      <w:r w:rsidRPr="005F60BF" w:rsidDel="0015140B">
        <w:rPr>
          <w:sz w:val="26"/>
          <w:szCs w:val="26"/>
          <w:lang w:val="es-ES_tradnl"/>
        </w:rPr>
        <w:t xml:space="preserve"> </w:t>
      </w:r>
      <w:r w:rsidRPr="005F60BF">
        <w:rPr>
          <w:sz w:val="26"/>
          <w:szCs w:val="26"/>
          <w:lang w:val="es-ES_tradnl"/>
        </w:rPr>
        <w:t xml:space="preserve">vi phạm một trong các quy định như: </w:t>
      </w:r>
      <w:r w:rsidRPr="005F60BF">
        <w:rPr>
          <w:sz w:val="26"/>
          <w:szCs w:val="26"/>
          <w:lang w:val="es-ES"/>
        </w:rPr>
        <w:t>có giá trị thấp hơn, thời gian hiệu lực ngắn hơn so với yêu cầu quy định tại Mục 18.2 E-CDNT, không đúng tên đơn vị thụ hưởng, không phải là bản gốc, không có chữ ký hợp lệ,</w:t>
      </w:r>
      <w:r w:rsidRPr="005F60BF">
        <w:rPr>
          <w:sz w:val="26"/>
          <w:szCs w:val="26"/>
          <w:lang w:val="es-ES_tradnl"/>
        </w:rPr>
        <w:t xml:space="preserve"> ký trước khi Chủ đầu tư phát hành E-HSMT</w:t>
      </w:r>
      <w:r w:rsidRPr="005F60BF">
        <w:rPr>
          <w:sz w:val="26"/>
          <w:szCs w:val="26"/>
          <w:lang w:val="es-ES"/>
        </w:rPr>
        <w:t xml:space="preserve"> hoặc có kèm theo điều kiện gây bất lợi cho Chủ đầu tư, Bên mời thầu</w:t>
      </w:r>
      <w:r w:rsidRPr="005F60BF">
        <w:rPr>
          <w:sz w:val="26"/>
          <w:szCs w:val="26"/>
          <w:lang w:val="es-ES_tradnl"/>
        </w:rPr>
        <w:t xml:space="preserve"> thì bảo lãnh dự thầu được coi là không hợp lệ.</w:t>
      </w:r>
      <w:r w:rsidRPr="005F60BF">
        <w:rPr>
          <w:spacing w:val="-4"/>
          <w:sz w:val="26"/>
          <w:szCs w:val="26"/>
          <w:lang w:val="es-ES_tradnl"/>
        </w:rPr>
        <w:t xml:space="preserve"> </w:t>
      </w:r>
    </w:p>
    <w:p w14:paraId="0E74FFB0" w14:textId="77777777" w:rsidR="005F60BF" w:rsidRPr="005F60BF"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(2) Ghi theo quy định tại Mục 18.2 </w:t>
      </w:r>
      <w:r w:rsidRPr="005F60BF">
        <w:rPr>
          <w:b/>
          <w:spacing w:val="-4"/>
          <w:sz w:val="26"/>
          <w:szCs w:val="26"/>
          <w:lang w:val="es-ES"/>
        </w:rPr>
        <w:t>E-BDL</w:t>
      </w:r>
      <w:r w:rsidRPr="005F60BF">
        <w:rPr>
          <w:spacing w:val="-4"/>
          <w:sz w:val="26"/>
          <w:szCs w:val="26"/>
          <w:lang w:val="es-ES"/>
        </w:rPr>
        <w:t xml:space="preserve">.  </w:t>
      </w:r>
    </w:p>
    <w:p w14:paraId="3981B238" w14:textId="77777777" w:rsidR="005F60BF" w:rsidRPr="000B24F7" w:rsidRDefault="005F60BF" w:rsidP="005F60BF">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(3) Ghi ngày có thời điểm đóng thầu theo quy định tại Mục 19.1 </w:t>
      </w:r>
      <w:r w:rsidRPr="005F60BF">
        <w:rPr>
          <w:b/>
          <w:spacing w:val="-4"/>
          <w:sz w:val="26"/>
          <w:szCs w:val="26"/>
          <w:lang w:val="es-ES"/>
        </w:rPr>
        <w:t>E-BDL</w:t>
      </w:r>
      <w:r w:rsidRPr="005F60BF">
        <w:rPr>
          <w:spacing w:val="-4"/>
          <w:sz w:val="26"/>
          <w:szCs w:val="26"/>
          <w:lang w:val="es-ES"/>
        </w:rPr>
        <w:t>.</w:t>
      </w:r>
      <w:r w:rsidR="000B24F7" w:rsidRPr="000B24F7">
        <w:rPr>
          <w:spacing w:val="-4"/>
          <w:sz w:val="28"/>
          <w:szCs w:val="28"/>
          <w:lang w:val="es-ES"/>
        </w:rPr>
        <w:t xml:space="preserve"> </w:t>
      </w:r>
      <w:r w:rsidR="000B24F7" w:rsidRPr="00EF639D">
        <w:rPr>
          <w:spacing w:val="-4"/>
          <w:sz w:val="26"/>
          <w:szCs w:val="26"/>
          <w:lang w:val="es-ES"/>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r w:rsidR="00A356E8">
        <w:rPr>
          <w:spacing w:val="-4"/>
          <w:sz w:val="26"/>
          <w:szCs w:val="26"/>
          <w:lang w:val="es-ES"/>
        </w:rPr>
        <w:t>.</w:t>
      </w:r>
    </w:p>
    <w:p w14:paraId="3F9ED96C" w14:textId="77777777" w:rsidR="005D6470" w:rsidRDefault="005F60BF" w:rsidP="005D6470">
      <w:pPr>
        <w:widowControl w:val="0"/>
        <w:suppressAutoHyphens/>
        <w:spacing w:before="120" w:after="120" w:line="264" w:lineRule="auto"/>
        <w:ind w:right="-72" w:firstLine="709"/>
        <w:rPr>
          <w:spacing w:val="-4"/>
          <w:sz w:val="26"/>
          <w:szCs w:val="26"/>
          <w:lang w:val="es-ES"/>
        </w:rPr>
      </w:pPr>
      <w:r w:rsidRPr="005F60BF">
        <w:rPr>
          <w:spacing w:val="-4"/>
          <w:sz w:val="26"/>
          <w:szCs w:val="26"/>
          <w:lang w:val="es-ES"/>
        </w:rPr>
        <w:t xml:space="preserve">(4) Trường hợp bảo lãnh dự thầu thiếu một hoặc một số cam kết trong các nội dung cam kết nêu trên thì bị coi là điều kiện gây bất lợi cho Chủ đầu tư, Bên mời thầu theo quy định tại Mục 18.3 </w:t>
      </w:r>
      <w:r w:rsidRPr="005F60BF">
        <w:rPr>
          <w:b/>
          <w:spacing w:val="-4"/>
          <w:sz w:val="26"/>
          <w:szCs w:val="26"/>
          <w:lang w:val="es-ES"/>
        </w:rPr>
        <w:t>E-CDNT</w:t>
      </w:r>
      <w:r w:rsidRPr="005F60BF">
        <w:rPr>
          <w:spacing w:val="-4"/>
          <w:sz w:val="26"/>
          <w:szCs w:val="26"/>
          <w:lang w:val="es-ES"/>
        </w:rPr>
        <w:t xml:space="preserve"> và thư bảo lãnh được coi là không hợp lệ.</w:t>
      </w:r>
    </w:p>
    <w:p w14:paraId="4C07DE39" w14:textId="77777777" w:rsidR="005D6470" w:rsidRDefault="005D6470" w:rsidP="005D6470">
      <w:pPr>
        <w:widowControl w:val="0"/>
        <w:suppressAutoHyphens/>
        <w:spacing w:before="120" w:after="120" w:line="264" w:lineRule="auto"/>
        <w:ind w:right="-72" w:firstLine="709"/>
        <w:rPr>
          <w:spacing w:val="-4"/>
          <w:sz w:val="26"/>
          <w:szCs w:val="26"/>
          <w:lang w:val="es-ES"/>
        </w:rPr>
      </w:pPr>
    </w:p>
    <w:p w14:paraId="64E51050" w14:textId="77777777" w:rsidR="005D6470" w:rsidRDefault="005D6470" w:rsidP="005D6470">
      <w:pPr>
        <w:widowControl w:val="0"/>
        <w:suppressAutoHyphens/>
        <w:spacing w:before="120" w:after="120" w:line="264" w:lineRule="auto"/>
        <w:ind w:right="-72" w:firstLine="709"/>
        <w:rPr>
          <w:spacing w:val="-4"/>
          <w:sz w:val="26"/>
          <w:szCs w:val="26"/>
          <w:lang w:val="es-ES"/>
        </w:rPr>
        <w:sectPr w:rsidR="005D6470" w:rsidSect="00AD7002">
          <w:pgSz w:w="11907" w:h="16839" w:code="9"/>
          <w:pgMar w:top="1134" w:right="1134" w:bottom="1134" w:left="1701" w:header="737" w:footer="737" w:gutter="0"/>
          <w:cols w:space="720"/>
          <w:docGrid w:linePitch="360"/>
        </w:sectPr>
      </w:pPr>
    </w:p>
    <w:p w14:paraId="42AFC493" w14:textId="77777777" w:rsidR="005D6470" w:rsidRPr="005D6470" w:rsidRDefault="005D6470" w:rsidP="005D6470">
      <w:pPr>
        <w:pStyle w:val="BodyText"/>
        <w:widowControl w:val="0"/>
        <w:suppressAutoHyphens w:val="0"/>
        <w:spacing w:before="120" w:after="120" w:line="264" w:lineRule="auto"/>
        <w:ind w:firstLine="567"/>
        <w:jc w:val="right"/>
        <w:rPr>
          <w:b/>
          <w:sz w:val="26"/>
          <w:szCs w:val="26"/>
          <w:lang w:val="es-ES"/>
        </w:rPr>
      </w:pPr>
      <w:r w:rsidRPr="005D6470">
        <w:rPr>
          <w:b/>
          <w:sz w:val="26"/>
          <w:szCs w:val="26"/>
          <w:lang w:val="it-IT"/>
        </w:rPr>
        <w:t xml:space="preserve">Mẫu số 04B </w:t>
      </w:r>
      <w:r w:rsidR="00743BA3" w:rsidRPr="005F60BF">
        <w:rPr>
          <w:b/>
          <w:sz w:val="26"/>
          <w:szCs w:val="26"/>
          <w:lang w:val="it-IT"/>
        </w:rPr>
        <w:t>(</w:t>
      </w:r>
      <w:r w:rsidR="00743BA3">
        <w:rPr>
          <w:b/>
          <w:sz w:val="26"/>
          <w:szCs w:val="26"/>
          <w:lang w:val="it-IT"/>
        </w:rPr>
        <w:t>Không áp dụng</w:t>
      </w:r>
      <w:r w:rsidR="00743BA3" w:rsidRPr="005F60BF">
        <w:rPr>
          <w:b/>
          <w:sz w:val="26"/>
          <w:szCs w:val="26"/>
          <w:lang w:val="it-IT"/>
        </w:rPr>
        <w:t>)</w:t>
      </w:r>
    </w:p>
    <w:p w14:paraId="6C150A60" w14:textId="77777777" w:rsidR="005D6470" w:rsidRPr="005D6470" w:rsidRDefault="005D6470" w:rsidP="005D6470">
      <w:pPr>
        <w:spacing w:before="120" w:after="120" w:line="264" w:lineRule="auto"/>
        <w:jc w:val="center"/>
        <w:rPr>
          <w:b/>
          <w:sz w:val="26"/>
          <w:szCs w:val="26"/>
          <w:lang w:val="es-ES"/>
        </w:rPr>
      </w:pPr>
    </w:p>
    <w:p w14:paraId="7E3BEFF2" w14:textId="77777777" w:rsidR="000B24F7" w:rsidRPr="00EF639D" w:rsidRDefault="000B24F7" w:rsidP="000B24F7">
      <w:pPr>
        <w:spacing w:before="120" w:after="120" w:line="264" w:lineRule="auto"/>
        <w:jc w:val="center"/>
        <w:rPr>
          <w:b/>
          <w:sz w:val="28"/>
          <w:szCs w:val="28"/>
          <w:lang w:val="es-ES"/>
        </w:rPr>
      </w:pPr>
      <w:r w:rsidRPr="00EF639D">
        <w:rPr>
          <w:b/>
          <w:sz w:val="28"/>
          <w:szCs w:val="28"/>
          <w:lang w:val="es-ES"/>
        </w:rPr>
        <w:t>BẢO LÃNH DỰ THẦU</w:t>
      </w:r>
      <w:r w:rsidRPr="00EF639D">
        <w:rPr>
          <w:b/>
          <w:sz w:val="28"/>
          <w:szCs w:val="28"/>
          <w:vertAlign w:val="superscript"/>
          <w:lang w:val="es-ES"/>
        </w:rPr>
        <w:t>(1)</w:t>
      </w:r>
    </w:p>
    <w:p w14:paraId="5C71067B" w14:textId="77777777" w:rsidR="000B24F7" w:rsidRPr="00A356E8" w:rsidRDefault="000B24F7" w:rsidP="000B24F7">
      <w:pPr>
        <w:spacing w:before="120" w:after="120" w:line="264" w:lineRule="auto"/>
        <w:jc w:val="center"/>
        <w:rPr>
          <w:i/>
          <w:sz w:val="26"/>
          <w:szCs w:val="26"/>
          <w:lang w:val="es-ES"/>
        </w:rPr>
      </w:pPr>
      <w:r w:rsidRPr="00A356E8">
        <w:rPr>
          <w:i/>
          <w:sz w:val="26"/>
          <w:szCs w:val="26"/>
          <w:lang w:val="es-ES"/>
        </w:rPr>
        <w:t xml:space="preserve">(áp dụng </w:t>
      </w:r>
      <w:r w:rsidR="00A356E8" w:rsidRPr="00A356E8">
        <w:rPr>
          <w:i/>
          <w:sz w:val="26"/>
          <w:szCs w:val="26"/>
          <w:lang w:val="es-ES"/>
        </w:rPr>
        <w:t xml:space="preserve">Trong trường hợp </w:t>
      </w:r>
      <w:r w:rsidRPr="00A356E8">
        <w:rPr>
          <w:i/>
          <w:sz w:val="26"/>
          <w:szCs w:val="26"/>
          <w:lang w:val="es-ES"/>
        </w:rPr>
        <w:t>nhà thầu liên danh)</w:t>
      </w:r>
    </w:p>
    <w:p w14:paraId="7712885A" w14:textId="77777777" w:rsidR="000B24F7" w:rsidRPr="00A356E8" w:rsidRDefault="000B24F7" w:rsidP="000B24F7">
      <w:pPr>
        <w:spacing w:before="120" w:after="120" w:line="264" w:lineRule="auto"/>
        <w:jc w:val="center"/>
        <w:rPr>
          <w:i/>
          <w:sz w:val="26"/>
          <w:szCs w:val="26"/>
          <w:vertAlign w:val="superscript"/>
          <w:lang w:val="es-ES"/>
        </w:rPr>
      </w:pPr>
    </w:p>
    <w:p w14:paraId="1D05E593"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r w:rsidRPr="00A356E8">
        <w:rPr>
          <w:rFonts w:eastAsia="Arial Unicode MS"/>
          <w:b/>
          <w:sz w:val="26"/>
          <w:szCs w:val="26"/>
          <w:lang w:val="es-ES_tradnl"/>
        </w:rPr>
        <w:t xml:space="preserve">Bên thụ hưởng (Bên nhận bảo lãnh):___ </w:t>
      </w:r>
      <w:r w:rsidRPr="00A356E8">
        <w:rPr>
          <w:rFonts w:eastAsia="Arial Unicode MS"/>
          <w:i/>
          <w:sz w:val="26"/>
          <w:szCs w:val="26"/>
          <w:lang w:val="es-ES_tradnl"/>
        </w:rPr>
        <w:t xml:space="preserve">[ghi tên và địa chỉ của Chủ đầu tư quy định tại Mục 1.1 E-BDL hoặc ghi tên Bên mời thầu quy định tại Mục 5.1 E-BDL] </w:t>
      </w:r>
    </w:p>
    <w:p w14:paraId="0644FC11"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r w:rsidRPr="00A356E8">
        <w:rPr>
          <w:rFonts w:eastAsia="Arial Unicode MS"/>
          <w:b/>
          <w:sz w:val="26"/>
          <w:szCs w:val="26"/>
          <w:lang w:val="es-ES_tradnl"/>
        </w:rPr>
        <w:t xml:space="preserve">Ngày phát hành bảo lãnh:___ </w:t>
      </w:r>
      <w:r w:rsidRPr="00A356E8">
        <w:rPr>
          <w:rFonts w:eastAsia="Arial Unicode MS"/>
          <w:i/>
          <w:sz w:val="26"/>
          <w:szCs w:val="26"/>
          <w:lang w:val="es-ES_tradnl"/>
        </w:rPr>
        <w:t>[ghi ngày phát hành bảo lãnh]</w:t>
      </w:r>
    </w:p>
    <w:p w14:paraId="1F86CC7A"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b/>
          <w:sz w:val="26"/>
          <w:szCs w:val="26"/>
          <w:lang w:val="es-ES_tradnl"/>
        </w:rPr>
        <w:t xml:space="preserve">BẢO LÃNH DỰ THẦU số:___ </w:t>
      </w:r>
      <w:r w:rsidRPr="00A356E8">
        <w:rPr>
          <w:rFonts w:eastAsia="Arial Unicode MS"/>
          <w:i/>
          <w:sz w:val="26"/>
          <w:szCs w:val="26"/>
          <w:lang w:val="es-ES_tradnl"/>
        </w:rPr>
        <w:t>[ghi số trích yếu của Bảo lãnh dự thầu]</w:t>
      </w:r>
    </w:p>
    <w:p w14:paraId="115F35EC" w14:textId="77777777" w:rsidR="000B24F7" w:rsidRPr="00A356E8" w:rsidRDefault="000B24F7" w:rsidP="000B24F7">
      <w:pPr>
        <w:widowControl w:val="0"/>
        <w:spacing w:before="120" w:after="120" w:line="264" w:lineRule="auto"/>
        <w:ind w:firstLine="709"/>
        <w:rPr>
          <w:rFonts w:eastAsia="Arial Unicode MS"/>
          <w:i/>
          <w:sz w:val="26"/>
          <w:szCs w:val="26"/>
          <w:lang w:val="es-ES_tradnl"/>
        </w:rPr>
      </w:pPr>
      <w:r w:rsidRPr="00A356E8">
        <w:rPr>
          <w:rFonts w:eastAsia="Arial Unicode MS"/>
          <w:b/>
          <w:sz w:val="26"/>
          <w:szCs w:val="26"/>
          <w:lang w:val="es-ES_tradnl"/>
        </w:rPr>
        <w:t>Bên bảo lãnh:___</w:t>
      </w:r>
      <w:r w:rsidRPr="00A356E8">
        <w:rPr>
          <w:rFonts w:eastAsia="Arial Unicode MS"/>
          <w:i/>
          <w:sz w:val="26"/>
          <w:szCs w:val="26"/>
          <w:lang w:val="es-ES_tradnl"/>
        </w:rPr>
        <w:t>[ghi tên và địa chỉ nơi phát hành, nếu những thông tin này chưa được thể hiện ở phần tiêu đề trên giấy in]</w:t>
      </w:r>
    </w:p>
    <w:p w14:paraId="0CA44ACC"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Chúng tôi được thông báo rằng Bên được bảo lãnh là____ </w:t>
      </w:r>
      <w:r w:rsidRPr="00A356E8">
        <w:rPr>
          <w:rFonts w:eastAsia="Arial Unicode MS"/>
          <w:i/>
          <w:sz w:val="26"/>
          <w:szCs w:val="26"/>
          <w:lang w:val="es-ES_tradnl"/>
        </w:rPr>
        <w:t>[ghi tên nhà thầu]</w:t>
      </w:r>
      <w:r w:rsidRPr="00A356E8">
        <w:rPr>
          <w:rFonts w:eastAsia="Arial Unicode MS"/>
          <w:i/>
          <w:sz w:val="26"/>
          <w:szCs w:val="26"/>
          <w:vertAlign w:val="superscript"/>
          <w:lang w:val="es-ES_tradnl"/>
        </w:rPr>
        <w:t>(2)</w:t>
      </w:r>
      <w:r w:rsidRPr="00A356E8">
        <w:rPr>
          <w:rFonts w:eastAsia="Arial Unicode MS"/>
          <w:sz w:val="26"/>
          <w:szCs w:val="26"/>
          <w:lang w:val="es-ES_tradnl"/>
        </w:rPr>
        <w:t xml:space="preserve"> (sau đây gọi là “Nhà thầu”) sẽ tham dự thầu để thực hiện gói thầu____ </w:t>
      </w:r>
      <w:r w:rsidRPr="00A356E8">
        <w:rPr>
          <w:rFonts w:eastAsia="Arial Unicode MS"/>
          <w:i/>
          <w:sz w:val="26"/>
          <w:szCs w:val="26"/>
          <w:lang w:val="es-ES_tradnl"/>
        </w:rPr>
        <w:t xml:space="preserve">[ghi tên gói thầu] </w:t>
      </w:r>
      <w:r w:rsidRPr="00A356E8">
        <w:rPr>
          <w:rFonts w:eastAsia="Arial Unicode MS"/>
          <w:sz w:val="26"/>
          <w:szCs w:val="26"/>
          <w:lang w:val="es-ES_tradnl"/>
        </w:rPr>
        <w:t xml:space="preserve">thuộc dự án/dự toán mua sắm ____ </w:t>
      </w:r>
      <w:r w:rsidRPr="00A356E8">
        <w:rPr>
          <w:rFonts w:eastAsia="Arial Unicode MS"/>
          <w:i/>
          <w:sz w:val="26"/>
          <w:szCs w:val="26"/>
          <w:lang w:val="es-ES_tradnl"/>
        </w:rPr>
        <w:t>[ghi tên dự án/</w:t>
      </w:r>
      <w:r w:rsidRPr="00A356E8">
        <w:rPr>
          <w:rFonts w:eastAsia="Arial Unicode MS"/>
          <w:sz w:val="26"/>
          <w:szCs w:val="26"/>
          <w:lang w:val="es-ES_tradnl"/>
        </w:rPr>
        <w:t>dự toán mua sắm</w:t>
      </w:r>
      <w:r w:rsidRPr="00A356E8">
        <w:rPr>
          <w:rFonts w:eastAsia="Arial Unicode MS"/>
          <w:i/>
          <w:sz w:val="26"/>
          <w:szCs w:val="26"/>
          <w:lang w:val="es-ES_tradnl"/>
        </w:rPr>
        <w:t>]</w:t>
      </w:r>
      <w:r w:rsidRPr="00A356E8">
        <w:rPr>
          <w:rFonts w:eastAsia="Arial Unicode MS"/>
          <w:sz w:val="26"/>
          <w:szCs w:val="26"/>
          <w:lang w:val="es-ES_tradnl"/>
        </w:rPr>
        <w:t xml:space="preserve"> theo Thư mời thầu/E-TBMT số____ </w:t>
      </w:r>
      <w:r w:rsidRPr="00A356E8">
        <w:rPr>
          <w:rFonts w:eastAsia="Arial Unicode MS"/>
          <w:i/>
          <w:sz w:val="26"/>
          <w:szCs w:val="26"/>
          <w:lang w:val="es-ES_tradnl"/>
        </w:rPr>
        <w:t>[ghi số trích yếu của Thư mời thầu/E-TBMT]</w:t>
      </w:r>
      <w:r w:rsidRPr="00A356E8">
        <w:rPr>
          <w:rFonts w:eastAsia="Arial Unicode MS"/>
          <w:sz w:val="26"/>
          <w:szCs w:val="26"/>
          <w:lang w:val="es-ES_tradnl"/>
        </w:rPr>
        <w:t xml:space="preserve">. </w:t>
      </w:r>
    </w:p>
    <w:p w14:paraId="15D62018"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Chúng tôi cam kết với Bên thụ hưởng rằng chúng tôi bảo lãnh cho Nhà thầu tham dự thầu gói thầu này bằng một khoản tiền là ____ </w:t>
      </w:r>
      <w:r w:rsidRPr="00A356E8">
        <w:rPr>
          <w:rFonts w:eastAsia="Arial Unicode MS"/>
          <w:i/>
          <w:sz w:val="26"/>
          <w:szCs w:val="26"/>
          <w:lang w:val="es-ES_tradnl"/>
        </w:rPr>
        <w:t>[ghi rõ giá trị bằng số, bằng chữ và đồng tiền sử dụng]</w:t>
      </w:r>
      <w:r w:rsidRPr="00A356E8">
        <w:rPr>
          <w:rFonts w:eastAsia="Arial Unicode MS"/>
          <w:sz w:val="26"/>
          <w:szCs w:val="26"/>
          <w:lang w:val="es-ES_tradnl"/>
        </w:rPr>
        <w:t>.</w:t>
      </w:r>
    </w:p>
    <w:p w14:paraId="529A0419"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
        </w:rPr>
        <w:t>Bảo lãnh này có hiệu lực trong___</w:t>
      </w:r>
      <w:r w:rsidRPr="00A356E8">
        <w:rPr>
          <w:rFonts w:eastAsia="Arial Unicode MS"/>
          <w:sz w:val="26"/>
          <w:szCs w:val="26"/>
          <w:vertAlign w:val="superscript"/>
          <w:lang w:val="es-ES"/>
        </w:rPr>
        <w:t>(3)</w:t>
      </w:r>
      <w:r w:rsidRPr="00A356E8">
        <w:rPr>
          <w:rFonts w:eastAsia="Arial Unicode MS"/>
          <w:sz w:val="26"/>
          <w:szCs w:val="26"/>
          <w:lang w:val="es-ES"/>
        </w:rPr>
        <w:t xml:space="preserve"> ngày, kể từ ngày____tháng___ năm___</w:t>
      </w:r>
      <w:r w:rsidRPr="00A356E8">
        <w:rPr>
          <w:rFonts w:eastAsia="Arial Unicode MS"/>
          <w:sz w:val="26"/>
          <w:szCs w:val="26"/>
          <w:vertAlign w:val="superscript"/>
          <w:lang w:val="es-ES"/>
        </w:rPr>
        <w:t>(4)</w:t>
      </w:r>
      <w:r w:rsidRPr="00A356E8">
        <w:rPr>
          <w:rFonts w:eastAsia="Arial Unicode MS"/>
          <w:sz w:val="26"/>
          <w:szCs w:val="26"/>
          <w:lang w:val="es-ES"/>
        </w:rPr>
        <w:t>.</w:t>
      </w:r>
    </w:p>
    <w:p w14:paraId="799C0294" w14:textId="77777777" w:rsidR="000B24F7" w:rsidRPr="00A356E8" w:rsidRDefault="000B24F7"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Theo yêu cầu của Nhà thầu, chúng tôi, với tư cách là Bên bảo lãnh, cam kết</w:t>
      </w:r>
      <w:r w:rsidRPr="00A356E8">
        <w:rPr>
          <w:rFonts w:eastAsia="Arial Unicode MS"/>
          <w:sz w:val="26"/>
          <w:szCs w:val="26"/>
          <w:vertAlign w:val="superscript"/>
          <w:lang w:val="es-ES_tradnl"/>
        </w:rPr>
        <w:t>(5)</w:t>
      </w:r>
      <w:r w:rsidRPr="00A356E8">
        <w:rPr>
          <w:rFonts w:eastAsia="Arial Unicode MS"/>
          <w:sz w:val="26"/>
          <w:szCs w:val="26"/>
          <w:lang w:val="es-ES_tradnl"/>
        </w:rPr>
        <w:t xml:space="preserve"> sẽ thanh toán cho Bên thụ hưởng một khoản tiền là___ </w:t>
      </w:r>
      <w:r w:rsidRPr="00A356E8">
        <w:rPr>
          <w:rFonts w:eastAsia="Arial Unicode MS"/>
          <w:i/>
          <w:sz w:val="26"/>
          <w:szCs w:val="26"/>
          <w:lang w:val="es-ES_tradnl"/>
        </w:rPr>
        <w:t>[ghi rõ giá trị bằng số, bằng chữ và đồng tiền sử dụng]</w:t>
      </w:r>
      <w:r w:rsidRPr="00A356E8" w:rsidDel="00957724">
        <w:rPr>
          <w:rFonts w:eastAsia="Arial Unicode MS"/>
          <w:i/>
          <w:sz w:val="26"/>
          <w:szCs w:val="26"/>
          <w:lang w:val="es-ES_tradnl"/>
        </w:rPr>
        <w:t xml:space="preserve"> </w:t>
      </w:r>
      <w:r w:rsidRPr="00A356E8">
        <w:rPr>
          <w:rFonts w:eastAsia="Arial Unicode MS"/>
          <w:sz w:val="26"/>
          <w:szCs w:val="26"/>
          <w:lang w:val="es-ES_tradnl"/>
        </w:rPr>
        <w:t xml:space="preserve">khi nhận được văn bản thông báo từ Bên thụ hưởng về vi phạm của Nhà thầu trong các trường hợp sau đây: </w:t>
      </w:r>
    </w:p>
    <w:p w14:paraId="711BDD40"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5503D942"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FB2A04E"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3. Nhà thầu không thực hiện biện pháp bảo đảm thực hiện hợp đồng theo quy định tại Điều 68 của Luật Đấu thầu;</w:t>
      </w:r>
    </w:p>
    <w:p w14:paraId="52BC9651"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rPr>
      </w:pPr>
      <w:r w:rsidRPr="00A356E8">
        <w:rPr>
          <w:sz w:val="26"/>
          <w:szCs w:val="26"/>
        </w:rPr>
        <w:t>4. Nhà thầu không tiến hành hoặc từ chối đối chiếu tài liệu trong thời hạn 05 ngày làm việc kể từ ngày nhận được thông báo mời đối chiếu tài liệu hoặc đã đối chiếu tài liệu nhưng từ chối ký biên bản đối chiếu tài liệu, trừ trường hợp bất khả kháng;</w:t>
      </w:r>
    </w:p>
    <w:p w14:paraId="27DF944B"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5. Nhà thầu không tiến hành hoặc từ chối hoàn thiện hợp đồng, thỏa thuận khung trong thời hạn 10 ngày kể từ ngày nhận được thông báo trúng thầu của bên mời thầu, trừ trường hợp bất khả kháng;</w:t>
      </w:r>
    </w:p>
    <w:p w14:paraId="4748C62E" w14:textId="77777777" w:rsidR="000B24F7" w:rsidRPr="00A356E8" w:rsidRDefault="000B24F7" w:rsidP="000B24F7">
      <w:pPr>
        <w:widowControl w:val="0"/>
        <w:numPr>
          <w:ilvl w:val="1"/>
          <w:numId w:val="0"/>
        </w:numPr>
        <w:tabs>
          <w:tab w:val="num" w:pos="504"/>
        </w:tabs>
        <w:spacing w:before="120" w:after="120" w:line="264" w:lineRule="auto"/>
        <w:ind w:firstLine="709"/>
        <w:rPr>
          <w:sz w:val="26"/>
          <w:szCs w:val="26"/>
          <w:lang w:val="es-ES"/>
        </w:rPr>
      </w:pPr>
      <w:r w:rsidRPr="00A356E8">
        <w:rPr>
          <w:sz w:val="26"/>
          <w:szCs w:val="26"/>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4DE7B0BF" w14:textId="77777777" w:rsidR="000B24F7" w:rsidRPr="00A356E8" w:rsidRDefault="000B24F7" w:rsidP="000B24F7">
      <w:pPr>
        <w:widowControl w:val="0"/>
        <w:numPr>
          <w:ilvl w:val="1"/>
          <w:numId w:val="0"/>
        </w:numPr>
        <w:tabs>
          <w:tab w:val="num" w:pos="504"/>
        </w:tabs>
        <w:spacing w:before="120" w:after="120" w:line="264" w:lineRule="auto"/>
        <w:ind w:firstLine="709"/>
        <w:rPr>
          <w:spacing w:val="-4"/>
          <w:sz w:val="26"/>
          <w:szCs w:val="26"/>
          <w:vertAlign w:val="superscript"/>
          <w:lang w:val="es-ES"/>
        </w:rPr>
      </w:pPr>
      <w:r w:rsidRPr="00A356E8">
        <w:rPr>
          <w:sz w:val="26"/>
          <w:szCs w:val="26"/>
          <w:lang w:val="es-ES"/>
        </w:rPr>
        <w:t>7</w:t>
      </w:r>
      <w:r w:rsidRPr="00A356E8">
        <w:rPr>
          <w:spacing w:val="-4"/>
          <w:sz w:val="26"/>
          <w:szCs w:val="26"/>
          <w:lang w:val="es-ES"/>
        </w:rPr>
        <w:t xml:space="preserve">. Nếu bất kỳ thành viên nào trong liên danh </w:t>
      </w:r>
      <w:r w:rsidRPr="00A356E8">
        <w:rPr>
          <w:i/>
          <w:spacing w:val="-4"/>
          <w:sz w:val="26"/>
          <w:szCs w:val="26"/>
          <w:lang w:val="es-ES"/>
        </w:rPr>
        <w:t>____ [ghi đầy đủ tên của nhà thầu liên danh]</w:t>
      </w:r>
      <w:r w:rsidRPr="00A356E8">
        <w:rPr>
          <w:spacing w:val="-4"/>
          <w:sz w:val="26"/>
          <w:szCs w:val="26"/>
          <w:vertAlign w:val="superscript"/>
          <w:lang w:val="es-ES"/>
        </w:rPr>
        <w:t xml:space="preserve"> </w:t>
      </w:r>
      <w:r w:rsidRPr="00A356E8">
        <w:rPr>
          <w:spacing w:val="-4"/>
          <w:sz w:val="26"/>
          <w:szCs w:val="26"/>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4C7467A7" w14:textId="77777777" w:rsidR="000B24F7" w:rsidRPr="00A356E8" w:rsidRDefault="000B24F7" w:rsidP="000B24F7">
      <w:pPr>
        <w:widowControl w:val="0"/>
        <w:tabs>
          <w:tab w:val="left" w:pos="0"/>
        </w:tabs>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28B94A76" w14:textId="77777777" w:rsidR="000B24F7" w:rsidRPr="00A356E8" w:rsidRDefault="000B24F7" w:rsidP="000B24F7">
      <w:pPr>
        <w:widowControl w:val="0"/>
        <w:tabs>
          <w:tab w:val="left" w:pos="0"/>
        </w:tabs>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E-HSDT, tùy theo thời điểm nào đến trước.</w:t>
      </w:r>
    </w:p>
    <w:p w14:paraId="676A4DB5" w14:textId="77777777" w:rsidR="000B24F7" w:rsidRPr="00A356E8" w:rsidRDefault="00A356E8" w:rsidP="000B24F7">
      <w:pPr>
        <w:widowControl w:val="0"/>
        <w:spacing w:before="120" w:after="120" w:line="264" w:lineRule="auto"/>
        <w:ind w:firstLine="709"/>
        <w:rPr>
          <w:rFonts w:eastAsia="Arial Unicode MS"/>
          <w:sz w:val="26"/>
          <w:szCs w:val="26"/>
          <w:lang w:val="es-ES_tradnl"/>
        </w:rPr>
      </w:pPr>
      <w:r w:rsidRPr="00A356E8">
        <w:rPr>
          <w:rFonts w:eastAsia="Arial Unicode MS"/>
          <w:sz w:val="26"/>
          <w:szCs w:val="26"/>
          <w:lang w:val="es-ES_tradnl"/>
        </w:rPr>
        <w:t xml:space="preserve">Bất cứ yêu cầu bồi thường nào theo bảo lãnh này đều phải được gửi </w:t>
      </w:r>
      <w:r w:rsidRPr="00A356E8">
        <w:rPr>
          <w:rFonts w:eastAsia="Calibri"/>
          <w:kern w:val="24"/>
          <w:sz w:val="26"/>
          <w:szCs w:val="26"/>
          <w:lang w:val="es-ES_tradnl" w:eastAsia="vi-VN"/>
        </w:rPr>
        <w:t>đến</w:t>
      </w:r>
      <w:r w:rsidRPr="00A356E8">
        <w:rPr>
          <w:rFonts w:eastAsia="Arial Unicode MS"/>
          <w:sz w:val="26"/>
          <w:szCs w:val="26"/>
          <w:lang w:val="es-ES_tradn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r w:rsidR="000B24F7" w:rsidRPr="00A356E8">
        <w:rPr>
          <w:rFonts w:eastAsia="Arial Unicode MS"/>
          <w:sz w:val="26"/>
          <w:szCs w:val="26"/>
          <w:lang w:val="es-ES_tradnl"/>
        </w:rPr>
        <w:t xml:space="preserve"> </w:t>
      </w:r>
    </w:p>
    <w:tbl>
      <w:tblPr>
        <w:tblW w:w="5523" w:type="dxa"/>
        <w:tblInd w:w="3828" w:type="dxa"/>
        <w:tblLook w:val="04A0" w:firstRow="1" w:lastRow="0" w:firstColumn="1" w:lastColumn="0" w:noHBand="0" w:noVBand="1"/>
      </w:tblPr>
      <w:tblGrid>
        <w:gridCol w:w="5523"/>
      </w:tblGrid>
      <w:tr w:rsidR="000B24F7" w:rsidRPr="00A356E8" w14:paraId="71707AD0" w14:textId="77777777" w:rsidTr="00142C1D">
        <w:trPr>
          <w:trHeight w:val="905"/>
        </w:trPr>
        <w:tc>
          <w:tcPr>
            <w:tcW w:w="5523" w:type="dxa"/>
          </w:tcPr>
          <w:p w14:paraId="74340579" w14:textId="77777777" w:rsidR="000B24F7" w:rsidRPr="00A356E8" w:rsidRDefault="000B24F7" w:rsidP="00142C1D">
            <w:pPr>
              <w:widowControl w:val="0"/>
              <w:tabs>
                <w:tab w:val="center" w:pos="5670"/>
              </w:tabs>
              <w:spacing w:before="120" w:after="120" w:line="264" w:lineRule="auto"/>
              <w:ind w:firstLine="709"/>
              <w:jc w:val="center"/>
              <w:rPr>
                <w:b/>
                <w:sz w:val="26"/>
                <w:szCs w:val="26"/>
                <w:vertAlign w:val="superscript"/>
                <w:lang w:val="es-ES"/>
              </w:rPr>
            </w:pPr>
            <w:r w:rsidRPr="00A356E8">
              <w:rPr>
                <w:b/>
                <w:sz w:val="26"/>
                <w:szCs w:val="26"/>
                <w:lang w:val="es-ES"/>
              </w:rPr>
              <w:t>Đại diện hợp pháp của ngân hàng</w:t>
            </w:r>
          </w:p>
          <w:p w14:paraId="0AC2E24E" w14:textId="77777777" w:rsidR="000B24F7" w:rsidRPr="00A356E8" w:rsidRDefault="000B24F7" w:rsidP="00142C1D">
            <w:pPr>
              <w:widowControl w:val="0"/>
              <w:tabs>
                <w:tab w:val="left" w:pos="435"/>
                <w:tab w:val="center" w:pos="2797"/>
                <w:tab w:val="center" w:pos="5670"/>
              </w:tabs>
              <w:spacing w:before="120" w:after="120" w:line="264" w:lineRule="auto"/>
              <w:ind w:firstLine="709"/>
              <w:jc w:val="center"/>
              <w:rPr>
                <w:sz w:val="26"/>
                <w:szCs w:val="26"/>
                <w:lang w:val="es-ES"/>
              </w:rPr>
            </w:pPr>
            <w:r w:rsidRPr="00A356E8">
              <w:rPr>
                <w:i/>
                <w:sz w:val="26"/>
                <w:szCs w:val="26"/>
                <w:lang w:val="es-ES"/>
              </w:rPr>
              <w:t>[ghi tên, chức danh, ký tên và đóng dấu]</w:t>
            </w:r>
          </w:p>
        </w:tc>
      </w:tr>
    </w:tbl>
    <w:p w14:paraId="03246B69"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73959B6"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5E33684B"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7534F988"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0C55D304"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538CF6A0"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61DE3E7A"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60FACCF"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4265368C"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FEA7F49"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221F8F9"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0C59400D"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56FAF329"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744F4DD3"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21698101"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6786C5D3" w14:textId="77777777" w:rsidR="00A356E8" w:rsidRDefault="00A356E8" w:rsidP="000B24F7">
      <w:pPr>
        <w:widowControl w:val="0"/>
        <w:suppressAutoHyphens/>
        <w:spacing w:before="120" w:after="120" w:line="264" w:lineRule="auto"/>
        <w:ind w:right="-72" w:firstLine="709"/>
        <w:rPr>
          <w:spacing w:val="-4"/>
          <w:sz w:val="26"/>
          <w:szCs w:val="26"/>
          <w:lang w:val="es-ES"/>
        </w:rPr>
      </w:pPr>
    </w:p>
    <w:p w14:paraId="38600DEA"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Ghi chú:</w:t>
      </w:r>
    </w:p>
    <w:p w14:paraId="580290D0" w14:textId="77777777" w:rsidR="000B24F7" w:rsidRPr="00A356E8" w:rsidRDefault="000B24F7" w:rsidP="000B24F7">
      <w:pPr>
        <w:widowControl w:val="0"/>
        <w:suppressAutoHyphens/>
        <w:spacing w:before="120" w:after="120" w:line="264" w:lineRule="auto"/>
        <w:ind w:right="-72" w:firstLine="709"/>
        <w:rPr>
          <w:spacing w:val="-4"/>
          <w:sz w:val="26"/>
          <w:szCs w:val="26"/>
          <w:lang w:val="es-ES_tradnl"/>
        </w:rPr>
      </w:pPr>
      <w:r w:rsidRPr="00A356E8">
        <w:rPr>
          <w:spacing w:val="-4"/>
          <w:sz w:val="26"/>
          <w:szCs w:val="26"/>
          <w:lang w:val="es-ES_tradnl"/>
        </w:rPr>
        <w:t xml:space="preserve">(1) </w:t>
      </w:r>
      <w:r w:rsidRPr="00A356E8">
        <w:rPr>
          <w:sz w:val="26"/>
          <w:szCs w:val="26"/>
          <w:lang w:val="es-ES_tradnl"/>
        </w:rPr>
        <w:t>Trường hợp bảo lãnh dự thầu</w:t>
      </w:r>
      <w:r w:rsidRPr="00A356E8" w:rsidDel="0015140B">
        <w:rPr>
          <w:sz w:val="26"/>
          <w:szCs w:val="26"/>
          <w:lang w:val="es-ES_tradnl"/>
        </w:rPr>
        <w:t xml:space="preserve"> </w:t>
      </w:r>
      <w:r w:rsidRPr="00A356E8">
        <w:rPr>
          <w:sz w:val="26"/>
          <w:szCs w:val="26"/>
          <w:lang w:val="es-ES_tradnl"/>
        </w:rPr>
        <w:t xml:space="preserve">vi phạm một trong các quy định như: </w:t>
      </w:r>
      <w:r w:rsidRPr="00A356E8">
        <w:rPr>
          <w:sz w:val="26"/>
          <w:szCs w:val="26"/>
          <w:lang w:val="es-ES"/>
        </w:rPr>
        <w:t xml:space="preserve">có giá trị thấp hơn, thời gian hiệu lực ngắn hơn so với yêu cầu quy định tại Mục 18.2 </w:t>
      </w:r>
      <w:r w:rsidRPr="00A356E8">
        <w:rPr>
          <w:b/>
          <w:bCs/>
          <w:sz w:val="26"/>
          <w:szCs w:val="26"/>
          <w:lang w:val="es-ES"/>
        </w:rPr>
        <w:t>E-BDL</w:t>
      </w:r>
      <w:r w:rsidRPr="00A356E8">
        <w:rPr>
          <w:sz w:val="26"/>
          <w:szCs w:val="26"/>
          <w:lang w:val="es-ES"/>
        </w:rPr>
        <w:t>, không đúng tên đơn vị thụ hưởng, không phải là bản gốc, không có chữ ký hợp lệ,</w:t>
      </w:r>
      <w:r w:rsidRPr="00A356E8">
        <w:rPr>
          <w:sz w:val="26"/>
          <w:szCs w:val="26"/>
          <w:lang w:val="es-ES_tradnl"/>
        </w:rPr>
        <w:t xml:space="preserve"> ký trước khi Chủ đầu tư phát hành E-HSMT,</w:t>
      </w:r>
      <w:r w:rsidRPr="00A356E8">
        <w:rPr>
          <w:sz w:val="26"/>
          <w:szCs w:val="26"/>
          <w:lang w:val="es-ES"/>
        </w:rPr>
        <w:t xml:space="preserve"> hoặc có kèm theo điều kiện gây bất lợi cho Chủ đầu tư, Bên mời thầu</w:t>
      </w:r>
      <w:r w:rsidRPr="00A356E8">
        <w:rPr>
          <w:sz w:val="26"/>
          <w:szCs w:val="26"/>
          <w:lang w:val="es-ES_tradnl"/>
        </w:rPr>
        <w:t xml:space="preserve"> thì bảo lãnh dự thầu được coi là không hợp lệ. </w:t>
      </w:r>
    </w:p>
    <w:p w14:paraId="757A6E5A"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(2) Tên nhà thầu có thể là một trong các trường hợp sau đây:</w:t>
      </w:r>
    </w:p>
    <w:p w14:paraId="74E85705"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Tên của cả nhà thầu liên danh, ví dụ nhà thầu liên danh A + B tham dự thầu thì tên nhà thầu ghi là “Nhà thầu liên danh A + B”; </w:t>
      </w:r>
    </w:p>
    <w:p w14:paraId="105F636A"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và C)”; </w:t>
      </w:r>
    </w:p>
    <w:p w14:paraId="36759214" w14:textId="77777777" w:rsidR="000B24F7"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 Tên của thành viên liên danh thực hiện riêng rẽ bảo lãnh dự thầu. </w:t>
      </w:r>
    </w:p>
    <w:p w14:paraId="5771E86C" w14:textId="77777777" w:rsidR="00F94AB8" w:rsidRPr="00F94AB8" w:rsidRDefault="00F94AB8" w:rsidP="000B24F7">
      <w:pPr>
        <w:widowControl w:val="0"/>
        <w:suppressAutoHyphens/>
        <w:spacing w:before="120" w:after="120" w:line="264" w:lineRule="auto"/>
        <w:ind w:right="-72" w:firstLine="709"/>
        <w:rPr>
          <w:spacing w:val="-4"/>
          <w:sz w:val="26"/>
          <w:szCs w:val="26"/>
          <w:lang w:val="es-ES"/>
        </w:rPr>
      </w:pPr>
      <w:r w:rsidRPr="00F94AB8">
        <w:rPr>
          <w:rFonts w:eastAsia="Calibri"/>
          <w:iCs/>
          <w:spacing w:val="-8"/>
          <w:sz w:val="26"/>
          <w:szCs w:val="26"/>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47EE6B4C"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(3) Ghi theo quy định về thời gian hiệu lực tại Mục 18.2 </w:t>
      </w:r>
      <w:r w:rsidRPr="00A356E8">
        <w:rPr>
          <w:b/>
          <w:spacing w:val="-4"/>
          <w:sz w:val="26"/>
          <w:szCs w:val="26"/>
          <w:lang w:val="es-ES"/>
        </w:rPr>
        <w:t>E-BDL</w:t>
      </w:r>
      <w:r w:rsidRPr="00A356E8">
        <w:rPr>
          <w:spacing w:val="-4"/>
          <w:sz w:val="26"/>
          <w:szCs w:val="26"/>
          <w:lang w:val="es-ES"/>
        </w:rPr>
        <w:t xml:space="preserve">.  </w:t>
      </w:r>
    </w:p>
    <w:p w14:paraId="20972A50" w14:textId="77777777" w:rsidR="000B24F7" w:rsidRPr="00A356E8" w:rsidRDefault="000B24F7" w:rsidP="000B24F7">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(4) Ghi ngày có thời điểm đóng thầu theo quy định tại </w:t>
      </w:r>
      <w:r w:rsidRPr="00A356E8">
        <w:rPr>
          <w:b/>
          <w:spacing w:val="-4"/>
          <w:sz w:val="26"/>
          <w:szCs w:val="26"/>
          <w:lang w:val="es-ES"/>
        </w:rPr>
        <w:t>E-</w:t>
      </w:r>
      <w:r w:rsidR="00F94AB8">
        <w:rPr>
          <w:b/>
          <w:spacing w:val="-4"/>
          <w:sz w:val="26"/>
          <w:szCs w:val="26"/>
        </w:rPr>
        <w:t>TBMT</w:t>
      </w:r>
      <w:r w:rsidRPr="00A356E8">
        <w:rPr>
          <w:spacing w:val="-4"/>
          <w:sz w:val="26"/>
          <w:szCs w:val="26"/>
          <w:lang w:val="es-ES"/>
        </w:rPr>
        <w: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623F0186" w14:textId="77777777" w:rsidR="005D6470" w:rsidRPr="00A356E8" w:rsidRDefault="000B24F7" w:rsidP="005D6470">
      <w:pPr>
        <w:widowControl w:val="0"/>
        <w:suppressAutoHyphens/>
        <w:spacing w:before="120" w:after="120" w:line="264" w:lineRule="auto"/>
        <w:ind w:right="-72" w:firstLine="709"/>
        <w:rPr>
          <w:spacing w:val="-4"/>
          <w:sz w:val="26"/>
          <w:szCs w:val="26"/>
          <w:lang w:val="es-ES"/>
        </w:rPr>
      </w:pPr>
      <w:r w:rsidRPr="00A356E8">
        <w:rPr>
          <w:spacing w:val="-4"/>
          <w:sz w:val="26"/>
          <w:szCs w:val="26"/>
          <w:lang w:val="es-ES"/>
        </w:rPr>
        <w:t xml:space="preserve">(5) Trường hợp bảo lãnh dự thầu thiếu một hoặc một số cam kết trong các nội dung cam kết nêu trên thì bị coi là điều kiện gây bất lợi cho Chủ đầu tư, Bên mời thầu theo quy định tại Mục 18.3 </w:t>
      </w:r>
      <w:r w:rsidRPr="00A356E8">
        <w:rPr>
          <w:b/>
          <w:spacing w:val="-4"/>
          <w:sz w:val="26"/>
          <w:szCs w:val="26"/>
          <w:lang w:val="es-ES"/>
        </w:rPr>
        <w:t>E-CDNT</w:t>
      </w:r>
      <w:r w:rsidRPr="00A356E8">
        <w:rPr>
          <w:spacing w:val="-4"/>
          <w:sz w:val="26"/>
          <w:szCs w:val="26"/>
          <w:lang w:val="es-ES"/>
        </w:rPr>
        <w:t xml:space="preserve"> và thư bảo lãnh được coi là không hợp lệ. </w:t>
      </w:r>
    </w:p>
    <w:p w14:paraId="262A4FF1" w14:textId="77777777" w:rsidR="0013218C" w:rsidRPr="005D6470" w:rsidRDefault="0013218C" w:rsidP="005D6470">
      <w:pPr>
        <w:widowControl w:val="0"/>
        <w:suppressAutoHyphens/>
        <w:spacing w:before="120" w:after="120" w:line="264" w:lineRule="auto"/>
        <w:ind w:right="-72" w:firstLine="709"/>
        <w:rPr>
          <w:spacing w:val="-4"/>
          <w:sz w:val="26"/>
          <w:szCs w:val="26"/>
          <w:lang w:val="es-ES"/>
        </w:rPr>
        <w:sectPr w:rsidR="0013218C" w:rsidRPr="005D6470" w:rsidSect="00AD7002">
          <w:pgSz w:w="11907" w:h="16839" w:code="9"/>
          <w:pgMar w:top="1134" w:right="1134" w:bottom="1134" w:left="1701" w:header="737" w:footer="737" w:gutter="0"/>
          <w:cols w:space="720"/>
          <w:docGrid w:linePitch="360"/>
        </w:sectPr>
      </w:pPr>
    </w:p>
    <w:p w14:paraId="4049975C" w14:textId="77777777" w:rsidR="0013218C" w:rsidRPr="0013218C" w:rsidRDefault="0013218C" w:rsidP="0013218C">
      <w:pPr>
        <w:ind w:firstLine="562"/>
        <w:jc w:val="right"/>
        <w:rPr>
          <w:rFonts w:asciiTheme="majorHAnsi" w:hAnsiTheme="majorHAnsi" w:cstheme="majorHAnsi"/>
          <w:b/>
          <w:sz w:val="26"/>
          <w:szCs w:val="26"/>
          <w:lang w:val="nl-NL"/>
        </w:rPr>
      </w:pPr>
      <w:r w:rsidRPr="0013218C">
        <w:rPr>
          <w:rFonts w:asciiTheme="majorHAnsi" w:hAnsiTheme="majorHAnsi" w:cstheme="majorHAnsi"/>
          <w:b/>
          <w:sz w:val="26"/>
          <w:szCs w:val="26"/>
          <w:lang w:val="nl-NL"/>
        </w:rPr>
        <w:t xml:space="preserve">Mẫu số 05 </w:t>
      </w:r>
      <w:r w:rsidRPr="0013218C">
        <w:rPr>
          <w:rFonts w:asciiTheme="majorHAnsi" w:hAnsiTheme="majorHAnsi" w:cstheme="majorHAnsi"/>
          <w:b/>
          <w:i/>
          <w:sz w:val="26"/>
          <w:szCs w:val="26"/>
          <w:lang w:val="nl-NL"/>
        </w:rPr>
        <w:t>(Scan đính kèm lên Hệ thống</w:t>
      </w:r>
      <w:r w:rsidRPr="0013218C">
        <w:rPr>
          <w:rFonts w:asciiTheme="majorHAnsi" w:hAnsiTheme="majorHAnsi" w:cstheme="majorHAnsi"/>
          <w:b/>
          <w:sz w:val="26"/>
          <w:szCs w:val="26"/>
          <w:lang w:val="nl-NL"/>
        </w:rPr>
        <w:t>)</w:t>
      </w:r>
    </w:p>
    <w:p w14:paraId="624070D9" w14:textId="77777777" w:rsidR="0013218C" w:rsidRPr="0013218C" w:rsidRDefault="0013218C" w:rsidP="0013218C">
      <w:pPr>
        <w:widowControl w:val="0"/>
        <w:suppressAutoHyphens/>
        <w:ind w:right="-72" w:firstLine="706"/>
        <w:rPr>
          <w:spacing w:val="-4"/>
          <w:sz w:val="26"/>
          <w:szCs w:val="26"/>
          <w:lang w:val="es-ES"/>
        </w:rPr>
      </w:pPr>
    </w:p>
    <w:p w14:paraId="5D361929" w14:textId="77777777" w:rsidR="0013218C" w:rsidRPr="0013218C" w:rsidRDefault="0013218C" w:rsidP="0013218C">
      <w:pPr>
        <w:widowControl w:val="0"/>
        <w:suppressAutoHyphens/>
        <w:spacing w:before="120" w:after="120"/>
        <w:ind w:right="-72" w:firstLine="709"/>
        <w:jc w:val="center"/>
        <w:rPr>
          <w:spacing w:val="-4"/>
          <w:sz w:val="28"/>
          <w:szCs w:val="28"/>
          <w:lang w:val="es-ES"/>
        </w:rPr>
      </w:pPr>
      <w:r w:rsidRPr="0013218C">
        <w:rPr>
          <w:b/>
          <w:bCs/>
          <w:sz w:val="28"/>
          <w:szCs w:val="28"/>
          <w:lang w:val="es-ES"/>
        </w:rPr>
        <w:t>HỢP ĐỒNG TƯƠNG TỰ</w:t>
      </w:r>
      <w:r w:rsidRPr="0013218C">
        <w:rPr>
          <w:b/>
          <w:bCs/>
          <w:sz w:val="28"/>
          <w:szCs w:val="28"/>
          <w:vertAlign w:val="superscript"/>
          <w:lang w:val="es-ES"/>
        </w:rPr>
        <w:t xml:space="preserve"> (1)</w:t>
      </w:r>
    </w:p>
    <w:tbl>
      <w:tblPr>
        <w:tblW w:w="14743" w:type="dxa"/>
        <w:tblInd w:w="-34" w:type="dxa"/>
        <w:tblLook w:val="04A0" w:firstRow="1" w:lastRow="0" w:firstColumn="1" w:lastColumn="0" w:noHBand="0" w:noVBand="1"/>
      </w:tblPr>
      <w:tblGrid>
        <w:gridCol w:w="37"/>
        <w:gridCol w:w="2867"/>
        <w:gridCol w:w="1580"/>
        <w:gridCol w:w="2063"/>
        <w:gridCol w:w="3114"/>
        <w:gridCol w:w="5082"/>
      </w:tblGrid>
      <w:tr w:rsidR="0013218C" w:rsidRPr="0013218C" w14:paraId="5931C16C" w14:textId="77777777" w:rsidTr="0013218C">
        <w:trPr>
          <w:trHeight w:val="315"/>
        </w:trPr>
        <w:tc>
          <w:tcPr>
            <w:tcW w:w="14743" w:type="dxa"/>
            <w:gridSpan w:val="6"/>
            <w:tcBorders>
              <w:top w:val="nil"/>
              <w:left w:val="nil"/>
              <w:bottom w:val="nil"/>
              <w:right w:val="nil"/>
            </w:tcBorders>
            <w:noWrap/>
            <w:vAlign w:val="center"/>
            <w:hideMark/>
          </w:tcPr>
          <w:p w14:paraId="7F701C0C" w14:textId="77777777" w:rsidR="0013218C" w:rsidRDefault="0013218C" w:rsidP="00AD70E3">
            <w:pPr>
              <w:spacing w:before="120" w:after="120"/>
              <w:ind w:firstLine="709"/>
              <w:rPr>
                <w:i/>
                <w:iCs/>
                <w:sz w:val="26"/>
                <w:szCs w:val="26"/>
                <w:lang w:val="es-ES"/>
              </w:rPr>
            </w:pPr>
            <w:bookmarkStart w:id="3" w:name="_Hlk69294642"/>
            <w:r w:rsidRPr="0013218C">
              <w:rPr>
                <w:sz w:val="26"/>
                <w:szCs w:val="26"/>
                <w:lang w:val="es-ES"/>
              </w:rPr>
              <w:t>Tên nhà thầu: _____</w:t>
            </w:r>
            <w:r w:rsidRPr="0013218C">
              <w:rPr>
                <w:i/>
                <w:iCs/>
                <w:sz w:val="26"/>
                <w:szCs w:val="26"/>
                <w:lang w:val="es-ES"/>
              </w:rPr>
              <w:t>[ghi tên đầy đủ của nhà thầu].</w:t>
            </w:r>
          </w:p>
          <w:p w14:paraId="0AF0F69E" w14:textId="77777777" w:rsidR="0013218C" w:rsidRPr="0013218C" w:rsidRDefault="0013218C" w:rsidP="00AD70E3">
            <w:pPr>
              <w:spacing w:before="120" w:after="120"/>
              <w:ind w:firstLine="709"/>
              <w:rPr>
                <w:sz w:val="26"/>
                <w:szCs w:val="26"/>
                <w:lang w:val="es-ES"/>
              </w:rPr>
            </w:pPr>
            <w:r w:rsidRPr="0013218C">
              <w:rPr>
                <w:rFonts w:eastAsia="Calibri"/>
                <w:sz w:val="26"/>
                <w:szCs w:val="26"/>
                <w:lang w:val="es-ES_tradnl"/>
              </w:rPr>
              <w:t>Đối với mỗi hợp đồng tương tự nhà thầu phải kê khai thông tin sau đây</w:t>
            </w:r>
          </w:p>
        </w:tc>
      </w:tr>
      <w:tr w:rsidR="0013218C" w:rsidRPr="0013218C" w14:paraId="34079CDF"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64D624A6" w14:textId="77777777" w:rsidR="0013218C" w:rsidRPr="0013218C" w:rsidRDefault="0013218C" w:rsidP="00AD70E3">
            <w:pPr>
              <w:spacing w:before="60" w:after="60"/>
              <w:ind w:left="142" w:right="60"/>
              <w:rPr>
                <w:rFonts w:eastAsia="Calibri"/>
                <w:sz w:val="26"/>
                <w:szCs w:val="26"/>
                <w:lang w:val="es-ES_tradnl"/>
              </w:rPr>
            </w:pPr>
            <w:r w:rsidRPr="0013218C">
              <w:rPr>
                <w:rFonts w:eastAsia="Calibri"/>
                <w:sz w:val="26"/>
                <w:szCs w:val="26"/>
                <w:lang w:val="es-ES_tradnl"/>
              </w:rPr>
              <w:t>Tên và số hợp đồng</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648DB09" w14:textId="77777777" w:rsidR="0013218C" w:rsidRPr="0013218C" w:rsidRDefault="0013218C" w:rsidP="00AD70E3">
            <w:pPr>
              <w:spacing w:before="60" w:after="60"/>
              <w:ind w:left="82" w:right="142"/>
              <w:jc w:val="center"/>
              <w:rPr>
                <w:rFonts w:eastAsia="Calibri"/>
                <w:i/>
                <w:iCs/>
                <w:spacing w:val="2"/>
                <w:sz w:val="26"/>
                <w:szCs w:val="26"/>
                <w:lang w:val="es-ES_tradnl"/>
              </w:rPr>
            </w:pPr>
            <w:r w:rsidRPr="0013218C">
              <w:rPr>
                <w:rFonts w:eastAsia="Calibri"/>
                <w:i/>
                <w:iCs/>
                <w:spacing w:val="2"/>
                <w:sz w:val="26"/>
                <w:szCs w:val="26"/>
                <w:lang w:val="es-ES_tradnl"/>
              </w:rPr>
              <w:t xml:space="preserve">       [ghi tên đầy đủ của hợp đồng, số ký hiệu]</w:t>
            </w:r>
          </w:p>
        </w:tc>
      </w:tr>
      <w:tr w:rsidR="0013218C" w:rsidRPr="0013218C" w14:paraId="4FE6315F"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2319DE1F" w14:textId="77777777" w:rsidR="0013218C" w:rsidRPr="0013218C" w:rsidRDefault="0013218C" w:rsidP="00AD70E3">
            <w:pPr>
              <w:spacing w:before="60" w:after="60"/>
              <w:ind w:left="142" w:right="60"/>
              <w:rPr>
                <w:rFonts w:eastAsia="Calibri"/>
                <w:sz w:val="26"/>
                <w:szCs w:val="26"/>
                <w:lang w:val="es-ES_tradnl"/>
              </w:rPr>
            </w:pPr>
            <w:r w:rsidRPr="0013218C">
              <w:rPr>
                <w:rFonts w:eastAsia="Calibri"/>
                <w:sz w:val="26"/>
                <w:szCs w:val="26"/>
                <w:lang w:val="es-ES_tradnl"/>
              </w:rPr>
              <w:t>Ngày ký hợp đồng</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26B0D33"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 xml:space="preserve">      [ghi ngày, tháng, năm]</w:t>
            </w:r>
          </w:p>
        </w:tc>
      </w:tr>
      <w:tr w:rsidR="0013218C" w:rsidRPr="0013218C" w14:paraId="438EB037"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4D00ED2A" w14:textId="77777777" w:rsidR="0013218C" w:rsidRPr="0013218C" w:rsidRDefault="0013218C" w:rsidP="00AD70E3">
            <w:pPr>
              <w:spacing w:before="60" w:after="60"/>
              <w:ind w:left="142" w:right="60"/>
              <w:rPr>
                <w:rFonts w:eastAsia="Calibri"/>
                <w:sz w:val="26"/>
                <w:szCs w:val="26"/>
                <w:lang w:val="es-ES_tradnl"/>
              </w:rPr>
            </w:pPr>
            <w:r w:rsidRPr="0013218C">
              <w:rPr>
                <w:rFonts w:eastAsia="Calibri"/>
                <w:sz w:val="26"/>
                <w:szCs w:val="26"/>
                <w:lang w:val="es-ES_tradnl"/>
              </w:rPr>
              <w:t>Ngày hoàn thành</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797546D"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[ghi ngày, tháng, năm]</w:t>
            </w:r>
          </w:p>
        </w:tc>
      </w:tr>
      <w:tr w:rsidR="0013218C" w:rsidRPr="0013218C" w14:paraId="3B02B045"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right w:val="single" w:sz="2" w:space="0" w:color="auto"/>
            </w:tcBorders>
            <w:vAlign w:val="center"/>
          </w:tcPr>
          <w:p w14:paraId="540B06EB" w14:textId="77777777" w:rsidR="0013218C" w:rsidRPr="0013218C" w:rsidRDefault="0013218C" w:rsidP="00AD70E3">
            <w:pPr>
              <w:spacing w:before="60" w:after="60"/>
              <w:ind w:left="142" w:right="60"/>
              <w:rPr>
                <w:rFonts w:eastAsia="Calibri"/>
                <w:spacing w:val="-11"/>
                <w:sz w:val="26"/>
                <w:szCs w:val="26"/>
              </w:rPr>
            </w:pPr>
            <w:r w:rsidRPr="0013218C">
              <w:rPr>
                <w:rFonts w:eastAsia="Calibri"/>
                <w:sz w:val="26"/>
                <w:szCs w:val="26"/>
                <w:lang w:val="es-ES_tradnl"/>
              </w:rPr>
              <w:t>Giá hợp đồng</w:t>
            </w:r>
          </w:p>
        </w:tc>
        <w:tc>
          <w:tcPr>
            <w:tcW w:w="3643" w:type="dxa"/>
            <w:gridSpan w:val="2"/>
            <w:tcBorders>
              <w:top w:val="single" w:sz="2" w:space="0" w:color="auto"/>
              <w:left w:val="single" w:sz="2" w:space="0" w:color="auto"/>
              <w:right w:val="single" w:sz="2" w:space="0" w:color="auto"/>
            </w:tcBorders>
            <w:vAlign w:val="center"/>
          </w:tcPr>
          <w:p w14:paraId="46155683" w14:textId="77777777" w:rsidR="0013218C" w:rsidRPr="0013218C" w:rsidRDefault="0013218C" w:rsidP="00AD70E3">
            <w:pPr>
              <w:spacing w:before="60" w:after="60"/>
              <w:ind w:left="82" w:right="142"/>
              <w:jc w:val="center"/>
              <w:rPr>
                <w:rFonts w:eastAsia="Calibri"/>
                <w:i/>
                <w:iCs/>
                <w:spacing w:val="2"/>
                <w:sz w:val="26"/>
                <w:szCs w:val="26"/>
              </w:rPr>
            </w:pPr>
            <w:r w:rsidRPr="0013218C">
              <w:rPr>
                <w:rFonts w:eastAsia="Calibri"/>
                <w:i/>
                <w:iCs/>
                <w:spacing w:val="2"/>
                <w:sz w:val="26"/>
                <w:szCs w:val="26"/>
              </w:rPr>
              <w:t>[ghi tổng giá hợp đồng theo số tiền và đồng tiền đã ký]</w:t>
            </w:r>
          </w:p>
        </w:tc>
        <w:tc>
          <w:tcPr>
            <w:tcW w:w="3114" w:type="dxa"/>
            <w:tcBorders>
              <w:top w:val="single" w:sz="2" w:space="0" w:color="auto"/>
              <w:left w:val="single" w:sz="2" w:space="0" w:color="auto"/>
              <w:right w:val="single" w:sz="2" w:space="0" w:color="auto"/>
            </w:tcBorders>
            <w:vAlign w:val="center"/>
          </w:tcPr>
          <w:p w14:paraId="3BA4C412" w14:textId="77777777" w:rsidR="0013218C" w:rsidRPr="0013218C" w:rsidRDefault="0013218C" w:rsidP="00AD70E3">
            <w:pPr>
              <w:spacing w:before="60" w:after="60"/>
              <w:ind w:left="82" w:right="142"/>
              <w:rPr>
                <w:rFonts w:eastAsia="Calibri"/>
                <w:i/>
                <w:iCs/>
                <w:spacing w:val="2"/>
                <w:sz w:val="26"/>
                <w:szCs w:val="26"/>
              </w:rPr>
            </w:pPr>
            <w:r w:rsidRPr="0013218C">
              <w:rPr>
                <w:rFonts w:eastAsia="Calibri"/>
                <w:spacing w:val="-4"/>
                <w:sz w:val="26"/>
                <w:szCs w:val="26"/>
              </w:rPr>
              <w:t>Tương đương</w:t>
            </w:r>
            <w:r w:rsidRPr="0013218C">
              <w:rPr>
                <w:rFonts w:eastAsia="Calibri"/>
                <w:sz w:val="26"/>
                <w:szCs w:val="26"/>
                <w:lang w:val="en-SG"/>
              </w:rPr>
              <w:t xml:space="preserve"> ____</w:t>
            </w:r>
            <w:r w:rsidRPr="0013218C">
              <w:rPr>
                <w:rFonts w:eastAsia="Calibri"/>
                <w:spacing w:val="-4"/>
                <w:sz w:val="26"/>
                <w:szCs w:val="26"/>
              </w:rPr>
              <w:t xml:space="preserve"> </w:t>
            </w:r>
            <w:r w:rsidRPr="0013218C">
              <w:rPr>
                <w:rFonts w:eastAsia="Calibri"/>
                <w:spacing w:val="-12"/>
                <w:sz w:val="26"/>
                <w:szCs w:val="26"/>
              </w:rPr>
              <w:t xml:space="preserve">VND </w:t>
            </w:r>
          </w:p>
        </w:tc>
      </w:tr>
      <w:tr w:rsidR="0013218C" w:rsidRPr="0013218C" w14:paraId="75C804C7"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right w:val="single" w:sz="2" w:space="0" w:color="auto"/>
            </w:tcBorders>
            <w:vAlign w:val="center"/>
          </w:tcPr>
          <w:p w14:paraId="713116B6"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Trường hợp là thành viên liên danh, ghi tóm tắt phần công việc đảm nhận trong liên danh và giá trị phần hợp đồng mà nhà thầu đảm nhận</w:t>
            </w:r>
          </w:p>
        </w:tc>
        <w:tc>
          <w:tcPr>
            <w:tcW w:w="1580" w:type="dxa"/>
            <w:tcBorders>
              <w:top w:val="single" w:sz="2" w:space="0" w:color="auto"/>
              <w:left w:val="single" w:sz="2" w:space="0" w:color="auto"/>
              <w:right w:val="single" w:sz="2" w:space="0" w:color="auto"/>
            </w:tcBorders>
            <w:vAlign w:val="center"/>
          </w:tcPr>
          <w:p w14:paraId="0341478C" w14:textId="77777777" w:rsidR="0013218C" w:rsidRPr="0013218C" w:rsidRDefault="0013218C" w:rsidP="00AD70E3">
            <w:pPr>
              <w:spacing w:before="60" w:after="60"/>
              <w:ind w:left="79" w:right="142"/>
              <w:jc w:val="center"/>
              <w:rPr>
                <w:rFonts w:eastAsia="Calibri"/>
                <w:i/>
                <w:iCs/>
                <w:sz w:val="26"/>
                <w:szCs w:val="26"/>
              </w:rPr>
            </w:pPr>
            <w:r w:rsidRPr="0013218C">
              <w:rPr>
                <w:rFonts w:eastAsia="Calibri"/>
                <w:i/>
                <w:iCs/>
                <w:sz w:val="26"/>
                <w:szCs w:val="26"/>
              </w:rPr>
              <w:t>[ghi tóm tắt phần công việc đảm nhận trong liên danh]</w:t>
            </w:r>
          </w:p>
        </w:tc>
        <w:tc>
          <w:tcPr>
            <w:tcW w:w="2063" w:type="dxa"/>
            <w:tcBorders>
              <w:top w:val="single" w:sz="2" w:space="0" w:color="auto"/>
              <w:left w:val="single" w:sz="2" w:space="0" w:color="auto"/>
              <w:right w:val="single" w:sz="2" w:space="0" w:color="auto"/>
            </w:tcBorders>
            <w:vAlign w:val="center"/>
          </w:tcPr>
          <w:p w14:paraId="7A626A0C"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[ghi phần trăm giá trị phần hợp đồng đảm nhận trong tổng giá hợp đồng; số tiền và đồng tiền đã ký]</w:t>
            </w:r>
          </w:p>
        </w:tc>
        <w:tc>
          <w:tcPr>
            <w:tcW w:w="3114" w:type="dxa"/>
            <w:tcBorders>
              <w:top w:val="single" w:sz="2" w:space="0" w:color="auto"/>
              <w:left w:val="single" w:sz="2" w:space="0" w:color="auto"/>
              <w:right w:val="single" w:sz="2" w:space="0" w:color="auto"/>
            </w:tcBorders>
            <w:vAlign w:val="center"/>
          </w:tcPr>
          <w:p w14:paraId="2C8B444D" w14:textId="77777777" w:rsidR="0013218C" w:rsidRPr="0013218C" w:rsidRDefault="0013218C" w:rsidP="00AD70E3">
            <w:pPr>
              <w:spacing w:before="60" w:after="60"/>
              <w:ind w:left="82" w:right="142"/>
              <w:rPr>
                <w:rFonts w:eastAsia="Calibri"/>
                <w:i/>
                <w:iCs/>
                <w:sz w:val="26"/>
                <w:szCs w:val="26"/>
              </w:rPr>
            </w:pPr>
            <w:r w:rsidRPr="0013218C">
              <w:rPr>
                <w:rFonts w:eastAsia="Calibri"/>
                <w:sz w:val="26"/>
                <w:szCs w:val="26"/>
              </w:rPr>
              <w:t>Tương đương ___</w:t>
            </w:r>
            <w:r w:rsidRPr="0013218C">
              <w:rPr>
                <w:rFonts w:eastAsia="Calibri"/>
                <w:spacing w:val="-4"/>
                <w:sz w:val="26"/>
                <w:szCs w:val="26"/>
              </w:rPr>
              <w:t xml:space="preserve"> VND </w:t>
            </w:r>
          </w:p>
        </w:tc>
      </w:tr>
      <w:tr w:rsidR="0013218C" w:rsidRPr="0013218C" w14:paraId="10689F2A"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156C3916"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Tên dự án/dự toán mua sắm:</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73D6BEF4"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[ghi tên đầy đủ của dự án/dự toán mua sắm có hợp đồng đang kê khai]</w:t>
            </w:r>
          </w:p>
        </w:tc>
      </w:tr>
      <w:tr w:rsidR="0013218C" w:rsidRPr="0013218C" w14:paraId="1CBC881C"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18AEBFF0"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Tên Chủ đầu tư:</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3061E14" w14:textId="77777777" w:rsidR="0013218C" w:rsidRPr="0013218C" w:rsidRDefault="0013218C" w:rsidP="00AD70E3">
            <w:pPr>
              <w:spacing w:before="60" w:after="60"/>
              <w:ind w:left="82" w:right="142"/>
              <w:jc w:val="center"/>
              <w:rPr>
                <w:rFonts w:eastAsia="Calibri"/>
                <w:i/>
                <w:iCs/>
                <w:sz w:val="26"/>
                <w:szCs w:val="26"/>
              </w:rPr>
            </w:pPr>
            <w:r w:rsidRPr="0013218C">
              <w:rPr>
                <w:rFonts w:eastAsia="Calibri"/>
                <w:i/>
                <w:iCs/>
                <w:sz w:val="26"/>
                <w:szCs w:val="26"/>
              </w:rPr>
              <w:t>[ghi tên đầy đủ của Chủ đầu tư trong hợp đồng đang kê khai]</w:t>
            </w:r>
          </w:p>
        </w:tc>
      </w:tr>
      <w:tr w:rsidR="0013218C" w:rsidRPr="0013218C" w14:paraId="70959E56"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07BE5F69"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Địa chỉ:</w:t>
            </w:r>
          </w:p>
          <w:p w14:paraId="2D5F0355" w14:textId="77777777" w:rsidR="0013218C" w:rsidRPr="0013218C" w:rsidRDefault="0013218C" w:rsidP="00AD70E3">
            <w:pPr>
              <w:spacing w:before="60" w:after="60"/>
              <w:ind w:left="142" w:right="60"/>
              <w:rPr>
                <w:rFonts w:eastAsia="Calibri"/>
                <w:sz w:val="26"/>
                <w:szCs w:val="26"/>
              </w:rPr>
            </w:pPr>
            <w:r w:rsidRPr="0013218C">
              <w:rPr>
                <w:rFonts w:eastAsia="Calibri"/>
                <w:sz w:val="26"/>
                <w:szCs w:val="26"/>
              </w:rPr>
              <w:t>Điện thoại/fax:</w:t>
            </w:r>
          </w:p>
          <w:p w14:paraId="310F9298" w14:textId="77777777" w:rsidR="0013218C" w:rsidRPr="0013218C" w:rsidRDefault="0013218C" w:rsidP="00AD70E3">
            <w:pPr>
              <w:spacing w:before="60" w:after="60"/>
              <w:ind w:left="142" w:right="60"/>
              <w:rPr>
                <w:rFonts w:eastAsia="Calibri"/>
                <w:sz w:val="26"/>
                <w:szCs w:val="26"/>
                <w:lang w:val="it-IT"/>
              </w:rPr>
            </w:pPr>
            <w:r w:rsidRPr="0013218C">
              <w:rPr>
                <w:rFonts w:eastAsia="Calibri"/>
                <w:sz w:val="26"/>
                <w:szCs w:val="26"/>
                <w:lang w:val="it-IT"/>
              </w:rPr>
              <w:t>E-mail:</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D77AC55" w14:textId="77777777" w:rsidR="0013218C" w:rsidRPr="0013218C" w:rsidRDefault="0013218C" w:rsidP="00AD70E3">
            <w:pPr>
              <w:spacing w:before="60" w:after="60"/>
              <w:ind w:left="82" w:right="142"/>
              <w:jc w:val="center"/>
              <w:rPr>
                <w:rFonts w:eastAsia="Calibri"/>
                <w:i/>
                <w:iCs/>
                <w:spacing w:val="2"/>
                <w:sz w:val="26"/>
                <w:szCs w:val="26"/>
                <w:lang w:val="it-IT"/>
              </w:rPr>
            </w:pPr>
            <w:r w:rsidRPr="0013218C">
              <w:rPr>
                <w:rFonts w:eastAsia="Calibri"/>
                <w:i/>
                <w:iCs/>
                <w:spacing w:val="2"/>
                <w:sz w:val="26"/>
                <w:szCs w:val="26"/>
                <w:lang w:val="it-IT"/>
              </w:rPr>
              <w:t>[ghi đầy đủ địa chỉ hiện tại của Chủ đầu tư]</w:t>
            </w:r>
          </w:p>
          <w:p w14:paraId="331B0DEC" w14:textId="77777777" w:rsidR="0013218C" w:rsidRPr="0013218C" w:rsidRDefault="0013218C" w:rsidP="00AD70E3">
            <w:pPr>
              <w:spacing w:before="60" w:after="60"/>
              <w:ind w:left="82" w:right="142"/>
              <w:jc w:val="center"/>
              <w:rPr>
                <w:rFonts w:eastAsia="Calibri"/>
                <w:i/>
                <w:iCs/>
                <w:sz w:val="26"/>
                <w:szCs w:val="26"/>
                <w:lang w:val="it-IT"/>
              </w:rPr>
            </w:pPr>
            <w:r w:rsidRPr="0013218C">
              <w:rPr>
                <w:rFonts w:eastAsia="Calibri"/>
                <w:i/>
                <w:iCs/>
                <w:spacing w:val="2"/>
                <w:sz w:val="26"/>
                <w:szCs w:val="26"/>
                <w:lang w:val="it-IT"/>
              </w:rPr>
              <w:t>[ghi số điện thoại, số fax kể cả mã quốc gia, mã vùng</w:t>
            </w:r>
            <w:r w:rsidRPr="0013218C">
              <w:rPr>
                <w:rFonts w:eastAsia="Calibri"/>
                <w:i/>
                <w:iCs/>
                <w:sz w:val="26"/>
                <w:szCs w:val="26"/>
                <w:lang w:val="it-IT"/>
              </w:rPr>
              <w:t>]</w:t>
            </w:r>
          </w:p>
          <w:p w14:paraId="2FF1F6CB" w14:textId="77777777" w:rsidR="0013218C" w:rsidRPr="0013218C" w:rsidRDefault="0013218C" w:rsidP="00AD70E3">
            <w:pPr>
              <w:spacing w:before="60" w:after="60"/>
              <w:ind w:left="82" w:right="142"/>
              <w:jc w:val="center"/>
              <w:rPr>
                <w:rFonts w:eastAsia="Calibri"/>
                <w:i/>
                <w:iCs/>
                <w:sz w:val="26"/>
                <w:szCs w:val="26"/>
                <w:lang w:val="it-IT"/>
              </w:rPr>
            </w:pPr>
            <w:r w:rsidRPr="0013218C">
              <w:rPr>
                <w:rFonts w:eastAsia="Calibri"/>
                <w:i/>
                <w:iCs/>
                <w:spacing w:val="2"/>
                <w:sz w:val="26"/>
                <w:szCs w:val="26"/>
                <w:lang w:val="it-IT"/>
              </w:rPr>
              <w:t>[ghi địa chỉ e-mail]</w:t>
            </w:r>
          </w:p>
        </w:tc>
      </w:tr>
      <w:tr w:rsidR="0013218C" w:rsidRPr="0013218C" w14:paraId="08C0C74E"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9624" w:type="dxa"/>
            <w:gridSpan w:val="4"/>
            <w:tcBorders>
              <w:top w:val="single" w:sz="2" w:space="0" w:color="auto"/>
              <w:left w:val="single" w:sz="2" w:space="0" w:color="auto"/>
              <w:bottom w:val="single" w:sz="2" w:space="0" w:color="auto"/>
              <w:right w:val="single" w:sz="2" w:space="0" w:color="auto"/>
            </w:tcBorders>
            <w:vAlign w:val="center"/>
          </w:tcPr>
          <w:p w14:paraId="36E84C38" w14:textId="77777777" w:rsidR="0013218C" w:rsidRPr="0013218C" w:rsidRDefault="0013218C" w:rsidP="00AD70E3">
            <w:pPr>
              <w:spacing w:before="60" w:after="60"/>
              <w:ind w:left="142" w:right="142"/>
              <w:rPr>
                <w:rFonts w:eastAsia="Calibri"/>
                <w:b/>
                <w:bCs/>
                <w:i/>
                <w:iCs/>
                <w:spacing w:val="2"/>
                <w:sz w:val="26"/>
                <w:szCs w:val="26"/>
                <w:lang w:val="it-IT"/>
              </w:rPr>
            </w:pPr>
            <w:r w:rsidRPr="0013218C">
              <w:rPr>
                <w:rFonts w:eastAsia="Calibri"/>
                <w:b/>
                <w:bCs/>
                <w:spacing w:val="2"/>
                <w:sz w:val="26"/>
                <w:szCs w:val="26"/>
                <w:lang w:val="it-IT"/>
              </w:rPr>
              <w:t>Mô tả tính chất tương tự theo quy định tại Mục 2.1 Chương III</w:t>
            </w:r>
            <w:r w:rsidRPr="0013218C">
              <w:rPr>
                <w:rFonts w:eastAsia="Calibri"/>
                <w:b/>
                <w:bCs/>
                <w:spacing w:val="-2"/>
                <w:sz w:val="26"/>
                <w:szCs w:val="26"/>
                <w:vertAlign w:val="superscript"/>
                <w:lang w:val="it-IT"/>
              </w:rPr>
              <w:t>(2)</w:t>
            </w:r>
          </w:p>
        </w:tc>
      </w:tr>
      <w:tr w:rsidR="0013218C" w:rsidRPr="0013218C" w14:paraId="7604436B"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66AAAF56" w14:textId="77777777" w:rsidR="0013218C" w:rsidRPr="0013218C" w:rsidRDefault="0013218C" w:rsidP="00AD70E3">
            <w:pPr>
              <w:spacing w:before="60" w:after="60"/>
              <w:ind w:left="142" w:right="60"/>
              <w:rPr>
                <w:rFonts w:eastAsia="Calibri"/>
                <w:sz w:val="26"/>
                <w:szCs w:val="26"/>
                <w:lang w:val="it-IT"/>
              </w:rPr>
            </w:pPr>
            <w:r w:rsidRPr="0013218C">
              <w:rPr>
                <w:rFonts w:eastAsia="Calibri"/>
                <w:sz w:val="26"/>
                <w:szCs w:val="26"/>
                <w:lang w:val="it-IT"/>
              </w:rPr>
              <w:t xml:space="preserve"> </w:t>
            </w:r>
            <w:r w:rsidRPr="0013218C">
              <w:rPr>
                <w:rFonts w:eastAsia="Calibri"/>
                <w:sz w:val="26"/>
                <w:szCs w:val="26"/>
                <w:lang w:val="sv-SE"/>
              </w:rPr>
              <w:t>1. Loại dịch vụ</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D155254"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thông tin phù hợp]</w:t>
            </w:r>
          </w:p>
        </w:tc>
      </w:tr>
      <w:tr w:rsidR="0013218C" w:rsidRPr="0013218C" w14:paraId="5DEF3FC8"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1C9B5716"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2. Về giá trị hợp đồng đã thực hiện</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E689A2C"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giá trị hợp đồng thực tế đã thực hiện căn cứ theo giá trị nghiệm thu, thanh lý hợp đồng]</w:t>
            </w:r>
          </w:p>
        </w:tc>
      </w:tr>
      <w:tr w:rsidR="0013218C" w:rsidRPr="0013218C" w14:paraId="2A5D5531"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3E6EC588"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3. Quy mô thực hiện</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3A9CBF22"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quy mô theo hợp đồng]</w:t>
            </w:r>
          </w:p>
        </w:tc>
      </w:tr>
      <w:tr w:rsidR="0013218C" w:rsidRPr="0013218C" w14:paraId="17F12D8F" w14:textId="77777777" w:rsidTr="0013218C">
        <w:tblPrEx>
          <w:tblCellMar>
            <w:left w:w="28" w:type="dxa"/>
            <w:right w:w="28" w:type="dxa"/>
          </w:tblCellMar>
          <w:tblLook w:val="0000" w:firstRow="0" w:lastRow="0" w:firstColumn="0" w:lastColumn="0" w:noHBand="0" w:noVBand="0"/>
        </w:tblPrEx>
        <w:trPr>
          <w:gridBefore w:val="1"/>
          <w:gridAfter w:val="1"/>
          <w:wBefore w:w="37" w:type="dxa"/>
          <w:wAfter w:w="5082" w:type="dxa"/>
          <w:trHeight w:val="20"/>
        </w:trPr>
        <w:tc>
          <w:tcPr>
            <w:tcW w:w="2867" w:type="dxa"/>
            <w:tcBorders>
              <w:top w:val="single" w:sz="2" w:space="0" w:color="auto"/>
              <w:left w:val="single" w:sz="2" w:space="0" w:color="auto"/>
              <w:bottom w:val="single" w:sz="2" w:space="0" w:color="auto"/>
              <w:right w:val="single" w:sz="2" w:space="0" w:color="auto"/>
            </w:tcBorders>
            <w:vAlign w:val="center"/>
          </w:tcPr>
          <w:p w14:paraId="599A0A79" w14:textId="77777777" w:rsidR="0013218C" w:rsidRPr="0013218C" w:rsidRDefault="0013218C" w:rsidP="00AD70E3">
            <w:pPr>
              <w:spacing w:before="60" w:after="60"/>
              <w:ind w:left="142" w:right="60"/>
              <w:rPr>
                <w:rFonts w:eastAsia="Calibri"/>
                <w:sz w:val="26"/>
                <w:szCs w:val="26"/>
                <w:lang w:val="sv-SE"/>
              </w:rPr>
            </w:pPr>
            <w:r w:rsidRPr="0013218C">
              <w:rPr>
                <w:rFonts w:eastAsia="Calibri"/>
                <w:sz w:val="26"/>
                <w:szCs w:val="26"/>
                <w:lang w:val="sv-SE"/>
              </w:rPr>
              <w:t xml:space="preserve"> 4. Các đặc tính khác</w:t>
            </w:r>
          </w:p>
        </w:tc>
        <w:tc>
          <w:tcPr>
            <w:tcW w:w="6757" w:type="dxa"/>
            <w:gridSpan w:val="3"/>
            <w:tcBorders>
              <w:top w:val="single" w:sz="2" w:space="0" w:color="auto"/>
              <w:left w:val="single" w:sz="2" w:space="0" w:color="auto"/>
              <w:bottom w:val="single" w:sz="2" w:space="0" w:color="auto"/>
              <w:right w:val="single" w:sz="2" w:space="0" w:color="auto"/>
            </w:tcBorders>
            <w:vAlign w:val="center"/>
          </w:tcPr>
          <w:p w14:paraId="05909D5A" w14:textId="77777777" w:rsidR="0013218C" w:rsidRPr="0013218C" w:rsidRDefault="0013218C" w:rsidP="00AD70E3">
            <w:pPr>
              <w:spacing w:before="60" w:after="60"/>
              <w:ind w:left="82" w:right="142"/>
              <w:jc w:val="center"/>
              <w:rPr>
                <w:rFonts w:eastAsia="Calibri"/>
                <w:i/>
                <w:iCs/>
                <w:spacing w:val="2"/>
                <w:sz w:val="26"/>
                <w:szCs w:val="26"/>
                <w:lang w:val="sv-SE"/>
              </w:rPr>
            </w:pPr>
            <w:r w:rsidRPr="0013218C">
              <w:rPr>
                <w:rFonts w:eastAsia="Calibri"/>
                <w:i/>
                <w:iCs/>
                <w:spacing w:val="2"/>
                <w:sz w:val="26"/>
                <w:szCs w:val="26"/>
                <w:lang w:val="sv-SE"/>
              </w:rPr>
              <w:t>[ghi c</w:t>
            </w:r>
            <w:r w:rsidRPr="0013218C">
              <w:rPr>
                <w:rFonts w:eastAsia="Calibri"/>
                <w:i/>
                <w:sz w:val="26"/>
                <w:szCs w:val="26"/>
                <w:lang w:val="sv-SE"/>
              </w:rPr>
              <w:t>ác đặc tính khác nếu cần thiết</w:t>
            </w:r>
            <w:r w:rsidRPr="0013218C">
              <w:rPr>
                <w:rFonts w:eastAsia="Calibri"/>
                <w:i/>
                <w:iCs/>
                <w:spacing w:val="2"/>
                <w:sz w:val="26"/>
                <w:szCs w:val="26"/>
                <w:lang w:val="sv-SE"/>
              </w:rPr>
              <w:t>]</w:t>
            </w:r>
          </w:p>
        </w:tc>
      </w:tr>
      <w:bookmarkEnd w:id="3"/>
    </w:tbl>
    <w:p w14:paraId="1A6D92B4" w14:textId="77777777" w:rsidR="0013218C" w:rsidRDefault="0013218C" w:rsidP="0013218C">
      <w:pPr>
        <w:widowControl w:val="0"/>
        <w:ind w:firstLine="562"/>
        <w:rPr>
          <w:rFonts w:eastAsia="Calibri"/>
          <w:iCs/>
          <w:sz w:val="26"/>
          <w:szCs w:val="26"/>
          <w:lang w:val="sv-SE"/>
        </w:rPr>
      </w:pPr>
    </w:p>
    <w:p w14:paraId="78A1CF5D" w14:textId="77777777" w:rsidR="0013218C" w:rsidRPr="0013218C" w:rsidRDefault="0013218C" w:rsidP="0013218C">
      <w:pPr>
        <w:widowControl w:val="0"/>
        <w:ind w:firstLine="562"/>
        <w:rPr>
          <w:rFonts w:eastAsia="Calibri"/>
          <w:iCs/>
          <w:sz w:val="26"/>
          <w:szCs w:val="26"/>
          <w:lang w:val="sv-SE"/>
        </w:rPr>
      </w:pPr>
      <w:r w:rsidRPr="0013218C">
        <w:rPr>
          <w:rFonts w:eastAsia="Calibri"/>
          <w:iCs/>
          <w:sz w:val="26"/>
          <w:szCs w:val="26"/>
          <w:lang w:val="sv-SE"/>
        </w:rPr>
        <w:t>Ghi chú:</w:t>
      </w:r>
    </w:p>
    <w:p w14:paraId="729D2A07" w14:textId="77777777" w:rsidR="0013218C" w:rsidRPr="0013218C" w:rsidRDefault="0013218C" w:rsidP="0013218C">
      <w:pPr>
        <w:widowControl w:val="0"/>
        <w:ind w:firstLine="562"/>
        <w:rPr>
          <w:rFonts w:eastAsia="Calibri"/>
          <w:iCs/>
          <w:sz w:val="26"/>
          <w:szCs w:val="26"/>
          <w:lang w:val="sv-SE"/>
        </w:rPr>
      </w:pPr>
      <w:r w:rsidRPr="0013218C">
        <w:rPr>
          <w:rFonts w:eastAsia="Calibri"/>
          <w:iCs/>
          <w:sz w:val="26"/>
          <w:szCs w:val="26"/>
          <w:lang w:val="sv-SE"/>
        </w:rPr>
        <w:t xml:space="preserve">Nhà thầu nghiên cứu kỹ E-HSMT và đề xuất các hợp đồng tương tự khác nhau để bảo đảm đáp ứng yêu cầu của E-HSMT. </w:t>
      </w:r>
    </w:p>
    <w:p w14:paraId="12624981" w14:textId="77777777" w:rsidR="0013218C" w:rsidRPr="0013218C" w:rsidRDefault="0013218C" w:rsidP="0013218C">
      <w:pPr>
        <w:widowControl w:val="0"/>
        <w:tabs>
          <w:tab w:val="left" w:pos="142"/>
        </w:tabs>
        <w:ind w:firstLine="562"/>
        <w:rPr>
          <w:rFonts w:eastAsia="Calibri"/>
          <w:iCs/>
          <w:spacing w:val="-8"/>
          <w:sz w:val="26"/>
          <w:szCs w:val="26"/>
          <w:lang w:val="sv-SE"/>
        </w:rPr>
      </w:pPr>
      <w:r w:rsidRPr="0013218C">
        <w:rPr>
          <w:rFonts w:eastAsia="Calibri"/>
          <w:iCs/>
          <w:spacing w:val="-8"/>
          <w:sz w:val="26"/>
          <w:szCs w:val="26"/>
          <w:lang w:val="sv-SE"/>
        </w:rPr>
        <w:t xml:space="preserve">(1) Trong trường hợp liên danh, từng thành viên liên danh kê khai theo Mẫu này. Trường hợp nhà thầu có nhiều hợp đồng tương tự thì kê khai từng hợp đồng theo Mẫu này. </w:t>
      </w:r>
    </w:p>
    <w:p w14:paraId="5FAA902F" w14:textId="77777777" w:rsidR="0013218C" w:rsidRPr="0013218C" w:rsidRDefault="0013218C" w:rsidP="0013218C">
      <w:pPr>
        <w:widowControl w:val="0"/>
        <w:tabs>
          <w:tab w:val="left" w:pos="142"/>
        </w:tabs>
        <w:ind w:firstLine="562"/>
        <w:rPr>
          <w:rFonts w:eastAsia="Calibri"/>
          <w:iCs/>
          <w:spacing w:val="-2"/>
          <w:sz w:val="26"/>
          <w:szCs w:val="26"/>
          <w:lang w:val="sv-SE"/>
        </w:rPr>
      </w:pPr>
      <w:r w:rsidRPr="0013218C">
        <w:rPr>
          <w:rFonts w:eastAsia="Calibri"/>
          <w:iCs/>
          <w:spacing w:val="-2"/>
          <w:sz w:val="26"/>
          <w:szCs w:val="26"/>
          <w:lang w:val="sv-SE"/>
        </w:rPr>
        <w:t xml:space="preserve">(2) Nhà thầu chỉ kê khai nội dung tương tự với yêu cầu của gói thầu.  </w:t>
      </w:r>
    </w:p>
    <w:p w14:paraId="2D6A4F5D" w14:textId="77777777" w:rsidR="0013218C" w:rsidRPr="0013218C" w:rsidRDefault="0013218C" w:rsidP="0013218C">
      <w:pPr>
        <w:ind w:firstLine="562"/>
        <w:rPr>
          <w:rFonts w:eastAsia="Calibri"/>
          <w:iCs/>
          <w:spacing w:val="-2"/>
          <w:sz w:val="26"/>
          <w:szCs w:val="26"/>
          <w:lang w:val="sv-SE"/>
        </w:rPr>
      </w:pPr>
      <w:r w:rsidRPr="0013218C">
        <w:rPr>
          <w:rFonts w:eastAsia="Calibri"/>
          <w:iCs/>
          <w:spacing w:val="-2"/>
          <w:sz w:val="26"/>
          <w:szCs w:val="26"/>
          <w:lang w:val="sv-SE"/>
        </w:rPr>
        <w:t xml:space="preserve">(3) Trường hợp giá trị hợp đồng không tính bằng VND thì quy đổi sang VND theo tỷ giá </w:t>
      </w:r>
      <w:r w:rsidRPr="0013218C">
        <w:rPr>
          <w:spacing w:val="-2"/>
          <w:sz w:val="26"/>
          <w:szCs w:val="26"/>
          <w:lang w:val="es-ES"/>
        </w:rPr>
        <w:t>theo quy định tại Mục 2.1 Chương III để làm cơ sở đánh giá.</w:t>
      </w:r>
      <w:r w:rsidRPr="0013218C">
        <w:rPr>
          <w:rFonts w:eastAsia="Calibri"/>
          <w:iCs/>
          <w:spacing w:val="-2"/>
          <w:sz w:val="26"/>
          <w:szCs w:val="26"/>
          <w:lang w:val="sv-SE"/>
        </w:rPr>
        <w:t xml:space="preserve">  </w:t>
      </w:r>
    </w:p>
    <w:p w14:paraId="62737907" w14:textId="77777777" w:rsidR="0013218C" w:rsidRDefault="0013218C" w:rsidP="0081726D">
      <w:pPr>
        <w:spacing w:before="120" w:after="120"/>
        <w:ind w:firstLine="567"/>
        <w:jc w:val="right"/>
        <w:rPr>
          <w:i/>
          <w:spacing w:val="-2"/>
          <w:sz w:val="28"/>
          <w:szCs w:val="28"/>
          <w:lang w:val="es-ES_tradnl"/>
        </w:rPr>
        <w:sectPr w:rsidR="0013218C" w:rsidSect="0013218C">
          <w:pgSz w:w="11907" w:h="16839" w:code="9"/>
          <w:pgMar w:top="1134" w:right="927" w:bottom="1134" w:left="1350" w:header="737" w:footer="737" w:gutter="0"/>
          <w:cols w:space="720"/>
          <w:docGrid w:linePitch="360"/>
        </w:sectPr>
      </w:pPr>
    </w:p>
    <w:p w14:paraId="02F6DE02" w14:textId="77777777" w:rsidR="007071B0" w:rsidRPr="004A168D" w:rsidRDefault="007071B0" w:rsidP="00135568">
      <w:pPr>
        <w:spacing w:before="120" w:after="120"/>
        <w:ind w:right="-18" w:firstLine="709"/>
        <w:jc w:val="right"/>
        <w:outlineLvl w:val="1"/>
        <w:rPr>
          <w:b/>
          <w:sz w:val="28"/>
          <w:szCs w:val="28"/>
          <w:lang w:val="nl-NL"/>
        </w:rPr>
      </w:pPr>
      <w:r w:rsidRPr="004A168D">
        <w:rPr>
          <w:b/>
          <w:sz w:val="28"/>
          <w:szCs w:val="28"/>
          <w:lang w:val="nl-NL"/>
        </w:rPr>
        <w:t xml:space="preserve">Mẫu số 06A </w:t>
      </w:r>
      <w:r w:rsidR="00135568" w:rsidRPr="0013218C">
        <w:rPr>
          <w:rFonts w:asciiTheme="majorHAnsi" w:hAnsiTheme="majorHAnsi" w:cstheme="majorHAnsi"/>
          <w:b/>
          <w:i/>
          <w:sz w:val="26"/>
          <w:szCs w:val="26"/>
          <w:lang w:val="nl-NL"/>
        </w:rPr>
        <w:t>(Scan đính kèm lên Hệ thống</w:t>
      </w:r>
      <w:r w:rsidR="00135568" w:rsidRPr="0013218C">
        <w:rPr>
          <w:rFonts w:asciiTheme="majorHAnsi" w:hAnsiTheme="majorHAnsi" w:cstheme="majorHAnsi"/>
          <w:b/>
          <w:sz w:val="26"/>
          <w:szCs w:val="26"/>
          <w:lang w:val="nl-NL"/>
        </w:rPr>
        <w:t>)</w:t>
      </w:r>
    </w:p>
    <w:p w14:paraId="53AFABBF" w14:textId="77777777" w:rsidR="007071B0" w:rsidRPr="004A168D" w:rsidRDefault="007071B0" w:rsidP="007071B0">
      <w:pPr>
        <w:spacing w:before="120" w:after="120"/>
        <w:ind w:firstLine="567"/>
        <w:jc w:val="right"/>
        <w:rPr>
          <w:b/>
          <w:sz w:val="28"/>
          <w:szCs w:val="28"/>
          <w:lang w:val="nl-NL"/>
        </w:rPr>
      </w:pPr>
    </w:p>
    <w:p w14:paraId="155CA0FF" w14:textId="4F172F1F" w:rsidR="007071B0" w:rsidRPr="004A168D" w:rsidRDefault="007071B0" w:rsidP="007071B0">
      <w:pPr>
        <w:spacing w:before="120" w:after="120"/>
        <w:ind w:firstLine="567"/>
        <w:jc w:val="center"/>
        <w:rPr>
          <w:b/>
          <w:sz w:val="28"/>
          <w:szCs w:val="28"/>
          <w:lang w:val="nl-NL"/>
        </w:rPr>
      </w:pPr>
      <w:r w:rsidRPr="004A168D">
        <w:rPr>
          <w:b/>
          <w:sz w:val="28"/>
          <w:szCs w:val="28"/>
          <w:lang w:val="nl-NL"/>
        </w:rPr>
        <w:t xml:space="preserve">BẢNG ĐỀ XUẤT NHÂN SỰ </w:t>
      </w:r>
    </w:p>
    <w:p w14:paraId="1D99229E" w14:textId="77777777" w:rsidR="007071B0" w:rsidRPr="004A168D" w:rsidRDefault="007071B0" w:rsidP="007071B0">
      <w:pPr>
        <w:spacing w:before="120" w:after="120"/>
        <w:ind w:firstLine="567"/>
        <w:jc w:val="center"/>
        <w:rPr>
          <w:b/>
          <w:sz w:val="28"/>
          <w:szCs w:val="28"/>
          <w:lang w:val="nl-NL"/>
        </w:rPr>
      </w:pPr>
    </w:p>
    <w:p w14:paraId="16D1C1EC" w14:textId="77777777" w:rsidR="007071B0" w:rsidRPr="007E2B3E" w:rsidRDefault="007071B0" w:rsidP="007071B0">
      <w:pPr>
        <w:pStyle w:val="FootnoteText"/>
        <w:widowControl w:val="0"/>
        <w:spacing w:before="80" w:after="80"/>
        <w:ind w:left="0" w:firstLine="709"/>
        <w:rPr>
          <w:sz w:val="26"/>
          <w:szCs w:val="26"/>
          <w:lang w:val="nl-NL"/>
        </w:rPr>
      </w:pPr>
      <w:bookmarkStart w:id="4" w:name="_Hlk81167642"/>
      <w:r w:rsidRPr="007E2B3E">
        <w:rPr>
          <w:bCs/>
          <w:sz w:val="26"/>
          <w:szCs w:val="26"/>
          <w:lang w:val="it-IT"/>
        </w:rPr>
        <w:t xml:space="preserve">Nhà thầu phải kê khai những nhân sự chủ chốt theo quy định tại điểm a Mục 2.2 Chương III và phải chứng minh khả năng sẵn sàng huy động các nhân sự chủ chốt này để tham gia thực hiện gói thầu. Nhân sự chủ chốt có thể thuộc biên chế của nhà thầu hoặc do nhà thầu huy động. </w:t>
      </w:r>
    </w:p>
    <w:p w14:paraId="080928E5" w14:textId="77777777" w:rsidR="007071B0" w:rsidRPr="007E2B3E" w:rsidRDefault="007071B0" w:rsidP="007071B0">
      <w:pPr>
        <w:pStyle w:val="FootnoteText"/>
        <w:widowControl w:val="0"/>
        <w:spacing w:before="80" w:after="80"/>
        <w:ind w:left="0" w:firstLine="709"/>
        <w:rPr>
          <w:rFonts w:eastAsia="Calibri"/>
          <w:sz w:val="26"/>
          <w:szCs w:val="26"/>
          <w:lang w:val="vi-VN"/>
        </w:rPr>
      </w:pPr>
      <w:r w:rsidRPr="007E2B3E">
        <w:rPr>
          <w:sz w:val="26"/>
          <w:szCs w:val="26"/>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w:t>
      </w:r>
      <w:bookmarkStart w:id="5" w:name="_Hlk161921402"/>
      <w:r w:rsidRPr="007E2B3E">
        <w:rPr>
          <w:sz w:val="26"/>
          <w:szCs w:val="26"/>
          <w:lang w:val="nl-NL"/>
        </w:rPr>
        <w:t xml:space="preserve">chủ chốt </w:t>
      </w:r>
      <w:bookmarkEnd w:id="5"/>
      <w:r w:rsidRPr="007E2B3E">
        <w:rPr>
          <w:sz w:val="26"/>
          <w:szCs w:val="26"/>
          <w:lang w:val="nl-NL"/>
        </w:rPr>
        <w:t xml:space="preserve">trong </w:t>
      </w:r>
      <w:r w:rsidRPr="007E2B3E">
        <w:rPr>
          <w:iCs/>
          <w:sz w:val="26"/>
          <w:szCs w:val="26"/>
        </w:rPr>
        <w:t>thời hạn</w:t>
      </w:r>
      <w:r w:rsidRPr="007E2B3E">
        <w:rPr>
          <w:iCs/>
          <w:sz w:val="26"/>
          <w:szCs w:val="26"/>
          <w:lang w:val="vi-VN"/>
        </w:rPr>
        <w:t xml:space="preserve"> </w:t>
      </w:r>
      <w:r w:rsidRPr="007E2B3E">
        <w:rPr>
          <w:sz w:val="26"/>
          <w:szCs w:val="26"/>
          <w:lang w:val="nl-NL"/>
        </w:rPr>
        <w:t xml:space="preserve">phù hợp nhưng không ít hơn 03 ngày làm việc. Trường hợp nhà thầu không có nhân sự thay thế đáp ứng yêu cầu của E-HSMT thì nhà thầu bị loại. Trong mọi trường hợp, nếu nhà thầu kê khai nhân sự chủ chốt không trung thực thì nhà thầu không được thay thế nhân sự khác, E-HSDT của nhà thầu bị loại và nhà thầu sẽ bị coi là gian lận theo quy định tại khoản 4 Điều 16 của Luật Đấu thầu và bị xử lý theo quy định </w:t>
      </w:r>
      <w:r w:rsidRPr="007E2B3E">
        <w:rPr>
          <w:sz w:val="26"/>
          <w:szCs w:val="26"/>
          <w:lang w:val="vi-VN"/>
        </w:rPr>
        <w:t>tại điểm a khoản 1 Điều 1</w:t>
      </w:r>
      <w:r w:rsidR="00492061">
        <w:rPr>
          <w:sz w:val="26"/>
          <w:szCs w:val="26"/>
          <w:lang w:val="en-US"/>
        </w:rPr>
        <w:t>33</w:t>
      </w:r>
      <w:r w:rsidRPr="007E2B3E">
        <w:rPr>
          <w:sz w:val="26"/>
          <w:szCs w:val="26"/>
          <w:lang w:val="vi-VN"/>
        </w:rPr>
        <w:t xml:space="preserve"> của Nghị định số 2</w:t>
      </w:r>
      <w:r w:rsidR="00492061">
        <w:rPr>
          <w:sz w:val="26"/>
          <w:szCs w:val="26"/>
          <w:lang w:val="en-US"/>
        </w:rPr>
        <w:t>1</w:t>
      </w:r>
      <w:r w:rsidRPr="007E2B3E">
        <w:rPr>
          <w:sz w:val="26"/>
          <w:szCs w:val="26"/>
          <w:lang w:val="vi-VN"/>
        </w:rPr>
        <w:t>4/202</w:t>
      </w:r>
      <w:r w:rsidR="00492061">
        <w:rPr>
          <w:sz w:val="26"/>
          <w:szCs w:val="26"/>
          <w:lang w:val="en-US"/>
        </w:rPr>
        <w:t>5</w:t>
      </w:r>
      <w:r w:rsidRPr="007E2B3E">
        <w:rPr>
          <w:sz w:val="26"/>
          <w:szCs w:val="26"/>
          <w:lang w:val="vi-VN"/>
        </w:rPr>
        <w:t>/NĐ-CP</w:t>
      </w:r>
      <w:r w:rsidRPr="007E2B3E">
        <w:rPr>
          <w:sz w:val="26"/>
          <w:szCs w:val="26"/>
          <w:lang w:val="nl-NL"/>
        </w:rPr>
        <w:t>.</w:t>
      </w:r>
    </w:p>
    <w:bookmarkEnd w:id="4"/>
    <w:p w14:paraId="62728878" w14:textId="77777777" w:rsidR="007071B0" w:rsidRPr="004A168D" w:rsidRDefault="007071B0" w:rsidP="007071B0">
      <w:pPr>
        <w:pStyle w:val="FootnoteText"/>
        <w:widowControl w:val="0"/>
        <w:spacing w:before="80" w:after="80"/>
        <w:ind w:left="0" w:firstLine="709"/>
        <w:rPr>
          <w:sz w:val="28"/>
          <w:szCs w:val="28"/>
          <w:lang w:val="nl-NL"/>
        </w:rPr>
      </w:pPr>
    </w:p>
    <w:tbl>
      <w:tblPr>
        <w:tblW w:w="9219" w:type="dxa"/>
        <w:tblInd w:w="103" w:type="dxa"/>
        <w:tblLook w:val="04A0" w:firstRow="1" w:lastRow="0" w:firstColumn="1" w:lastColumn="0" w:noHBand="0" w:noVBand="1"/>
      </w:tblPr>
      <w:tblGrid>
        <w:gridCol w:w="746"/>
        <w:gridCol w:w="3937"/>
        <w:gridCol w:w="4536"/>
      </w:tblGrid>
      <w:tr w:rsidR="007071B0" w:rsidRPr="004A168D" w14:paraId="1622D6A4" w14:textId="77777777" w:rsidTr="00AD70E3">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EEA5509" w14:textId="77777777" w:rsidR="007071B0" w:rsidRPr="004A168D" w:rsidRDefault="007071B0" w:rsidP="00AD70E3">
            <w:pPr>
              <w:spacing w:before="120" w:after="120"/>
              <w:jc w:val="center"/>
              <w:rPr>
                <w:b/>
                <w:bCs/>
                <w:szCs w:val="24"/>
              </w:rPr>
            </w:pPr>
            <w:r w:rsidRPr="004A168D">
              <w:rPr>
                <w:b/>
                <w:bCs/>
                <w:szCs w:val="24"/>
              </w:rPr>
              <w:t>STT</w:t>
            </w:r>
          </w:p>
        </w:tc>
        <w:tc>
          <w:tcPr>
            <w:tcW w:w="3937" w:type="dxa"/>
            <w:tcBorders>
              <w:top w:val="single" w:sz="4" w:space="0" w:color="auto"/>
              <w:left w:val="nil"/>
              <w:bottom w:val="single" w:sz="4" w:space="0" w:color="auto"/>
              <w:right w:val="single" w:sz="4" w:space="0" w:color="auto"/>
            </w:tcBorders>
            <w:shd w:val="clear" w:color="auto" w:fill="E2EFD9"/>
            <w:vAlign w:val="center"/>
            <w:hideMark/>
          </w:tcPr>
          <w:p w14:paraId="5ECD1442" w14:textId="77777777" w:rsidR="007071B0" w:rsidRPr="004A168D" w:rsidRDefault="007071B0" w:rsidP="00AD70E3">
            <w:pPr>
              <w:spacing w:before="120" w:after="120"/>
              <w:jc w:val="center"/>
              <w:rPr>
                <w:b/>
                <w:bCs/>
                <w:szCs w:val="24"/>
              </w:rPr>
            </w:pPr>
            <w:r w:rsidRPr="004A168D">
              <w:rPr>
                <w:b/>
                <w:bCs/>
                <w:szCs w:val="24"/>
              </w:rPr>
              <w:t>Họ và Tên</w:t>
            </w:r>
          </w:p>
        </w:tc>
        <w:tc>
          <w:tcPr>
            <w:tcW w:w="4536" w:type="dxa"/>
            <w:tcBorders>
              <w:top w:val="single" w:sz="4" w:space="0" w:color="auto"/>
              <w:left w:val="nil"/>
              <w:bottom w:val="single" w:sz="4" w:space="0" w:color="auto"/>
              <w:right w:val="single" w:sz="4" w:space="0" w:color="auto"/>
            </w:tcBorders>
            <w:shd w:val="clear" w:color="auto" w:fill="E2EFD9"/>
            <w:vAlign w:val="center"/>
            <w:hideMark/>
          </w:tcPr>
          <w:p w14:paraId="7C8F0795" w14:textId="77777777" w:rsidR="007071B0" w:rsidRPr="004A168D" w:rsidRDefault="007071B0" w:rsidP="00AD70E3">
            <w:pPr>
              <w:spacing w:before="120" w:after="120"/>
              <w:jc w:val="center"/>
              <w:rPr>
                <w:b/>
                <w:bCs/>
                <w:szCs w:val="24"/>
              </w:rPr>
            </w:pPr>
            <w:r w:rsidRPr="004A168D">
              <w:rPr>
                <w:b/>
                <w:bCs/>
                <w:szCs w:val="24"/>
              </w:rPr>
              <w:t>Vị trí công việc</w:t>
            </w:r>
          </w:p>
        </w:tc>
      </w:tr>
      <w:tr w:rsidR="007071B0" w:rsidRPr="004A168D" w14:paraId="4A328F7E" w14:textId="77777777" w:rsidTr="00AD70E3">
        <w:trPr>
          <w:trHeight w:val="616"/>
        </w:trPr>
        <w:tc>
          <w:tcPr>
            <w:tcW w:w="746" w:type="dxa"/>
            <w:tcBorders>
              <w:top w:val="nil"/>
              <w:left w:val="single" w:sz="4" w:space="0" w:color="auto"/>
              <w:bottom w:val="single" w:sz="4" w:space="0" w:color="auto"/>
              <w:right w:val="single" w:sz="4" w:space="0" w:color="auto"/>
            </w:tcBorders>
            <w:vAlign w:val="center"/>
            <w:hideMark/>
          </w:tcPr>
          <w:p w14:paraId="519120A0" w14:textId="77777777" w:rsidR="007071B0" w:rsidRPr="004A168D" w:rsidRDefault="007071B0" w:rsidP="00AD70E3">
            <w:pPr>
              <w:spacing w:before="120" w:after="120"/>
              <w:jc w:val="center"/>
              <w:rPr>
                <w:szCs w:val="24"/>
              </w:rPr>
            </w:pPr>
            <w:r w:rsidRPr="004A168D">
              <w:rPr>
                <w:szCs w:val="24"/>
              </w:rPr>
              <w:t>1</w:t>
            </w:r>
          </w:p>
        </w:tc>
        <w:tc>
          <w:tcPr>
            <w:tcW w:w="3937" w:type="dxa"/>
            <w:tcBorders>
              <w:top w:val="nil"/>
              <w:left w:val="nil"/>
              <w:bottom w:val="single" w:sz="4" w:space="0" w:color="auto"/>
              <w:right w:val="single" w:sz="4" w:space="0" w:color="auto"/>
            </w:tcBorders>
            <w:vAlign w:val="center"/>
            <w:hideMark/>
          </w:tcPr>
          <w:p w14:paraId="479D8C2A" w14:textId="77777777" w:rsidR="007071B0" w:rsidRPr="004A168D" w:rsidRDefault="007071B0" w:rsidP="00AD70E3">
            <w:pPr>
              <w:spacing w:before="120" w:after="120"/>
              <w:rPr>
                <w:i/>
                <w:szCs w:val="24"/>
              </w:rPr>
            </w:pPr>
            <w:r w:rsidRPr="004A168D">
              <w:rPr>
                <w:i/>
                <w:szCs w:val="24"/>
              </w:rPr>
              <w:t xml:space="preserve"> [</w:t>
            </w:r>
            <w:r w:rsidRPr="004A168D">
              <w:rPr>
                <w:i/>
                <w:szCs w:val="24"/>
                <w:lang w:val="vi-VN"/>
              </w:rPr>
              <w:t xml:space="preserve">Nhà thầu chọn nhân sự chủ chốt từ cơ sở dữ liệu của </w:t>
            </w:r>
            <w:r w:rsidRPr="00AE69BB">
              <w:rPr>
                <w:rFonts w:asciiTheme="majorHAnsi" w:hAnsiTheme="majorHAnsi" w:cstheme="majorHAnsi"/>
                <w:i/>
                <w:szCs w:val="24"/>
              </w:rPr>
              <w:t>nhà thầu và ghi thông tin về lý lịch, kinh nghiệm chuyên môn của nhân sự trong E-HSDT</w:t>
            </w:r>
            <w:r w:rsidRPr="004A168D">
              <w:rPr>
                <w:i/>
                <w:szCs w:val="24"/>
                <w:lang w:val="vi-VN"/>
              </w:rPr>
              <w:t>]</w:t>
            </w:r>
          </w:p>
        </w:tc>
        <w:tc>
          <w:tcPr>
            <w:tcW w:w="4536" w:type="dxa"/>
            <w:tcBorders>
              <w:top w:val="nil"/>
              <w:left w:val="nil"/>
              <w:bottom w:val="single" w:sz="4" w:space="0" w:color="auto"/>
              <w:right w:val="single" w:sz="4" w:space="0" w:color="auto"/>
            </w:tcBorders>
            <w:vAlign w:val="center"/>
            <w:hideMark/>
          </w:tcPr>
          <w:p w14:paraId="021712A2" w14:textId="77777777" w:rsidR="007071B0" w:rsidRPr="004A168D" w:rsidRDefault="007071B0" w:rsidP="00AD70E3">
            <w:pPr>
              <w:spacing w:before="120" w:after="120"/>
              <w:rPr>
                <w:i/>
                <w:szCs w:val="24"/>
              </w:rPr>
            </w:pPr>
            <w:r w:rsidRPr="004A168D">
              <w:rPr>
                <w:i/>
                <w:szCs w:val="24"/>
              </w:rPr>
              <w:t xml:space="preserve">[ghi cụ thể vị trí công việc đảm nhận trong gói thầu] </w:t>
            </w:r>
          </w:p>
        </w:tc>
      </w:tr>
      <w:tr w:rsidR="007071B0" w:rsidRPr="004A168D" w14:paraId="355E79B1" w14:textId="77777777" w:rsidTr="00AD70E3">
        <w:trPr>
          <w:trHeight w:val="616"/>
        </w:trPr>
        <w:tc>
          <w:tcPr>
            <w:tcW w:w="746" w:type="dxa"/>
            <w:tcBorders>
              <w:top w:val="nil"/>
              <w:left w:val="single" w:sz="4" w:space="0" w:color="auto"/>
              <w:bottom w:val="single" w:sz="4" w:space="0" w:color="auto"/>
              <w:right w:val="single" w:sz="4" w:space="0" w:color="auto"/>
            </w:tcBorders>
            <w:vAlign w:val="center"/>
            <w:hideMark/>
          </w:tcPr>
          <w:p w14:paraId="10B7A8EC" w14:textId="77777777" w:rsidR="007071B0" w:rsidRPr="004A168D" w:rsidRDefault="007071B0" w:rsidP="00AD70E3">
            <w:pPr>
              <w:spacing w:before="120" w:after="120"/>
              <w:jc w:val="center"/>
              <w:rPr>
                <w:szCs w:val="24"/>
              </w:rPr>
            </w:pPr>
            <w:r w:rsidRPr="004A168D">
              <w:rPr>
                <w:szCs w:val="24"/>
              </w:rPr>
              <w:t>2</w:t>
            </w:r>
          </w:p>
        </w:tc>
        <w:tc>
          <w:tcPr>
            <w:tcW w:w="3937" w:type="dxa"/>
            <w:tcBorders>
              <w:top w:val="nil"/>
              <w:left w:val="nil"/>
              <w:bottom w:val="single" w:sz="4" w:space="0" w:color="auto"/>
              <w:right w:val="single" w:sz="4" w:space="0" w:color="auto"/>
            </w:tcBorders>
            <w:vAlign w:val="center"/>
            <w:hideMark/>
          </w:tcPr>
          <w:p w14:paraId="70D82F89" w14:textId="77777777" w:rsidR="007071B0" w:rsidRPr="004A168D" w:rsidRDefault="007071B0" w:rsidP="00AD70E3">
            <w:pPr>
              <w:spacing w:before="120" w:after="120"/>
              <w:rPr>
                <w:i/>
                <w:szCs w:val="24"/>
              </w:rPr>
            </w:pPr>
          </w:p>
        </w:tc>
        <w:tc>
          <w:tcPr>
            <w:tcW w:w="4536" w:type="dxa"/>
            <w:tcBorders>
              <w:top w:val="nil"/>
              <w:left w:val="nil"/>
              <w:bottom w:val="single" w:sz="4" w:space="0" w:color="auto"/>
              <w:right w:val="single" w:sz="4" w:space="0" w:color="auto"/>
            </w:tcBorders>
            <w:vAlign w:val="center"/>
            <w:hideMark/>
          </w:tcPr>
          <w:p w14:paraId="30A497C0" w14:textId="77777777" w:rsidR="007071B0" w:rsidRPr="004A168D" w:rsidRDefault="007071B0" w:rsidP="00AD70E3">
            <w:pPr>
              <w:spacing w:before="120" w:after="120"/>
              <w:rPr>
                <w:i/>
                <w:iCs/>
                <w:szCs w:val="24"/>
              </w:rPr>
            </w:pPr>
          </w:p>
        </w:tc>
      </w:tr>
      <w:tr w:rsidR="007071B0" w:rsidRPr="004A168D" w14:paraId="2C9F0C8C" w14:textId="77777777" w:rsidTr="00AD70E3">
        <w:trPr>
          <w:trHeight w:val="616"/>
        </w:trPr>
        <w:tc>
          <w:tcPr>
            <w:tcW w:w="746" w:type="dxa"/>
            <w:tcBorders>
              <w:top w:val="nil"/>
              <w:left w:val="single" w:sz="4" w:space="0" w:color="auto"/>
              <w:bottom w:val="single" w:sz="4" w:space="0" w:color="auto"/>
              <w:right w:val="single" w:sz="4" w:space="0" w:color="auto"/>
            </w:tcBorders>
            <w:vAlign w:val="center"/>
            <w:hideMark/>
          </w:tcPr>
          <w:p w14:paraId="046F4615" w14:textId="77777777" w:rsidR="007071B0" w:rsidRPr="004A168D" w:rsidRDefault="007071B0" w:rsidP="00AD70E3">
            <w:pPr>
              <w:spacing w:before="120" w:after="120"/>
              <w:jc w:val="center"/>
              <w:rPr>
                <w:szCs w:val="24"/>
              </w:rPr>
            </w:pPr>
            <w:r w:rsidRPr="004A168D">
              <w:rPr>
                <w:szCs w:val="24"/>
              </w:rPr>
              <w:t>…</w:t>
            </w:r>
          </w:p>
        </w:tc>
        <w:tc>
          <w:tcPr>
            <w:tcW w:w="3937" w:type="dxa"/>
            <w:tcBorders>
              <w:top w:val="nil"/>
              <w:left w:val="nil"/>
              <w:bottom w:val="single" w:sz="4" w:space="0" w:color="auto"/>
              <w:right w:val="single" w:sz="4" w:space="0" w:color="auto"/>
            </w:tcBorders>
            <w:vAlign w:val="center"/>
            <w:hideMark/>
          </w:tcPr>
          <w:p w14:paraId="3BE051BF" w14:textId="77777777" w:rsidR="007071B0" w:rsidRPr="004A168D" w:rsidRDefault="007071B0" w:rsidP="00AD70E3">
            <w:pPr>
              <w:spacing w:before="120" w:after="120"/>
              <w:rPr>
                <w:i/>
                <w:szCs w:val="24"/>
              </w:rPr>
            </w:pPr>
            <w:r w:rsidRPr="004A168D">
              <w:rPr>
                <w:i/>
                <w:szCs w:val="24"/>
              </w:rPr>
              <w:t> </w:t>
            </w:r>
          </w:p>
        </w:tc>
        <w:tc>
          <w:tcPr>
            <w:tcW w:w="4536" w:type="dxa"/>
            <w:tcBorders>
              <w:top w:val="nil"/>
              <w:left w:val="nil"/>
              <w:bottom w:val="single" w:sz="4" w:space="0" w:color="auto"/>
              <w:right w:val="single" w:sz="4" w:space="0" w:color="auto"/>
            </w:tcBorders>
            <w:vAlign w:val="center"/>
            <w:hideMark/>
          </w:tcPr>
          <w:p w14:paraId="27ACD61E" w14:textId="77777777" w:rsidR="007071B0" w:rsidRPr="004A168D" w:rsidRDefault="007071B0" w:rsidP="00AD70E3">
            <w:pPr>
              <w:spacing w:before="120" w:after="120"/>
              <w:rPr>
                <w:i/>
                <w:iCs/>
                <w:szCs w:val="24"/>
              </w:rPr>
            </w:pPr>
            <w:r w:rsidRPr="004A168D">
              <w:rPr>
                <w:i/>
                <w:iCs/>
                <w:szCs w:val="24"/>
              </w:rPr>
              <w:t> </w:t>
            </w:r>
          </w:p>
        </w:tc>
      </w:tr>
    </w:tbl>
    <w:p w14:paraId="6CB133EB" w14:textId="77777777" w:rsidR="007071B0" w:rsidRPr="004A168D" w:rsidRDefault="007071B0" w:rsidP="007071B0">
      <w:pPr>
        <w:spacing w:before="120" w:after="120"/>
        <w:ind w:firstLine="567"/>
        <w:rPr>
          <w:sz w:val="28"/>
          <w:szCs w:val="28"/>
        </w:rPr>
      </w:pPr>
    </w:p>
    <w:p w14:paraId="6521AF23" w14:textId="77777777" w:rsidR="0013218C" w:rsidRDefault="0013218C" w:rsidP="0081726D">
      <w:pPr>
        <w:widowControl w:val="0"/>
        <w:spacing w:before="120" w:after="120"/>
        <w:ind w:firstLine="567"/>
        <w:jc w:val="right"/>
        <w:rPr>
          <w:b/>
          <w:sz w:val="28"/>
          <w:szCs w:val="28"/>
          <w:lang w:val="es-ES_tradnl"/>
        </w:rPr>
      </w:pPr>
    </w:p>
    <w:p w14:paraId="5848B9CA" w14:textId="77777777" w:rsidR="00892036" w:rsidRDefault="00892036" w:rsidP="0081726D">
      <w:pPr>
        <w:widowControl w:val="0"/>
        <w:spacing w:before="120" w:after="120"/>
        <w:ind w:firstLine="567"/>
        <w:jc w:val="right"/>
        <w:rPr>
          <w:b/>
          <w:sz w:val="28"/>
          <w:szCs w:val="28"/>
          <w:lang w:val="es-ES_tradnl"/>
        </w:rPr>
        <w:sectPr w:rsidR="00892036" w:rsidSect="00AD7002">
          <w:pgSz w:w="11907" w:h="16839" w:code="9"/>
          <w:pgMar w:top="1134" w:right="1134" w:bottom="1134" w:left="1701" w:header="737" w:footer="737" w:gutter="0"/>
          <w:cols w:space="720"/>
          <w:docGrid w:linePitch="360"/>
        </w:sectPr>
      </w:pPr>
    </w:p>
    <w:p w14:paraId="790C5FAF" w14:textId="77777777" w:rsidR="00892036" w:rsidRPr="00400DF8" w:rsidRDefault="00892036" w:rsidP="00892036">
      <w:pPr>
        <w:spacing w:before="120" w:after="120"/>
        <w:jc w:val="right"/>
        <w:outlineLvl w:val="1"/>
        <w:rPr>
          <w:b/>
          <w:i/>
          <w:sz w:val="28"/>
          <w:szCs w:val="28"/>
          <w:lang w:val="nl-NL"/>
        </w:rPr>
      </w:pPr>
      <w:r w:rsidRPr="004A168D">
        <w:rPr>
          <w:b/>
          <w:sz w:val="28"/>
          <w:szCs w:val="28"/>
          <w:lang w:val="nl-NL"/>
        </w:rPr>
        <w:t xml:space="preserve">Mẫu số 06B </w:t>
      </w:r>
      <w:r w:rsidRPr="00400DF8">
        <w:rPr>
          <w:b/>
          <w:i/>
          <w:sz w:val="28"/>
          <w:szCs w:val="28"/>
          <w:lang w:val="nl-NL"/>
        </w:rPr>
        <w:t>(</w:t>
      </w:r>
      <w:r w:rsidR="00400DF8" w:rsidRPr="00400DF8">
        <w:rPr>
          <w:b/>
          <w:i/>
          <w:sz w:val="28"/>
          <w:szCs w:val="28"/>
          <w:lang w:val="nl-NL"/>
        </w:rPr>
        <w:t>Scan đính kèm</w:t>
      </w:r>
      <w:r w:rsidR="00135568">
        <w:rPr>
          <w:b/>
          <w:i/>
          <w:sz w:val="28"/>
          <w:szCs w:val="28"/>
          <w:lang w:val="nl-NL"/>
        </w:rPr>
        <w:t xml:space="preserve"> lên Hệ thống</w:t>
      </w:r>
      <w:r w:rsidRPr="00400DF8">
        <w:rPr>
          <w:b/>
          <w:i/>
          <w:sz w:val="28"/>
          <w:szCs w:val="28"/>
          <w:lang w:val="nl-NL"/>
        </w:rPr>
        <w:t>)</w:t>
      </w:r>
    </w:p>
    <w:tbl>
      <w:tblPr>
        <w:tblW w:w="5284" w:type="pct"/>
        <w:tblInd w:w="-360" w:type="dxa"/>
        <w:tblCellMar>
          <w:left w:w="28" w:type="dxa"/>
          <w:right w:w="28" w:type="dxa"/>
        </w:tblCellMar>
        <w:tblLook w:val="04A0" w:firstRow="1" w:lastRow="0" w:firstColumn="1" w:lastColumn="0" w:noHBand="0" w:noVBand="1"/>
      </w:tblPr>
      <w:tblGrid>
        <w:gridCol w:w="630"/>
        <w:gridCol w:w="695"/>
        <w:gridCol w:w="1083"/>
        <w:gridCol w:w="1293"/>
        <w:gridCol w:w="890"/>
        <w:gridCol w:w="1191"/>
        <w:gridCol w:w="1133"/>
        <w:gridCol w:w="1222"/>
        <w:gridCol w:w="1527"/>
        <w:gridCol w:w="1496"/>
        <w:gridCol w:w="1287"/>
        <w:gridCol w:w="1681"/>
        <w:gridCol w:w="1262"/>
      </w:tblGrid>
      <w:tr w:rsidR="00892036" w:rsidRPr="004A168D" w14:paraId="64D1379B" w14:textId="77777777" w:rsidTr="00892036">
        <w:trPr>
          <w:trHeight w:val="1005"/>
        </w:trPr>
        <w:tc>
          <w:tcPr>
            <w:tcW w:w="431" w:type="pct"/>
            <w:gridSpan w:val="2"/>
            <w:tcBorders>
              <w:top w:val="nil"/>
              <w:left w:val="nil"/>
              <w:bottom w:val="nil"/>
              <w:right w:val="nil"/>
            </w:tcBorders>
            <w:vAlign w:val="center"/>
          </w:tcPr>
          <w:p w14:paraId="6ABFAC97" w14:textId="77777777" w:rsidR="00892036" w:rsidRPr="004A168D" w:rsidRDefault="00892036" w:rsidP="00AD70E3">
            <w:pPr>
              <w:spacing w:before="120" w:after="120"/>
              <w:jc w:val="center"/>
              <w:rPr>
                <w:b/>
                <w:bCs/>
                <w:sz w:val="28"/>
                <w:szCs w:val="28"/>
                <w:lang w:val="nl-NL"/>
              </w:rPr>
            </w:pPr>
          </w:p>
        </w:tc>
        <w:tc>
          <w:tcPr>
            <w:tcW w:w="4569" w:type="pct"/>
            <w:gridSpan w:val="11"/>
            <w:tcBorders>
              <w:top w:val="nil"/>
              <w:left w:val="nil"/>
              <w:bottom w:val="nil"/>
              <w:right w:val="nil"/>
            </w:tcBorders>
            <w:noWrap/>
            <w:vAlign w:val="center"/>
            <w:hideMark/>
          </w:tcPr>
          <w:p w14:paraId="564D0BF9" w14:textId="50524AF2" w:rsidR="00892036" w:rsidRPr="004A168D" w:rsidRDefault="00892036" w:rsidP="00AD70E3">
            <w:pPr>
              <w:spacing w:before="120" w:after="120"/>
              <w:jc w:val="center"/>
              <w:rPr>
                <w:b/>
                <w:bCs/>
                <w:sz w:val="28"/>
                <w:szCs w:val="28"/>
                <w:lang w:val="nl-NL"/>
              </w:rPr>
            </w:pPr>
            <w:r w:rsidRPr="004A168D">
              <w:rPr>
                <w:b/>
                <w:bCs/>
                <w:sz w:val="28"/>
                <w:szCs w:val="28"/>
                <w:lang w:val="nl-NL"/>
              </w:rPr>
              <w:t xml:space="preserve">BẢNG LÝ LỊCH CHUYÊN MÔN CỦA NHÂN SỰ </w:t>
            </w:r>
          </w:p>
        </w:tc>
      </w:tr>
      <w:tr w:rsidR="00892036" w:rsidRPr="004A168D" w14:paraId="7835494B" w14:textId="77777777" w:rsidTr="00892036">
        <w:trPr>
          <w:trHeight w:val="523"/>
        </w:trPr>
        <w:tc>
          <w:tcPr>
            <w:tcW w:w="2247" w:type="pct"/>
            <w:gridSpan w:val="7"/>
            <w:tcBorders>
              <w:top w:val="single" w:sz="4" w:space="0" w:color="auto"/>
              <w:left w:val="single" w:sz="4" w:space="0" w:color="auto"/>
              <w:bottom w:val="single" w:sz="4" w:space="0" w:color="auto"/>
              <w:right w:val="single" w:sz="4" w:space="0" w:color="auto"/>
            </w:tcBorders>
            <w:shd w:val="clear" w:color="auto" w:fill="EAF1DD"/>
            <w:vAlign w:val="center"/>
            <w:hideMark/>
          </w:tcPr>
          <w:p w14:paraId="494F2194" w14:textId="77777777" w:rsidR="00892036" w:rsidRPr="004A168D" w:rsidRDefault="00892036" w:rsidP="00AD70E3">
            <w:pPr>
              <w:spacing w:before="120" w:after="120"/>
              <w:jc w:val="center"/>
              <w:rPr>
                <w:b/>
                <w:bCs/>
                <w:szCs w:val="24"/>
              </w:rPr>
            </w:pPr>
            <w:r w:rsidRPr="004A168D">
              <w:rPr>
                <w:b/>
                <w:bCs/>
                <w:szCs w:val="24"/>
              </w:rPr>
              <w:t>Thông tin nhân sự</w:t>
            </w:r>
          </w:p>
        </w:tc>
        <w:tc>
          <w:tcPr>
            <w:tcW w:w="397" w:type="pct"/>
            <w:tcBorders>
              <w:top w:val="single" w:sz="4" w:space="0" w:color="auto"/>
              <w:left w:val="nil"/>
              <w:bottom w:val="single" w:sz="4" w:space="0" w:color="auto"/>
              <w:right w:val="nil"/>
            </w:tcBorders>
            <w:shd w:val="clear" w:color="auto" w:fill="EAF1DD"/>
            <w:vAlign w:val="center"/>
          </w:tcPr>
          <w:p w14:paraId="7BC816A9" w14:textId="77777777" w:rsidR="00892036" w:rsidRPr="004A168D" w:rsidRDefault="00892036" w:rsidP="00AD70E3">
            <w:pPr>
              <w:spacing w:before="120" w:after="120"/>
              <w:jc w:val="center"/>
              <w:rPr>
                <w:b/>
                <w:bCs/>
                <w:szCs w:val="24"/>
              </w:rPr>
            </w:pPr>
          </w:p>
        </w:tc>
        <w:tc>
          <w:tcPr>
            <w:tcW w:w="2356" w:type="pct"/>
            <w:gridSpan w:val="5"/>
            <w:tcBorders>
              <w:top w:val="single" w:sz="4" w:space="0" w:color="auto"/>
              <w:left w:val="nil"/>
              <w:bottom w:val="single" w:sz="4" w:space="0" w:color="auto"/>
              <w:right w:val="single" w:sz="4" w:space="0" w:color="auto"/>
            </w:tcBorders>
            <w:shd w:val="clear" w:color="auto" w:fill="EAF1DD"/>
            <w:noWrap/>
            <w:vAlign w:val="center"/>
            <w:hideMark/>
          </w:tcPr>
          <w:p w14:paraId="461A40D0" w14:textId="77777777" w:rsidR="00892036" w:rsidRPr="004A168D" w:rsidRDefault="00892036" w:rsidP="00AD70E3">
            <w:pPr>
              <w:spacing w:before="120" w:after="120"/>
              <w:jc w:val="center"/>
              <w:rPr>
                <w:b/>
                <w:bCs/>
                <w:szCs w:val="24"/>
              </w:rPr>
            </w:pPr>
            <w:r w:rsidRPr="004A168D">
              <w:rPr>
                <w:b/>
                <w:bCs/>
                <w:szCs w:val="24"/>
              </w:rPr>
              <w:t>Công việc hiện tại</w:t>
            </w:r>
          </w:p>
        </w:tc>
      </w:tr>
      <w:tr w:rsidR="00892036" w:rsidRPr="004A168D" w14:paraId="4F738AB3" w14:textId="77777777" w:rsidTr="00892036">
        <w:trPr>
          <w:trHeight w:val="930"/>
        </w:trPr>
        <w:tc>
          <w:tcPr>
            <w:tcW w:w="205"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2F49CB5E" w14:textId="77777777" w:rsidR="00892036" w:rsidRPr="004A168D" w:rsidRDefault="00892036" w:rsidP="00AD70E3">
            <w:pPr>
              <w:spacing w:before="120" w:after="120"/>
              <w:jc w:val="center"/>
              <w:rPr>
                <w:b/>
                <w:bCs/>
                <w:szCs w:val="24"/>
              </w:rPr>
            </w:pPr>
            <w:r w:rsidRPr="004A168D">
              <w:rPr>
                <w:b/>
                <w:bCs/>
                <w:szCs w:val="24"/>
              </w:rPr>
              <w:t>Stt</w:t>
            </w:r>
          </w:p>
        </w:tc>
        <w:tc>
          <w:tcPr>
            <w:tcW w:w="578" w:type="pct"/>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D0B9836" w14:textId="77777777" w:rsidR="00892036" w:rsidRPr="004A168D" w:rsidRDefault="00892036" w:rsidP="00AD70E3">
            <w:pPr>
              <w:spacing w:before="120" w:after="120"/>
              <w:jc w:val="center"/>
              <w:rPr>
                <w:b/>
                <w:bCs/>
                <w:szCs w:val="24"/>
              </w:rPr>
            </w:pPr>
            <w:r w:rsidRPr="004A168D">
              <w:rPr>
                <w:b/>
                <w:bCs/>
                <w:szCs w:val="24"/>
              </w:rPr>
              <w:t>Tên</w:t>
            </w:r>
          </w:p>
        </w:tc>
        <w:tc>
          <w:tcPr>
            <w:tcW w:w="420" w:type="pct"/>
            <w:tcBorders>
              <w:top w:val="single" w:sz="4" w:space="0" w:color="auto"/>
              <w:left w:val="single" w:sz="4" w:space="0" w:color="auto"/>
              <w:bottom w:val="single" w:sz="4" w:space="0" w:color="auto"/>
              <w:right w:val="single" w:sz="4" w:space="0" w:color="auto"/>
            </w:tcBorders>
            <w:shd w:val="clear" w:color="auto" w:fill="EAF1DD"/>
            <w:vAlign w:val="center"/>
          </w:tcPr>
          <w:p w14:paraId="00DB18E7" w14:textId="77777777" w:rsidR="00892036" w:rsidRPr="004A168D" w:rsidRDefault="00892036" w:rsidP="00AD70E3">
            <w:pPr>
              <w:spacing w:before="120" w:after="120"/>
              <w:jc w:val="center"/>
              <w:rPr>
                <w:b/>
                <w:bCs/>
                <w:szCs w:val="24"/>
              </w:rPr>
            </w:pPr>
            <w:r w:rsidRPr="004A168D">
              <w:rPr>
                <w:b/>
                <w:bCs/>
                <w:szCs w:val="24"/>
              </w:rPr>
              <w:t>Căn cước công dân/Hộ chiếu</w:t>
            </w:r>
          </w:p>
        </w:tc>
        <w:tc>
          <w:tcPr>
            <w:tcW w:w="289" w:type="pct"/>
            <w:tcBorders>
              <w:top w:val="single" w:sz="4" w:space="0" w:color="auto"/>
              <w:left w:val="single" w:sz="4" w:space="0" w:color="auto"/>
              <w:bottom w:val="single" w:sz="4" w:space="0" w:color="000000"/>
              <w:right w:val="single" w:sz="4" w:space="0" w:color="auto"/>
            </w:tcBorders>
            <w:shd w:val="clear" w:color="auto" w:fill="EAF1DD"/>
            <w:vAlign w:val="center"/>
            <w:hideMark/>
          </w:tcPr>
          <w:p w14:paraId="7056FBC1" w14:textId="77777777" w:rsidR="00892036" w:rsidRPr="004A168D" w:rsidRDefault="00892036" w:rsidP="00AD70E3">
            <w:pPr>
              <w:spacing w:before="120" w:after="120"/>
              <w:jc w:val="center"/>
              <w:rPr>
                <w:b/>
                <w:bCs/>
                <w:szCs w:val="24"/>
              </w:rPr>
            </w:pPr>
            <w:r w:rsidRPr="004A168D">
              <w:rPr>
                <w:b/>
                <w:bCs/>
                <w:szCs w:val="24"/>
              </w:rPr>
              <w:t>Vị trí</w:t>
            </w:r>
          </w:p>
        </w:tc>
        <w:tc>
          <w:tcPr>
            <w:tcW w:w="387"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540510E7"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Ngày, tháng, năm sinh</w:t>
            </w:r>
          </w:p>
        </w:tc>
        <w:tc>
          <w:tcPr>
            <w:tcW w:w="368"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6166419C" w14:textId="77777777" w:rsidR="00892036" w:rsidRPr="004A168D" w:rsidRDefault="00892036" w:rsidP="00AD70E3">
            <w:pPr>
              <w:widowControl w:val="0"/>
              <w:spacing w:before="120" w:after="120"/>
              <w:jc w:val="center"/>
              <w:rPr>
                <w:b/>
                <w:bCs/>
                <w:szCs w:val="24"/>
              </w:rPr>
            </w:pPr>
            <w:r w:rsidRPr="004A168D">
              <w:rPr>
                <w:rStyle w:val="Table"/>
                <w:rFonts w:ascii="Times New Roman" w:hAnsi="Times New Roman"/>
                <w:b/>
                <w:spacing w:val="-2"/>
                <w:sz w:val="24"/>
                <w:szCs w:val="24"/>
              </w:rPr>
              <w:t>Chứng chỉ/Trình độ chuyên môn</w:t>
            </w:r>
          </w:p>
        </w:tc>
        <w:tc>
          <w:tcPr>
            <w:tcW w:w="397" w:type="pct"/>
            <w:tcBorders>
              <w:top w:val="single" w:sz="4" w:space="0" w:color="auto"/>
              <w:left w:val="nil"/>
              <w:bottom w:val="single" w:sz="4" w:space="0" w:color="auto"/>
              <w:right w:val="single" w:sz="4" w:space="0" w:color="auto"/>
            </w:tcBorders>
            <w:shd w:val="clear" w:color="auto" w:fill="EAF1DD"/>
            <w:vAlign w:val="center"/>
            <w:hideMark/>
          </w:tcPr>
          <w:p w14:paraId="2AEFF9C1" w14:textId="77777777" w:rsidR="00892036" w:rsidRPr="004A168D" w:rsidRDefault="00892036" w:rsidP="00AD70E3">
            <w:pPr>
              <w:spacing w:before="120" w:after="120"/>
              <w:jc w:val="center"/>
              <w:rPr>
                <w:b/>
                <w:bCs/>
                <w:szCs w:val="24"/>
              </w:rPr>
            </w:pPr>
            <w:r w:rsidRPr="004A168D">
              <w:rPr>
                <w:b/>
                <w:bCs/>
                <w:szCs w:val="24"/>
              </w:rPr>
              <w:t>Tên người sử dụng lao động</w:t>
            </w:r>
          </w:p>
        </w:tc>
        <w:tc>
          <w:tcPr>
            <w:tcW w:w="496" w:type="pct"/>
            <w:tcBorders>
              <w:top w:val="single" w:sz="4" w:space="0" w:color="auto"/>
              <w:left w:val="nil"/>
              <w:bottom w:val="single" w:sz="4" w:space="0" w:color="auto"/>
              <w:right w:val="single" w:sz="4" w:space="0" w:color="auto"/>
            </w:tcBorders>
            <w:shd w:val="clear" w:color="auto" w:fill="EAF1DD"/>
            <w:vAlign w:val="center"/>
            <w:hideMark/>
          </w:tcPr>
          <w:p w14:paraId="534D3329" w14:textId="77777777" w:rsidR="00892036" w:rsidRPr="004A168D" w:rsidRDefault="00892036" w:rsidP="00AD70E3">
            <w:pPr>
              <w:widowControl w:val="0"/>
              <w:spacing w:before="120" w:after="120"/>
              <w:jc w:val="center"/>
              <w:rPr>
                <w:b/>
                <w:bCs/>
                <w:szCs w:val="24"/>
              </w:rPr>
            </w:pPr>
            <w:r w:rsidRPr="004A168D">
              <w:rPr>
                <w:rStyle w:val="Table"/>
                <w:rFonts w:ascii="Times New Roman" w:hAnsi="Times New Roman"/>
                <w:b/>
                <w:spacing w:val="-2"/>
                <w:sz w:val="24"/>
                <w:szCs w:val="24"/>
              </w:rPr>
              <w:t>Địa chỉ của người sử dụng lao động</w:t>
            </w:r>
          </w:p>
        </w:tc>
        <w:tc>
          <w:tcPr>
            <w:tcW w:w="486" w:type="pct"/>
            <w:tcBorders>
              <w:top w:val="single" w:sz="4" w:space="0" w:color="auto"/>
              <w:left w:val="nil"/>
              <w:bottom w:val="single" w:sz="4" w:space="0" w:color="auto"/>
              <w:right w:val="single" w:sz="4" w:space="0" w:color="auto"/>
            </w:tcBorders>
            <w:shd w:val="clear" w:color="auto" w:fill="EAF1DD"/>
            <w:noWrap/>
            <w:vAlign w:val="center"/>
            <w:hideMark/>
          </w:tcPr>
          <w:p w14:paraId="53B081C3" w14:textId="77777777" w:rsidR="00892036" w:rsidRPr="004A168D" w:rsidRDefault="00892036" w:rsidP="00AD70E3">
            <w:pPr>
              <w:spacing w:before="120" w:after="120"/>
              <w:jc w:val="center"/>
              <w:rPr>
                <w:b/>
                <w:bCs/>
                <w:szCs w:val="24"/>
              </w:rPr>
            </w:pPr>
            <w:r w:rsidRPr="004A168D">
              <w:rPr>
                <w:b/>
                <w:bCs/>
                <w:szCs w:val="24"/>
              </w:rPr>
              <w:t>Chức danh</w:t>
            </w:r>
          </w:p>
        </w:tc>
        <w:tc>
          <w:tcPr>
            <w:tcW w:w="418" w:type="pct"/>
            <w:tcBorders>
              <w:top w:val="single" w:sz="4" w:space="0" w:color="auto"/>
              <w:left w:val="nil"/>
              <w:bottom w:val="single" w:sz="4" w:space="0" w:color="auto"/>
              <w:right w:val="single" w:sz="4" w:space="0" w:color="auto"/>
            </w:tcBorders>
            <w:shd w:val="clear" w:color="auto" w:fill="EAF1DD"/>
            <w:vAlign w:val="center"/>
            <w:hideMark/>
          </w:tcPr>
          <w:p w14:paraId="356EF5D3"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Số năm làm việc cho người sử dụng lao động hiện tại</w:t>
            </w:r>
          </w:p>
        </w:tc>
        <w:tc>
          <w:tcPr>
            <w:tcW w:w="546" w:type="pct"/>
            <w:tcBorders>
              <w:top w:val="single" w:sz="4" w:space="0" w:color="auto"/>
              <w:left w:val="nil"/>
              <w:bottom w:val="single" w:sz="4" w:space="0" w:color="auto"/>
              <w:right w:val="single" w:sz="4" w:space="0" w:color="auto"/>
            </w:tcBorders>
            <w:shd w:val="clear" w:color="auto" w:fill="EAF1DD"/>
            <w:vAlign w:val="center"/>
          </w:tcPr>
          <w:p w14:paraId="7CD96D46"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Người liên lạc (trưởng phòng/cán bộ phụ trách nhân sự)</w:t>
            </w:r>
          </w:p>
        </w:tc>
        <w:tc>
          <w:tcPr>
            <w:tcW w:w="41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3C421D87" w14:textId="77777777" w:rsidR="00892036" w:rsidRPr="004A168D" w:rsidRDefault="00892036" w:rsidP="00AD70E3">
            <w:pPr>
              <w:spacing w:before="120" w:after="120"/>
              <w:jc w:val="center"/>
              <w:rPr>
                <w:b/>
                <w:bCs/>
                <w:szCs w:val="24"/>
              </w:rPr>
            </w:pPr>
            <w:r w:rsidRPr="004A168D">
              <w:rPr>
                <w:rStyle w:val="Table"/>
                <w:rFonts w:ascii="Times New Roman" w:hAnsi="Times New Roman"/>
                <w:b/>
                <w:spacing w:val="-2"/>
                <w:sz w:val="24"/>
                <w:szCs w:val="24"/>
              </w:rPr>
              <w:t>Điện thoại/ Fax/ Email</w:t>
            </w:r>
          </w:p>
        </w:tc>
      </w:tr>
      <w:tr w:rsidR="00892036" w:rsidRPr="004A168D" w14:paraId="708E22E5"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1E9CD9E2" w14:textId="77777777" w:rsidR="00892036" w:rsidRPr="004A168D" w:rsidRDefault="00892036" w:rsidP="00AD70E3">
            <w:pPr>
              <w:spacing w:before="120" w:after="120"/>
              <w:jc w:val="center"/>
              <w:rPr>
                <w:szCs w:val="24"/>
              </w:rPr>
            </w:pPr>
            <w:r w:rsidRPr="004A168D">
              <w:rPr>
                <w:szCs w:val="24"/>
              </w:rPr>
              <w:t>1</w:t>
            </w:r>
          </w:p>
        </w:tc>
        <w:tc>
          <w:tcPr>
            <w:tcW w:w="578" w:type="pct"/>
            <w:gridSpan w:val="2"/>
            <w:tcBorders>
              <w:top w:val="nil"/>
              <w:left w:val="nil"/>
              <w:bottom w:val="single" w:sz="4" w:space="0" w:color="auto"/>
              <w:right w:val="single" w:sz="4" w:space="0" w:color="auto"/>
            </w:tcBorders>
            <w:vAlign w:val="center"/>
            <w:hideMark/>
          </w:tcPr>
          <w:p w14:paraId="025F7950" w14:textId="77777777" w:rsidR="00892036" w:rsidRPr="004A168D" w:rsidRDefault="00892036" w:rsidP="007C6A78">
            <w:pPr>
              <w:spacing w:before="120" w:after="120"/>
              <w:ind w:right="135"/>
              <w:rPr>
                <w:szCs w:val="24"/>
              </w:rPr>
            </w:pPr>
            <w:r w:rsidRPr="004A168D">
              <w:rPr>
                <w:szCs w:val="24"/>
              </w:rPr>
              <w:t xml:space="preserve"> [ghi tên nhân sự chủ chốt 1]</w:t>
            </w:r>
          </w:p>
        </w:tc>
        <w:tc>
          <w:tcPr>
            <w:tcW w:w="420" w:type="pct"/>
            <w:tcBorders>
              <w:top w:val="nil"/>
              <w:left w:val="nil"/>
              <w:bottom w:val="single" w:sz="4" w:space="0" w:color="auto"/>
              <w:right w:val="single" w:sz="4" w:space="0" w:color="auto"/>
            </w:tcBorders>
            <w:vAlign w:val="center"/>
          </w:tcPr>
          <w:p w14:paraId="23BDAD1C"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3EA6C3BF"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1EB04630"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6B816412"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5DE8EF10"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4C2821A3"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3A9F487A"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0BAC3722"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68CBB96A" w14:textId="77777777" w:rsidR="00892036" w:rsidRPr="004A168D" w:rsidRDefault="00892036" w:rsidP="00AD70E3">
            <w:pPr>
              <w:spacing w:before="120" w:after="120"/>
              <w:jc w:val="left"/>
              <w:rPr>
                <w:szCs w:val="24"/>
              </w:rPr>
            </w:pPr>
            <w:r w:rsidRPr="004A168D">
              <w:rPr>
                <w:szCs w:val="24"/>
              </w:rPr>
              <w:t> </w:t>
            </w: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6A94FBD6" w14:textId="77777777" w:rsidR="00892036" w:rsidRPr="004A168D" w:rsidRDefault="00892036" w:rsidP="00AD70E3">
            <w:pPr>
              <w:spacing w:before="120" w:after="120"/>
              <w:jc w:val="left"/>
              <w:rPr>
                <w:szCs w:val="24"/>
              </w:rPr>
            </w:pPr>
            <w:r w:rsidRPr="004A168D">
              <w:rPr>
                <w:szCs w:val="24"/>
              </w:rPr>
              <w:t> </w:t>
            </w:r>
          </w:p>
        </w:tc>
      </w:tr>
      <w:tr w:rsidR="00892036" w:rsidRPr="004A168D" w14:paraId="24F2381B"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17DDA973" w14:textId="77777777" w:rsidR="00892036" w:rsidRPr="004A168D" w:rsidRDefault="00892036" w:rsidP="00AD70E3">
            <w:pPr>
              <w:spacing w:before="120" w:after="120"/>
              <w:jc w:val="center"/>
              <w:rPr>
                <w:szCs w:val="24"/>
              </w:rPr>
            </w:pPr>
            <w:r w:rsidRPr="004A168D">
              <w:rPr>
                <w:szCs w:val="24"/>
              </w:rPr>
              <w:t>2</w:t>
            </w:r>
          </w:p>
        </w:tc>
        <w:tc>
          <w:tcPr>
            <w:tcW w:w="578" w:type="pct"/>
            <w:gridSpan w:val="2"/>
            <w:tcBorders>
              <w:top w:val="nil"/>
              <w:left w:val="nil"/>
              <w:bottom w:val="single" w:sz="4" w:space="0" w:color="auto"/>
              <w:right w:val="single" w:sz="4" w:space="0" w:color="auto"/>
            </w:tcBorders>
            <w:vAlign w:val="center"/>
            <w:hideMark/>
          </w:tcPr>
          <w:p w14:paraId="2DBA56CD" w14:textId="77777777" w:rsidR="00892036" w:rsidRPr="004A168D" w:rsidRDefault="00892036" w:rsidP="007C6A78">
            <w:pPr>
              <w:spacing w:before="120" w:after="120"/>
              <w:ind w:right="135"/>
              <w:rPr>
                <w:szCs w:val="24"/>
              </w:rPr>
            </w:pPr>
            <w:r w:rsidRPr="004A168D">
              <w:rPr>
                <w:szCs w:val="24"/>
              </w:rPr>
              <w:t xml:space="preserve"> [ghi tên nhân sự chủ chốt 2]</w:t>
            </w:r>
          </w:p>
        </w:tc>
        <w:tc>
          <w:tcPr>
            <w:tcW w:w="420" w:type="pct"/>
            <w:tcBorders>
              <w:top w:val="nil"/>
              <w:left w:val="nil"/>
              <w:bottom w:val="single" w:sz="4" w:space="0" w:color="auto"/>
              <w:right w:val="single" w:sz="4" w:space="0" w:color="auto"/>
            </w:tcBorders>
            <w:vAlign w:val="center"/>
          </w:tcPr>
          <w:p w14:paraId="60A0CEE3"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142DC132"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3A594FC4"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0F55D950"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6B7E93FF"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720097D8"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1BCE1D33"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4D42FE60"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1E258257" w14:textId="77777777" w:rsidR="00892036" w:rsidRPr="004A168D" w:rsidRDefault="00892036" w:rsidP="00AD70E3">
            <w:pPr>
              <w:spacing w:before="120" w:after="120"/>
              <w:jc w:val="left"/>
              <w:rPr>
                <w:szCs w:val="24"/>
              </w:rPr>
            </w:pPr>
            <w:r w:rsidRPr="004A168D">
              <w:rPr>
                <w:szCs w:val="24"/>
              </w:rPr>
              <w:t> </w:t>
            </w: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200618CD" w14:textId="77777777" w:rsidR="00892036" w:rsidRPr="004A168D" w:rsidRDefault="00892036" w:rsidP="00AD70E3">
            <w:pPr>
              <w:spacing w:before="120" w:after="120"/>
              <w:jc w:val="left"/>
              <w:rPr>
                <w:szCs w:val="24"/>
              </w:rPr>
            </w:pPr>
            <w:r w:rsidRPr="004A168D">
              <w:rPr>
                <w:szCs w:val="24"/>
              </w:rPr>
              <w:t> </w:t>
            </w:r>
          </w:p>
        </w:tc>
      </w:tr>
      <w:tr w:rsidR="00892036" w:rsidRPr="004A168D" w14:paraId="5ED725BA"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7B5F3028" w14:textId="77777777" w:rsidR="00892036" w:rsidRPr="004A168D" w:rsidRDefault="00892036" w:rsidP="00AD70E3">
            <w:pPr>
              <w:spacing w:before="120" w:after="120"/>
              <w:jc w:val="center"/>
              <w:rPr>
                <w:szCs w:val="24"/>
              </w:rPr>
            </w:pPr>
            <w:r w:rsidRPr="004A168D">
              <w:rPr>
                <w:szCs w:val="24"/>
              </w:rPr>
              <w:t>…</w:t>
            </w:r>
          </w:p>
        </w:tc>
        <w:tc>
          <w:tcPr>
            <w:tcW w:w="578" w:type="pct"/>
            <w:gridSpan w:val="2"/>
            <w:tcBorders>
              <w:top w:val="nil"/>
              <w:left w:val="nil"/>
              <w:bottom w:val="single" w:sz="4" w:space="0" w:color="auto"/>
              <w:right w:val="single" w:sz="4" w:space="0" w:color="auto"/>
            </w:tcBorders>
            <w:vAlign w:val="center"/>
            <w:hideMark/>
          </w:tcPr>
          <w:p w14:paraId="0DC77242" w14:textId="77777777" w:rsidR="00892036" w:rsidRPr="004A168D" w:rsidRDefault="00892036" w:rsidP="00AD70E3">
            <w:pPr>
              <w:spacing w:before="120" w:after="120"/>
              <w:rPr>
                <w:szCs w:val="24"/>
              </w:rPr>
            </w:pPr>
            <w:r w:rsidRPr="004A168D">
              <w:rPr>
                <w:szCs w:val="24"/>
              </w:rPr>
              <w:t> </w:t>
            </w:r>
          </w:p>
        </w:tc>
        <w:tc>
          <w:tcPr>
            <w:tcW w:w="420" w:type="pct"/>
            <w:tcBorders>
              <w:top w:val="nil"/>
              <w:left w:val="nil"/>
              <w:bottom w:val="single" w:sz="4" w:space="0" w:color="auto"/>
              <w:right w:val="single" w:sz="4" w:space="0" w:color="auto"/>
            </w:tcBorders>
            <w:vAlign w:val="center"/>
          </w:tcPr>
          <w:p w14:paraId="37770E0B"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6D627B15"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7618D295"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31538502"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6C226056"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7DD6AF6F"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3015409E"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3A5CBAA6"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12715690" w14:textId="77777777" w:rsidR="00892036" w:rsidRPr="004A168D" w:rsidRDefault="00892036" w:rsidP="00AD70E3">
            <w:pPr>
              <w:spacing w:before="120" w:after="120"/>
              <w:jc w:val="left"/>
              <w:rPr>
                <w:szCs w:val="24"/>
              </w:rPr>
            </w:pP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21128724" w14:textId="77777777" w:rsidR="00892036" w:rsidRPr="004A168D" w:rsidRDefault="00892036" w:rsidP="00AD70E3">
            <w:pPr>
              <w:spacing w:before="120" w:after="120"/>
              <w:jc w:val="left"/>
              <w:rPr>
                <w:szCs w:val="24"/>
              </w:rPr>
            </w:pPr>
            <w:r w:rsidRPr="004A168D">
              <w:rPr>
                <w:szCs w:val="24"/>
              </w:rPr>
              <w:t> </w:t>
            </w:r>
          </w:p>
        </w:tc>
      </w:tr>
      <w:tr w:rsidR="00892036" w:rsidRPr="004A168D" w14:paraId="3AC91343" w14:textId="77777777" w:rsidTr="00892036">
        <w:trPr>
          <w:trHeight w:val="930"/>
        </w:trPr>
        <w:tc>
          <w:tcPr>
            <w:tcW w:w="205" w:type="pct"/>
            <w:tcBorders>
              <w:top w:val="nil"/>
              <w:left w:val="single" w:sz="4" w:space="0" w:color="auto"/>
              <w:bottom w:val="single" w:sz="4" w:space="0" w:color="auto"/>
              <w:right w:val="single" w:sz="4" w:space="0" w:color="auto"/>
            </w:tcBorders>
            <w:vAlign w:val="center"/>
            <w:hideMark/>
          </w:tcPr>
          <w:p w14:paraId="7ECF2C81" w14:textId="77777777" w:rsidR="00892036" w:rsidRPr="004A168D" w:rsidRDefault="00892036" w:rsidP="00AD70E3">
            <w:pPr>
              <w:spacing w:before="120" w:after="120"/>
              <w:jc w:val="center"/>
              <w:rPr>
                <w:szCs w:val="24"/>
              </w:rPr>
            </w:pPr>
            <w:r w:rsidRPr="004A168D">
              <w:rPr>
                <w:szCs w:val="24"/>
              </w:rPr>
              <w:t>n</w:t>
            </w:r>
          </w:p>
        </w:tc>
        <w:tc>
          <w:tcPr>
            <w:tcW w:w="578" w:type="pct"/>
            <w:gridSpan w:val="2"/>
            <w:tcBorders>
              <w:top w:val="nil"/>
              <w:left w:val="nil"/>
              <w:bottom w:val="single" w:sz="4" w:space="0" w:color="auto"/>
              <w:right w:val="single" w:sz="4" w:space="0" w:color="auto"/>
            </w:tcBorders>
            <w:vAlign w:val="center"/>
            <w:hideMark/>
          </w:tcPr>
          <w:p w14:paraId="6CEB4C31" w14:textId="77777777" w:rsidR="00892036" w:rsidRPr="004A168D" w:rsidRDefault="00892036" w:rsidP="007C6A78">
            <w:pPr>
              <w:spacing w:before="120" w:after="120"/>
              <w:ind w:right="135"/>
              <w:rPr>
                <w:szCs w:val="24"/>
              </w:rPr>
            </w:pPr>
            <w:r w:rsidRPr="004A168D">
              <w:rPr>
                <w:szCs w:val="24"/>
              </w:rPr>
              <w:t xml:space="preserve"> [ghi tên nhân sự chủ chốt n]</w:t>
            </w:r>
          </w:p>
        </w:tc>
        <w:tc>
          <w:tcPr>
            <w:tcW w:w="420" w:type="pct"/>
            <w:tcBorders>
              <w:top w:val="nil"/>
              <w:left w:val="nil"/>
              <w:bottom w:val="single" w:sz="4" w:space="0" w:color="auto"/>
              <w:right w:val="single" w:sz="4" w:space="0" w:color="auto"/>
            </w:tcBorders>
            <w:vAlign w:val="center"/>
          </w:tcPr>
          <w:p w14:paraId="19D6F368" w14:textId="77777777" w:rsidR="00892036" w:rsidRPr="004A168D" w:rsidRDefault="00892036" w:rsidP="00AD70E3">
            <w:pPr>
              <w:spacing w:before="120" w:after="120"/>
              <w:rPr>
                <w:szCs w:val="24"/>
              </w:rPr>
            </w:pPr>
          </w:p>
        </w:tc>
        <w:tc>
          <w:tcPr>
            <w:tcW w:w="289" w:type="pct"/>
            <w:tcBorders>
              <w:top w:val="nil"/>
              <w:left w:val="nil"/>
              <w:bottom w:val="single" w:sz="4" w:space="0" w:color="auto"/>
              <w:right w:val="single" w:sz="4" w:space="0" w:color="auto"/>
            </w:tcBorders>
            <w:vAlign w:val="center"/>
            <w:hideMark/>
          </w:tcPr>
          <w:p w14:paraId="66449D25" w14:textId="77777777" w:rsidR="00892036" w:rsidRPr="004A168D" w:rsidRDefault="00892036" w:rsidP="00AD70E3">
            <w:pPr>
              <w:spacing w:before="120" w:after="120"/>
              <w:rPr>
                <w:szCs w:val="24"/>
              </w:rPr>
            </w:pPr>
            <w:r w:rsidRPr="004A168D">
              <w:rPr>
                <w:szCs w:val="24"/>
              </w:rPr>
              <w:t> </w:t>
            </w:r>
          </w:p>
        </w:tc>
        <w:tc>
          <w:tcPr>
            <w:tcW w:w="387" w:type="pct"/>
            <w:tcBorders>
              <w:top w:val="nil"/>
              <w:left w:val="nil"/>
              <w:bottom w:val="single" w:sz="4" w:space="0" w:color="auto"/>
              <w:right w:val="single" w:sz="4" w:space="0" w:color="auto"/>
            </w:tcBorders>
            <w:vAlign w:val="center"/>
            <w:hideMark/>
          </w:tcPr>
          <w:p w14:paraId="714D6F67" w14:textId="77777777" w:rsidR="00892036" w:rsidRPr="004A168D" w:rsidRDefault="00892036" w:rsidP="00AD70E3">
            <w:pPr>
              <w:spacing w:before="120" w:after="120"/>
              <w:rPr>
                <w:szCs w:val="24"/>
              </w:rPr>
            </w:pPr>
            <w:r w:rsidRPr="004A168D">
              <w:rPr>
                <w:szCs w:val="24"/>
              </w:rPr>
              <w:t> </w:t>
            </w:r>
          </w:p>
        </w:tc>
        <w:tc>
          <w:tcPr>
            <w:tcW w:w="368" w:type="pct"/>
            <w:tcBorders>
              <w:top w:val="nil"/>
              <w:left w:val="nil"/>
              <w:bottom w:val="single" w:sz="4" w:space="0" w:color="auto"/>
              <w:right w:val="single" w:sz="4" w:space="0" w:color="auto"/>
            </w:tcBorders>
            <w:vAlign w:val="center"/>
            <w:hideMark/>
          </w:tcPr>
          <w:p w14:paraId="42B7AFE3" w14:textId="77777777" w:rsidR="00892036" w:rsidRPr="004A168D" w:rsidRDefault="00892036" w:rsidP="00AD70E3">
            <w:pPr>
              <w:spacing w:before="120" w:after="120"/>
              <w:rPr>
                <w:i/>
                <w:iCs/>
                <w:szCs w:val="24"/>
              </w:rPr>
            </w:pPr>
            <w:r w:rsidRPr="004A168D">
              <w:rPr>
                <w:i/>
                <w:iCs/>
                <w:szCs w:val="24"/>
              </w:rPr>
              <w:t> </w:t>
            </w:r>
          </w:p>
        </w:tc>
        <w:tc>
          <w:tcPr>
            <w:tcW w:w="397" w:type="pct"/>
            <w:tcBorders>
              <w:top w:val="nil"/>
              <w:left w:val="nil"/>
              <w:bottom w:val="single" w:sz="4" w:space="0" w:color="auto"/>
              <w:right w:val="single" w:sz="4" w:space="0" w:color="auto"/>
            </w:tcBorders>
            <w:noWrap/>
            <w:vAlign w:val="center"/>
            <w:hideMark/>
          </w:tcPr>
          <w:p w14:paraId="1BE37FD8" w14:textId="77777777" w:rsidR="00892036" w:rsidRPr="004A168D" w:rsidRDefault="00892036" w:rsidP="00AD70E3">
            <w:pPr>
              <w:spacing w:before="120" w:after="120"/>
              <w:jc w:val="left"/>
              <w:rPr>
                <w:szCs w:val="24"/>
              </w:rPr>
            </w:pPr>
            <w:r w:rsidRPr="004A168D">
              <w:rPr>
                <w:szCs w:val="24"/>
              </w:rPr>
              <w:t> </w:t>
            </w:r>
          </w:p>
        </w:tc>
        <w:tc>
          <w:tcPr>
            <w:tcW w:w="496" w:type="pct"/>
            <w:tcBorders>
              <w:top w:val="nil"/>
              <w:left w:val="nil"/>
              <w:bottom w:val="single" w:sz="4" w:space="0" w:color="auto"/>
              <w:right w:val="single" w:sz="4" w:space="0" w:color="auto"/>
            </w:tcBorders>
            <w:noWrap/>
            <w:vAlign w:val="center"/>
            <w:hideMark/>
          </w:tcPr>
          <w:p w14:paraId="01AC35EC" w14:textId="77777777" w:rsidR="00892036" w:rsidRPr="004A168D" w:rsidRDefault="00892036" w:rsidP="00AD70E3">
            <w:pPr>
              <w:spacing w:before="120" w:after="120"/>
              <w:jc w:val="left"/>
              <w:rPr>
                <w:szCs w:val="24"/>
              </w:rPr>
            </w:pPr>
            <w:r w:rsidRPr="004A168D">
              <w:rPr>
                <w:szCs w:val="24"/>
              </w:rPr>
              <w:t> </w:t>
            </w:r>
          </w:p>
        </w:tc>
        <w:tc>
          <w:tcPr>
            <w:tcW w:w="486" w:type="pct"/>
            <w:tcBorders>
              <w:top w:val="nil"/>
              <w:left w:val="nil"/>
              <w:bottom w:val="single" w:sz="4" w:space="0" w:color="auto"/>
              <w:right w:val="single" w:sz="4" w:space="0" w:color="auto"/>
            </w:tcBorders>
            <w:noWrap/>
            <w:vAlign w:val="center"/>
            <w:hideMark/>
          </w:tcPr>
          <w:p w14:paraId="469D57E8" w14:textId="77777777" w:rsidR="00892036" w:rsidRPr="004A168D" w:rsidRDefault="00892036" w:rsidP="00AD70E3">
            <w:pPr>
              <w:spacing w:before="120" w:after="120"/>
              <w:jc w:val="left"/>
              <w:rPr>
                <w:szCs w:val="24"/>
              </w:rPr>
            </w:pPr>
            <w:r w:rsidRPr="004A168D">
              <w:rPr>
                <w:szCs w:val="24"/>
              </w:rPr>
              <w:t> </w:t>
            </w:r>
          </w:p>
        </w:tc>
        <w:tc>
          <w:tcPr>
            <w:tcW w:w="418" w:type="pct"/>
            <w:tcBorders>
              <w:top w:val="nil"/>
              <w:left w:val="nil"/>
              <w:bottom w:val="single" w:sz="4" w:space="0" w:color="auto"/>
              <w:right w:val="single" w:sz="4" w:space="0" w:color="auto"/>
            </w:tcBorders>
            <w:noWrap/>
            <w:vAlign w:val="center"/>
            <w:hideMark/>
          </w:tcPr>
          <w:p w14:paraId="1D422977" w14:textId="77777777" w:rsidR="00892036" w:rsidRPr="004A168D" w:rsidRDefault="00892036" w:rsidP="00AD70E3">
            <w:pPr>
              <w:spacing w:before="120" w:after="120"/>
              <w:jc w:val="left"/>
              <w:rPr>
                <w:szCs w:val="24"/>
              </w:rPr>
            </w:pPr>
            <w:r w:rsidRPr="004A168D">
              <w:rPr>
                <w:szCs w:val="24"/>
              </w:rPr>
              <w:t> </w:t>
            </w:r>
          </w:p>
        </w:tc>
        <w:tc>
          <w:tcPr>
            <w:tcW w:w="546" w:type="pct"/>
            <w:tcBorders>
              <w:top w:val="single" w:sz="4" w:space="0" w:color="auto"/>
              <w:left w:val="nil"/>
              <w:bottom w:val="single" w:sz="4" w:space="0" w:color="auto"/>
              <w:right w:val="single" w:sz="4" w:space="0" w:color="auto"/>
            </w:tcBorders>
            <w:vAlign w:val="center"/>
          </w:tcPr>
          <w:p w14:paraId="0E3D7DF8" w14:textId="77777777" w:rsidR="00892036" w:rsidRPr="004A168D" w:rsidRDefault="00892036" w:rsidP="00AD70E3">
            <w:pPr>
              <w:spacing w:before="120" w:after="120"/>
              <w:jc w:val="left"/>
              <w:rPr>
                <w:szCs w:val="24"/>
              </w:rPr>
            </w:pPr>
          </w:p>
        </w:tc>
        <w:tc>
          <w:tcPr>
            <w:tcW w:w="410" w:type="pct"/>
            <w:tcBorders>
              <w:top w:val="single" w:sz="4" w:space="0" w:color="auto"/>
              <w:left w:val="single" w:sz="4" w:space="0" w:color="auto"/>
              <w:bottom w:val="single" w:sz="4" w:space="0" w:color="auto"/>
              <w:right w:val="single" w:sz="4" w:space="0" w:color="auto"/>
            </w:tcBorders>
            <w:noWrap/>
            <w:vAlign w:val="center"/>
            <w:hideMark/>
          </w:tcPr>
          <w:p w14:paraId="68164E5C" w14:textId="77777777" w:rsidR="00892036" w:rsidRPr="004A168D" w:rsidRDefault="00892036" w:rsidP="00AD70E3">
            <w:pPr>
              <w:spacing w:before="120" w:after="120"/>
              <w:jc w:val="left"/>
              <w:rPr>
                <w:szCs w:val="24"/>
              </w:rPr>
            </w:pPr>
            <w:r w:rsidRPr="004A168D">
              <w:rPr>
                <w:szCs w:val="24"/>
              </w:rPr>
              <w:t> </w:t>
            </w:r>
          </w:p>
        </w:tc>
      </w:tr>
    </w:tbl>
    <w:p w14:paraId="4EF4C423" w14:textId="77777777" w:rsidR="00892036" w:rsidRDefault="00892036" w:rsidP="00892036">
      <w:pPr>
        <w:spacing w:before="120" w:after="120"/>
        <w:ind w:firstLine="709"/>
        <w:rPr>
          <w:sz w:val="26"/>
          <w:szCs w:val="26"/>
        </w:rPr>
      </w:pPr>
      <w:r w:rsidRPr="00892036">
        <w:rPr>
          <w:sz w:val="26"/>
          <w:szCs w:val="26"/>
        </w:rPr>
        <w:t>Nhà thầu phải cung cấp tất cả các thông tin được yêu cầu và chuẩn bị tài liệu để đối chiếu (bản chụp được chứng thực các văn bằng, chứng chỉ có liên quan) trong quá trình đối chiếu tài liệu.</w:t>
      </w:r>
    </w:p>
    <w:p w14:paraId="1F15418B" w14:textId="77777777" w:rsidR="00106986" w:rsidRDefault="00106986" w:rsidP="00892036">
      <w:pPr>
        <w:spacing w:before="120" w:after="120"/>
        <w:ind w:firstLine="709"/>
        <w:rPr>
          <w:b/>
          <w:sz w:val="26"/>
          <w:szCs w:val="26"/>
          <w:lang w:val="nl-NL"/>
        </w:rPr>
        <w:sectPr w:rsidR="00106986" w:rsidSect="00892036">
          <w:pgSz w:w="16839" w:h="11907" w:orient="landscape" w:code="9"/>
          <w:pgMar w:top="990" w:right="1138" w:bottom="1138" w:left="1138" w:header="734" w:footer="734" w:gutter="0"/>
          <w:cols w:space="720"/>
          <w:docGrid w:linePitch="360"/>
        </w:sectPr>
      </w:pPr>
    </w:p>
    <w:p w14:paraId="0D802846" w14:textId="77777777" w:rsidR="00106986" w:rsidRPr="004A168D" w:rsidRDefault="00106986" w:rsidP="00106986">
      <w:pPr>
        <w:ind w:firstLine="706"/>
        <w:jc w:val="right"/>
        <w:outlineLvl w:val="1"/>
        <w:rPr>
          <w:b/>
          <w:sz w:val="28"/>
          <w:szCs w:val="28"/>
          <w:lang w:val="nl-NL"/>
        </w:rPr>
      </w:pPr>
      <w:r w:rsidRPr="004A168D">
        <w:rPr>
          <w:b/>
          <w:sz w:val="28"/>
          <w:szCs w:val="28"/>
          <w:lang w:val="nl-NL"/>
        </w:rPr>
        <w:t xml:space="preserve">Mẫu số 06C </w:t>
      </w:r>
      <w:r w:rsidRPr="00135568">
        <w:rPr>
          <w:b/>
          <w:i/>
          <w:sz w:val="28"/>
          <w:szCs w:val="28"/>
          <w:lang w:val="nl-NL"/>
        </w:rPr>
        <w:t>(</w:t>
      </w:r>
      <w:r w:rsidR="00135568" w:rsidRPr="00135568">
        <w:rPr>
          <w:b/>
          <w:i/>
          <w:sz w:val="28"/>
          <w:szCs w:val="28"/>
          <w:lang w:val="nl-NL"/>
        </w:rPr>
        <w:t>scan đính kèm</w:t>
      </w:r>
      <w:r w:rsidR="00135568">
        <w:rPr>
          <w:b/>
          <w:i/>
          <w:sz w:val="28"/>
          <w:szCs w:val="28"/>
          <w:lang w:val="nl-NL"/>
        </w:rPr>
        <w:t xml:space="preserve"> lên Hệ thống</w:t>
      </w:r>
      <w:r w:rsidRPr="00135568">
        <w:rPr>
          <w:b/>
          <w:i/>
          <w:sz w:val="28"/>
          <w:szCs w:val="28"/>
          <w:lang w:val="nl-NL"/>
        </w:rPr>
        <w:t>)</w:t>
      </w:r>
    </w:p>
    <w:tbl>
      <w:tblPr>
        <w:tblW w:w="14601" w:type="dxa"/>
        <w:tblInd w:w="108" w:type="dxa"/>
        <w:tblLook w:val="04A0" w:firstRow="1" w:lastRow="0" w:firstColumn="1" w:lastColumn="0" w:noHBand="0" w:noVBand="1"/>
      </w:tblPr>
      <w:tblGrid>
        <w:gridCol w:w="775"/>
        <w:gridCol w:w="3418"/>
        <w:gridCol w:w="2092"/>
        <w:gridCol w:w="2079"/>
        <w:gridCol w:w="6237"/>
      </w:tblGrid>
      <w:tr w:rsidR="00106986" w:rsidRPr="004A168D" w14:paraId="719E9C90" w14:textId="77777777" w:rsidTr="00AD70E3">
        <w:trPr>
          <w:trHeight w:val="1005"/>
        </w:trPr>
        <w:tc>
          <w:tcPr>
            <w:tcW w:w="14601" w:type="dxa"/>
            <w:gridSpan w:val="5"/>
            <w:tcBorders>
              <w:top w:val="nil"/>
              <w:left w:val="nil"/>
              <w:bottom w:val="nil"/>
              <w:right w:val="nil"/>
            </w:tcBorders>
            <w:noWrap/>
            <w:vAlign w:val="center"/>
            <w:hideMark/>
          </w:tcPr>
          <w:p w14:paraId="0895B071" w14:textId="77777777" w:rsidR="00106986" w:rsidRPr="004A168D" w:rsidRDefault="00106986" w:rsidP="00AD70E3">
            <w:pPr>
              <w:spacing w:before="120" w:after="120"/>
              <w:jc w:val="center"/>
              <w:rPr>
                <w:b/>
                <w:bCs/>
                <w:sz w:val="28"/>
                <w:szCs w:val="28"/>
                <w:vertAlign w:val="superscript"/>
                <w:lang w:val="nl-NL"/>
              </w:rPr>
            </w:pPr>
            <w:r w:rsidRPr="004A168D">
              <w:rPr>
                <w:b/>
                <w:bCs/>
                <w:sz w:val="28"/>
                <w:szCs w:val="28"/>
                <w:lang w:val="nl-NL"/>
              </w:rPr>
              <w:t>BẢNG KINH NGHIỆM CHUYÊN MÔN</w:t>
            </w:r>
            <w:r w:rsidRPr="004A168D">
              <w:rPr>
                <w:b/>
                <w:bCs/>
                <w:sz w:val="28"/>
                <w:szCs w:val="28"/>
                <w:vertAlign w:val="superscript"/>
                <w:lang w:val="nl-NL"/>
              </w:rPr>
              <w:t>(1)</w:t>
            </w:r>
          </w:p>
        </w:tc>
      </w:tr>
      <w:tr w:rsidR="00106986" w:rsidRPr="004A168D" w14:paraId="3FA8EC54" w14:textId="77777777" w:rsidTr="00106986">
        <w:trPr>
          <w:trHeight w:val="1097"/>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6CE94562" w14:textId="77777777" w:rsidR="00106986" w:rsidRPr="004A168D" w:rsidRDefault="00106986" w:rsidP="00AD70E3">
            <w:pPr>
              <w:spacing w:before="120" w:after="120"/>
              <w:jc w:val="center"/>
              <w:rPr>
                <w:b/>
                <w:bCs/>
                <w:szCs w:val="24"/>
              </w:rPr>
            </w:pPr>
            <w:r w:rsidRPr="004A168D">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4C17B138" w14:textId="77777777" w:rsidR="00106986" w:rsidRPr="004A168D" w:rsidRDefault="00106986" w:rsidP="00AD70E3">
            <w:pPr>
              <w:spacing w:before="120" w:after="120"/>
              <w:jc w:val="center"/>
              <w:rPr>
                <w:b/>
                <w:bCs/>
                <w:szCs w:val="24"/>
              </w:rPr>
            </w:pPr>
            <w:r w:rsidRPr="004A168D">
              <w:rPr>
                <w:b/>
                <w:bCs/>
                <w:szCs w:val="24"/>
              </w:rPr>
              <w:t>Tên nhân sự chủ chốt</w:t>
            </w:r>
          </w:p>
        </w:tc>
        <w:tc>
          <w:tcPr>
            <w:tcW w:w="2092" w:type="dxa"/>
            <w:tcBorders>
              <w:top w:val="single" w:sz="4" w:space="0" w:color="auto"/>
              <w:left w:val="nil"/>
              <w:bottom w:val="nil"/>
              <w:right w:val="single" w:sz="4" w:space="0" w:color="auto"/>
            </w:tcBorders>
            <w:shd w:val="clear" w:color="auto" w:fill="E2EFD9"/>
            <w:vAlign w:val="center"/>
            <w:hideMark/>
          </w:tcPr>
          <w:p w14:paraId="43F68B7C" w14:textId="77777777" w:rsidR="00106986" w:rsidRPr="004A168D" w:rsidRDefault="00106986" w:rsidP="00AD70E3">
            <w:pPr>
              <w:spacing w:before="120" w:after="120"/>
              <w:jc w:val="center"/>
              <w:rPr>
                <w:b/>
                <w:bCs/>
                <w:szCs w:val="24"/>
              </w:rPr>
            </w:pPr>
            <w:r w:rsidRPr="004A168D">
              <w:rPr>
                <w:b/>
                <w:bCs/>
                <w:szCs w:val="24"/>
              </w:rPr>
              <w:t>Từ ngày</w:t>
            </w:r>
          </w:p>
        </w:tc>
        <w:tc>
          <w:tcPr>
            <w:tcW w:w="2079" w:type="dxa"/>
            <w:tcBorders>
              <w:top w:val="single" w:sz="4" w:space="0" w:color="auto"/>
              <w:left w:val="nil"/>
              <w:bottom w:val="nil"/>
              <w:right w:val="single" w:sz="4" w:space="0" w:color="auto"/>
            </w:tcBorders>
            <w:shd w:val="clear" w:color="auto" w:fill="E2EFD9"/>
            <w:vAlign w:val="center"/>
            <w:hideMark/>
          </w:tcPr>
          <w:p w14:paraId="6451DB3A" w14:textId="77777777" w:rsidR="00106986" w:rsidRPr="004A168D" w:rsidRDefault="00106986" w:rsidP="00AD70E3">
            <w:pPr>
              <w:spacing w:before="120" w:after="120"/>
              <w:jc w:val="center"/>
              <w:rPr>
                <w:b/>
                <w:bCs/>
                <w:szCs w:val="24"/>
              </w:rPr>
            </w:pPr>
            <w:r w:rsidRPr="004A168D">
              <w:rPr>
                <w:b/>
                <w:bCs/>
                <w:szCs w:val="24"/>
              </w:rPr>
              <w:t>Đến ngày</w:t>
            </w:r>
          </w:p>
        </w:tc>
        <w:tc>
          <w:tcPr>
            <w:tcW w:w="6237" w:type="dxa"/>
            <w:tcBorders>
              <w:top w:val="single" w:sz="4" w:space="0" w:color="auto"/>
              <w:left w:val="nil"/>
              <w:bottom w:val="nil"/>
              <w:right w:val="single" w:sz="4" w:space="0" w:color="auto"/>
            </w:tcBorders>
            <w:shd w:val="clear" w:color="auto" w:fill="E2EFD9"/>
            <w:vAlign w:val="center"/>
            <w:hideMark/>
          </w:tcPr>
          <w:p w14:paraId="33542F57" w14:textId="77777777" w:rsidR="00106986" w:rsidRPr="004A168D" w:rsidRDefault="00106986" w:rsidP="00AD70E3">
            <w:pPr>
              <w:spacing w:before="120" w:after="120"/>
              <w:jc w:val="center"/>
              <w:rPr>
                <w:b/>
                <w:bCs/>
                <w:szCs w:val="24"/>
              </w:rPr>
            </w:pPr>
            <w:r w:rsidRPr="004A168D">
              <w:rPr>
                <w:b/>
                <w:bCs/>
                <w:szCs w:val="24"/>
              </w:rPr>
              <w:t>Công ty/Dự án/Chức vụ/Hợp đồng/</w:t>
            </w:r>
            <w:r w:rsidRPr="004A168D">
              <w:rPr>
                <w:b/>
                <w:bCs/>
                <w:szCs w:val="24"/>
              </w:rPr>
              <w:br/>
              <w:t xml:space="preserve">Kinh nghiệm chuyên môn và </w:t>
            </w:r>
            <w:r w:rsidRPr="004A168D">
              <w:rPr>
                <w:b/>
                <w:bCs/>
                <w:szCs w:val="24"/>
              </w:rPr>
              <w:br/>
              <w:t>quản lý có liên quan</w:t>
            </w:r>
          </w:p>
        </w:tc>
      </w:tr>
      <w:tr w:rsidR="00106986" w:rsidRPr="004A168D" w14:paraId="04AAAB6A" w14:textId="77777777" w:rsidTr="00AD70E3">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4E7F368B" w14:textId="77777777" w:rsidR="00106986" w:rsidRPr="004A168D" w:rsidRDefault="00106986" w:rsidP="00AD70E3">
            <w:pPr>
              <w:spacing w:before="120" w:after="120"/>
              <w:jc w:val="center"/>
              <w:rPr>
                <w:szCs w:val="24"/>
              </w:rPr>
            </w:pPr>
            <w:r w:rsidRPr="004A168D">
              <w:rPr>
                <w:szCs w:val="24"/>
              </w:rPr>
              <w:t>1</w:t>
            </w:r>
          </w:p>
        </w:tc>
        <w:tc>
          <w:tcPr>
            <w:tcW w:w="3418" w:type="dxa"/>
            <w:vMerge w:val="restart"/>
            <w:tcBorders>
              <w:top w:val="single" w:sz="4" w:space="0" w:color="auto"/>
              <w:left w:val="nil"/>
              <w:right w:val="single" w:sz="4" w:space="0" w:color="auto"/>
            </w:tcBorders>
            <w:noWrap/>
            <w:vAlign w:val="bottom"/>
            <w:hideMark/>
          </w:tcPr>
          <w:p w14:paraId="015C5F25" w14:textId="77777777" w:rsidR="00106986" w:rsidRPr="004A168D" w:rsidRDefault="00106986" w:rsidP="00AD70E3">
            <w:pPr>
              <w:spacing w:before="120" w:after="120"/>
              <w:jc w:val="center"/>
              <w:rPr>
                <w:szCs w:val="24"/>
              </w:rPr>
            </w:pPr>
            <w:r w:rsidRPr="004A168D">
              <w:rPr>
                <w:szCs w:val="24"/>
              </w:rPr>
              <w:t>[ghi tên nhân sự chủ chốt 1] </w:t>
            </w:r>
          </w:p>
          <w:p w14:paraId="4FBAD074" w14:textId="77777777" w:rsidR="00106986" w:rsidRPr="004A168D" w:rsidRDefault="00106986" w:rsidP="00AD70E3">
            <w:pPr>
              <w:spacing w:before="120" w:after="120"/>
              <w:jc w:val="center"/>
              <w:rPr>
                <w:szCs w:val="24"/>
              </w:rPr>
            </w:pPr>
            <w:r>
              <w:rPr>
                <w:szCs w:val="24"/>
              </w:rPr>
              <w:t> </w:t>
            </w:r>
          </w:p>
        </w:tc>
        <w:tc>
          <w:tcPr>
            <w:tcW w:w="2092" w:type="dxa"/>
            <w:tcBorders>
              <w:top w:val="single" w:sz="4" w:space="0" w:color="auto"/>
              <w:left w:val="nil"/>
              <w:bottom w:val="single" w:sz="4" w:space="0" w:color="auto"/>
              <w:right w:val="single" w:sz="4" w:space="0" w:color="auto"/>
            </w:tcBorders>
            <w:vAlign w:val="center"/>
            <w:hideMark/>
          </w:tcPr>
          <w:p w14:paraId="4CDBCCF4" w14:textId="77777777" w:rsidR="00106986" w:rsidRPr="004A168D" w:rsidRDefault="00106986" w:rsidP="00AD70E3">
            <w:pPr>
              <w:spacing w:before="120" w:after="120"/>
              <w:rPr>
                <w:i/>
                <w:iCs/>
                <w:szCs w:val="24"/>
              </w:rPr>
            </w:pPr>
            <w:r w:rsidRPr="004A168D">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275297A4" w14:textId="77777777" w:rsidR="00106986" w:rsidRPr="004A168D" w:rsidRDefault="00106986" w:rsidP="00AD70E3">
            <w:pPr>
              <w:spacing w:before="120" w:after="120"/>
              <w:rPr>
                <w:i/>
                <w:iCs/>
                <w:szCs w:val="24"/>
              </w:rPr>
            </w:pPr>
            <w:r w:rsidRPr="004A168D">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269030BE" w14:textId="77777777" w:rsidR="00106986" w:rsidRPr="004A168D" w:rsidRDefault="00106986" w:rsidP="00AD70E3">
            <w:pPr>
              <w:spacing w:before="120" w:after="120"/>
              <w:rPr>
                <w:i/>
                <w:iCs/>
                <w:szCs w:val="24"/>
              </w:rPr>
            </w:pPr>
            <w:r w:rsidRPr="004A168D">
              <w:rPr>
                <w:i/>
                <w:iCs/>
                <w:szCs w:val="24"/>
              </w:rPr>
              <w:t> …</w:t>
            </w:r>
          </w:p>
        </w:tc>
      </w:tr>
      <w:tr w:rsidR="00106986" w:rsidRPr="004A168D" w14:paraId="298C1960" w14:textId="77777777" w:rsidTr="00AD70E3">
        <w:trPr>
          <w:trHeight w:val="585"/>
        </w:trPr>
        <w:tc>
          <w:tcPr>
            <w:tcW w:w="775" w:type="dxa"/>
            <w:vMerge/>
            <w:tcBorders>
              <w:left w:val="single" w:sz="4" w:space="0" w:color="auto"/>
              <w:right w:val="single" w:sz="4" w:space="0" w:color="auto"/>
            </w:tcBorders>
            <w:noWrap/>
            <w:vAlign w:val="center"/>
            <w:hideMark/>
          </w:tcPr>
          <w:p w14:paraId="227EB270" w14:textId="77777777" w:rsidR="00106986" w:rsidRPr="004A168D" w:rsidRDefault="00106986" w:rsidP="00AD70E3">
            <w:pPr>
              <w:spacing w:before="120" w:after="120"/>
              <w:jc w:val="center"/>
              <w:rPr>
                <w:szCs w:val="24"/>
              </w:rPr>
            </w:pPr>
          </w:p>
        </w:tc>
        <w:tc>
          <w:tcPr>
            <w:tcW w:w="3418" w:type="dxa"/>
            <w:vMerge/>
            <w:tcBorders>
              <w:left w:val="nil"/>
              <w:right w:val="single" w:sz="4" w:space="0" w:color="auto"/>
            </w:tcBorders>
            <w:noWrap/>
            <w:vAlign w:val="bottom"/>
            <w:hideMark/>
          </w:tcPr>
          <w:p w14:paraId="71903D9D" w14:textId="77777777" w:rsidR="00106986" w:rsidRPr="004A168D" w:rsidRDefault="00106986" w:rsidP="00AD70E3">
            <w:pPr>
              <w:spacing w:before="120" w:after="120"/>
              <w:jc w:val="center"/>
              <w:rPr>
                <w:szCs w:val="24"/>
              </w:rPr>
            </w:pPr>
          </w:p>
        </w:tc>
        <w:tc>
          <w:tcPr>
            <w:tcW w:w="2092" w:type="dxa"/>
            <w:tcBorders>
              <w:top w:val="nil"/>
              <w:left w:val="nil"/>
              <w:bottom w:val="single" w:sz="4" w:space="0" w:color="auto"/>
              <w:right w:val="single" w:sz="4" w:space="0" w:color="auto"/>
            </w:tcBorders>
            <w:vAlign w:val="center"/>
            <w:hideMark/>
          </w:tcPr>
          <w:p w14:paraId="4598A273" w14:textId="77777777" w:rsidR="00106986" w:rsidRPr="004A168D" w:rsidRDefault="00106986" w:rsidP="00AD70E3">
            <w:pPr>
              <w:spacing w:before="120" w:after="120"/>
              <w:rPr>
                <w:i/>
                <w:iCs/>
                <w:szCs w:val="24"/>
              </w:rPr>
            </w:pPr>
          </w:p>
        </w:tc>
        <w:tc>
          <w:tcPr>
            <w:tcW w:w="2079" w:type="dxa"/>
            <w:tcBorders>
              <w:top w:val="nil"/>
              <w:left w:val="nil"/>
              <w:bottom w:val="single" w:sz="4" w:space="0" w:color="auto"/>
              <w:right w:val="single" w:sz="4" w:space="0" w:color="auto"/>
            </w:tcBorders>
            <w:vAlign w:val="center"/>
            <w:hideMark/>
          </w:tcPr>
          <w:p w14:paraId="0B9CFDB5" w14:textId="77777777" w:rsidR="00106986" w:rsidRPr="004A168D" w:rsidRDefault="00106986" w:rsidP="00AD70E3">
            <w:pPr>
              <w:spacing w:before="120" w:after="120"/>
              <w:rPr>
                <w:i/>
                <w:iCs/>
                <w:szCs w:val="24"/>
              </w:rPr>
            </w:pPr>
            <w:r w:rsidRPr="004A168D">
              <w:rPr>
                <w:i/>
                <w:iCs/>
                <w:szCs w:val="24"/>
              </w:rPr>
              <w:t> </w:t>
            </w:r>
          </w:p>
        </w:tc>
        <w:tc>
          <w:tcPr>
            <w:tcW w:w="6237" w:type="dxa"/>
            <w:tcBorders>
              <w:top w:val="nil"/>
              <w:left w:val="nil"/>
              <w:bottom w:val="single" w:sz="4" w:space="0" w:color="auto"/>
              <w:right w:val="single" w:sz="4" w:space="0" w:color="auto"/>
            </w:tcBorders>
            <w:vAlign w:val="center"/>
            <w:hideMark/>
          </w:tcPr>
          <w:p w14:paraId="20BDB9C2" w14:textId="77777777" w:rsidR="00106986" w:rsidRPr="004A168D" w:rsidRDefault="00106986" w:rsidP="00AD70E3">
            <w:pPr>
              <w:spacing w:before="120" w:after="120"/>
              <w:rPr>
                <w:i/>
                <w:iCs/>
                <w:szCs w:val="24"/>
              </w:rPr>
            </w:pPr>
            <w:r w:rsidRPr="004A168D">
              <w:rPr>
                <w:i/>
                <w:iCs/>
                <w:szCs w:val="24"/>
              </w:rPr>
              <w:t> </w:t>
            </w:r>
          </w:p>
        </w:tc>
      </w:tr>
      <w:tr w:rsidR="00106986" w:rsidRPr="004A168D" w14:paraId="7D5DD8FC" w14:textId="77777777" w:rsidTr="00106986">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7EB63FCD" w14:textId="77777777" w:rsidR="00106986" w:rsidRPr="004A168D" w:rsidRDefault="00106986" w:rsidP="00AD70E3">
            <w:pPr>
              <w:spacing w:before="120" w:after="120"/>
              <w:jc w:val="center"/>
              <w:rPr>
                <w:szCs w:val="24"/>
              </w:rPr>
            </w:pPr>
            <w:r w:rsidRPr="004A168D">
              <w:rPr>
                <w:szCs w:val="24"/>
              </w:rPr>
              <w:t>2</w:t>
            </w:r>
          </w:p>
        </w:tc>
        <w:tc>
          <w:tcPr>
            <w:tcW w:w="3418" w:type="dxa"/>
            <w:vMerge w:val="restart"/>
            <w:tcBorders>
              <w:top w:val="single" w:sz="4" w:space="0" w:color="auto"/>
              <w:left w:val="nil"/>
              <w:right w:val="single" w:sz="4" w:space="0" w:color="auto"/>
            </w:tcBorders>
            <w:noWrap/>
            <w:vAlign w:val="center"/>
            <w:hideMark/>
          </w:tcPr>
          <w:p w14:paraId="30BAAA10" w14:textId="77777777" w:rsidR="00106986" w:rsidRPr="004A168D" w:rsidRDefault="00106986" w:rsidP="00106986">
            <w:pPr>
              <w:spacing w:before="120" w:after="120"/>
              <w:jc w:val="center"/>
              <w:rPr>
                <w:szCs w:val="24"/>
              </w:rPr>
            </w:pPr>
            <w:r w:rsidRPr="004A168D">
              <w:rPr>
                <w:szCs w:val="24"/>
              </w:rPr>
              <w:t xml:space="preserve">[ghi tên nhân sự chủ chốt </w:t>
            </w:r>
            <w:r>
              <w:rPr>
                <w:szCs w:val="24"/>
              </w:rPr>
              <w:t>2</w:t>
            </w:r>
            <w:r w:rsidRPr="004A168D">
              <w:rPr>
                <w:szCs w:val="24"/>
              </w:rPr>
              <w:t>]</w:t>
            </w:r>
          </w:p>
        </w:tc>
        <w:tc>
          <w:tcPr>
            <w:tcW w:w="2092" w:type="dxa"/>
            <w:tcBorders>
              <w:top w:val="single" w:sz="4" w:space="0" w:color="auto"/>
              <w:left w:val="nil"/>
              <w:bottom w:val="single" w:sz="4" w:space="0" w:color="auto"/>
              <w:right w:val="single" w:sz="4" w:space="0" w:color="auto"/>
            </w:tcBorders>
            <w:vAlign w:val="center"/>
            <w:hideMark/>
          </w:tcPr>
          <w:p w14:paraId="041AF4C5" w14:textId="77777777" w:rsidR="00106986" w:rsidRPr="004A168D" w:rsidRDefault="00106986" w:rsidP="00AD70E3">
            <w:pPr>
              <w:spacing w:before="120" w:after="120"/>
              <w:rPr>
                <w:i/>
                <w:iCs/>
                <w:szCs w:val="24"/>
              </w:rPr>
            </w:pPr>
            <w:r w:rsidRPr="004A168D">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192CCB96" w14:textId="77777777" w:rsidR="00106986" w:rsidRPr="004A168D" w:rsidRDefault="00106986" w:rsidP="00AD70E3">
            <w:pPr>
              <w:spacing w:before="120" w:after="120"/>
              <w:rPr>
                <w:i/>
                <w:iCs/>
                <w:szCs w:val="24"/>
              </w:rPr>
            </w:pPr>
            <w:r w:rsidRPr="004A168D">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668AFECD" w14:textId="77777777" w:rsidR="00106986" w:rsidRPr="004A168D" w:rsidRDefault="00106986" w:rsidP="00AD70E3">
            <w:pPr>
              <w:spacing w:before="120" w:after="120"/>
              <w:rPr>
                <w:i/>
                <w:iCs/>
                <w:szCs w:val="24"/>
              </w:rPr>
            </w:pPr>
            <w:r w:rsidRPr="004A168D">
              <w:rPr>
                <w:i/>
                <w:iCs/>
                <w:szCs w:val="24"/>
              </w:rPr>
              <w:t> </w:t>
            </w:r>
          </w:p>
        </w:tc>
      </w:tr>
      <w:tr w:rsidR="00106986" w:rsidRPr="004A168D" w14:paraId="25A9C0D2" w14:textId="77777777" w:rsidTr="00AD70E3">
        <w:trPr>
          <w:trHeight w:val="585"/>
        </w:trPr>
        <w:tc>
          <w:tcPr>
            <w:tcW w:w="775" w:type="dxa"/>
            <w:vMerge/>
            <w:tcBorders>
              <w:left w:val="single" w:sz="4" w:space="0" w:color="auto"/>
              <w:right w:val="single" w:sz="4" w:space="0" w:color="auto"/>
            </w:tcBorders>
            <w:noWrap/>
            <w:vAlign w:val="bottom"/>
            <w:hideMark/>
          </w:tcPr>
          <w:p w14:paraId="145A2593" w14:textId="77777777" w:rsidR="00106986" w:rsidRPr="004A168D" w:rsidRDefault="00106986" w:rsidP="00AD70E3">
            <w:pPr>
              <w:spacing w:before="120" w:after="120"/>
              <w:jc w:val="center"/>
              <w:rPr>
                <w:szCs w:val="24"/>
              </w:rPr>
            </w:pPr>
          </w:p>
        </w:tc>
        <w:tc>
          <w:tcPr>
            <w:tcW w:w="3418" w:type="dxa"/>
            <w:vMerge/>
            <w:tcBorders>
              <w:left w:val="nil"/>
              <w:right w:val="single" w:sz="4" w:space="0" w:color="auto"/>
            </w:tcBorders>
            <w:noWrap/>
            <w:vAlign w:val="bottom"/>
            <w:hideMark/>
          </w:tcPr>
          <w:p w14:paraId="61602CC7" w14:textId="77777777" w:rsidR="00106986" w:rsidRPr="004A168D" w:rsidRDefault="00106986" w:rsidP="00AD70E3">
            <w:pPr>
              <w:spacing w:before="120" w:after="120"/>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41A2A6DC"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17E8143A"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3D5CA16E" w14:textId="77777777" w:rsidR="00106986" w:rsidRPr="004A168D" w:rsidRDefault="00106986" w:rsidP="00AD70E3">
            <w:pPr>
              <w:spacing w:before="120" w:after="120"/>
              <w:rPr>
                <w:i/>
                <w:iCs/>
                <w:szCs w:val="24"/>
              </w:rPr>
            </w:pPr>
          </w:p>
        </w:tc>
      </w:tr>
      <w:tr w:rsidR="00106986" w:rsidRPr="004A168D" w14:paraId="55087066" w14:textId="77777777" w:rsidTr="00AD70E3">
        <w:trPr>
          <w:trHeight w:val="585"/>
        </w:trPr>
        <w:tc>
          <w:tcPr>
            <w:tcW w:w="775" w:type="dxa"/>
            <w:vMerge/>
            <w:tcBorders>
              <w:left w:val="single" w:sz="4" w:space="0" w:color="auto"/>
              <w:bottom w:val="single" w:sz="4" w:space="0" w:color="auto"/>
              <w:right w:val="single" w:sz="4" w:space="0" w:color="auto"/>
            </w:tcBorders>
            <w:noWrap/>
            <w:vAlign w:val="bottom"/>
            <w:hideMark/>
          </w:tcPr>
          <w:p w14:paraId="7C56F32E" w14:textId="77777777" w:rsidR="00106986" w:rsidRPr="004A168D" w:rsidRDefault="00106986" w:rsidP="00AD70E3">
            <w:pPr>
              <w:spacing w:before="120" w:after="120"/>
              <w:jc w:val="center"/>
              <w:rPr>
                <w:szCs w:val="24"/>
              </w:rPr>
            </w:pPr>
          </w:p>
        </w:tc>
        <w:tc>
          <w:tcPr>
            <w:tcW w:w="3418" w:type="dxa"/>
            <w:vMerge/>
            <w:tcBorders>
              <w:left w:val="nil"/>
              <w:bottom w:val="single" w:sz="4" w:space="0" w:color="auto"/>
              <w:right w:val="single" w:sz="4" w:space="0" w:color="auto"/>
            </w:tcBorders>
            <w:noWrap/>
            <w:vAlign w:val="bottom"/>
            <w:hideMark/>
          </w:tcPr>
          <w:p w14:paraId="2EBC2313" w14:textId="77777777" w:rsidR="00106986" w:rsidRPr="004A168D" w:rsidRDefault="00106986" w:rsidP="00AD70E3">
            <w:pPr>
              <w:spacing w:before="120" w:after="120"/>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029A5105"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7522DA5F"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55205923" w14:textId="77777777" w:rsidR="00106986" w:rsidRPr="004A168D" w:rsidRDefault="00106986" w:rsidP="00AD70E3">
            <w:pPr>
              <w:spacing w:before="120" w:after="120"/>
              <w:rPr>
                <w:i/>
                <w:iCs/>
                <w:szCs w:val="24"/>
              </w:rPr>
            </w:pPr>
          </w:p>
        </w:tc>
      </w:tr>
      <w:tr w:rsidR="00106986" w:rsidRPr="004A168D" w14:paraId="2A83A0FC" w14:textId="77777777" w:rsidTr="00AD70E3">
        <w:trPr>
          <w:trHeight w:val="585"/>
        </w:trPr>
        <w:tc>
          <w:tcPr>
            <w:tcW w:w="775" w:type="dxa"/>
            <w:tcBorders>
              <w:left w:val="single" w:sz="4" w:space="0" w:color="auto"/>
              <w:bottom w:val="single" w:sz="4" w:space="0" w:color="auto"/>
              <w:right w:val="single" w:sz="4" w:space="0" w:color="auto"/>
            </w:tcBorders>
            <w:noWrap/>
            <w:vAlign w:val="bottom"/>
          </w:tcPr>
          <w:p w14:paraId="3FCCED58" w14:textId="77777777" w:rsidR="00106986" w:rsidRPr="004A168D" w:rsidRDefault="00106986" w:rsidP="00AD70E3">
            <w:pPr>
              <w:spacing w:before="120" w:after="120"/>
              <w:jc w:val="center"/>
              <w:rPr>
                <w:szCs w:val="24"/>
              </w:rPr>
            </w:pPr>
            <w:r w:rsidRPr="004A168D">
              <w:rPr>
                <w:szCs w:val="24"/>
              </w:rPr>
              <w:t>…</w:t>
            </w:r>
          </w:p>
        </w:tc>
        <w:tc>
          <w:tcPr>
            <w:tcW w:w="3418" w:type="dxa"/>
            <w:tcBorders>
              <w:left w:val="nil"/>
              <w:bottom w:val="single" w:sz="4" w:space="0" w:color="auto"/>
              <w:right w:val="single" w:sz="4" w:space="0" w:color="auto"/>
            </w:tcBorders>
            <w:noWrap/>
            <w:vAlign w:val="bottom"/>
          </w:tcPr>
          <w:p w14:paraId="33BA1F36" w14:textId="77777777" w:rsidR="00106986" w:rsidRPr="004A168D" w:rsidRDefault="00106986" w:rsidP="00AD70E3">
            <w:pPr>
              <w:spacing w:before="120" w:after="120"/>
              <w:jc w:val="center"/>
              <w:rPr>
                <w:szCs w:val="24"/>
              </w:rPr>
            </w:pPr>
            <w:r w:rsidRPr="004A168D">
              <w:rPr>
                <w:szCs w:val="24"/>
              </w:rPr>
              <w:t>…</w:t>
            </w:r>
          </w:p>
        </w:tc>
        <w:tc>
          <w:tcPr>
            <w:tcW w:w="2092" w:type="dxa"/>
            <w:tcBorders>
              <w:top w:val="single" w:sz="4" w:space="0" w:color="auto"/>
              <w:left w:val="nil"/>
              <w:bottom w:val="single" w:sz="4" w:space="0" w:color="auto"/>
              <w:right w:val="single" w:sz="4" w:space="0" w:color="auto"/>
            </w:tcBorders>
            <w:vAlign w:val="center"/>
          </w:tcPr>
          <w:p w14:paraId="064C3715" w14:textId="77777777" w:rsidR="00106986" w:rsidRPr="004A168D" w:rsidRDefault="00106986" w:rsidP="00AD70E3">
            <w:pPr>
              <w:spacing w:before="120" w:after="120"/>
              <w:rPr>
                <w:i/>
                <w:iCs/>
                <w:szCs w:val="24"/>
              </w:rPr>
            </w:pPr>
          </w:p>
        </w:tc>
        <w:tc>
          <w:tcPr>
            <w:tcW w:w="2079" w:type="dxa"/>
            <w:tcBorders>
              <w:top w:val="single" w:sz="4" w:space="0" w:color="auto"/>
              <w:left w:val="nil"/>
              <w:bottom w:val="single" w:sz="4" w:space="0" w:color="auto"/>
              <w:right w:val="single" w:sz="4" w:space="0" w:color="auto"/>
            </w:tcBorders>
            <w:vAlign w:val="center"/>
          </w:tcPr>
          <w:p w14:paraId="34E9D9A6" w14:textId="77777777" w:rsidR="00106986" w:rsidRPr="004A168D" w:rsidRDefault="00106986" w:rsidP="00AD70E3">
            <w:pPr>
              <w:spacing w:before="120" w:after="120"/>
              <w:rPr>
                <w:i/>
                <w:iCs/>
                <w:szCs w:val="24"/>
              </w:rPr>
            </w:pPr>
          </w:p>
        </w:tc>
        <w:tc>
          <w:tcPr>
            <w:tcW w:w="6237" w:type="dxa"/>
            <w:tcBorders>
              <w:top w:val="single" w:sz="4" w:space="0" w:color="auto"/>
              <w:left w:val="nil"/>
              <w:bottom w:val="single" w:sz="4" w:space="0" w:color="auto"/>
              <w:right w:val="single" w:sz="4" w:space="0" w:color="auto"/>
            </w:tcBorders>
            <w:vAlign w:val="center"/>
          </w:tcPr>
          <w:p w14:paraId="0A4F97EA" w14:textId="77777777" w:rsidR="00106986" w:rsidRPr="004A168D" w:rsidRDefault="00106986" w:rsidP="00AD70E3">
            <w:pPr>
              <w:spacing w:before="120" w:after="120"/>
              <w:rPr>
                <w:i/>
                <w:iCs/>
                <w:szCs w:val="24"/>
              </w:rPr>
            </w:pPr>
          </w:p>
        </w:tc>
      </w:tr>
    </w:tbl>
    <w:p w14:paraId="16C3A723" w14:textId="77777777" w:rsidR="00106986" w:rsidRDefault="00106986" w:rsidP="00106986">
      <w:pPr>
        <w:jc w:val="left"/>
        <w:rPr>
          <w:sz w:val="28"/>
          <w:szCs w:val="28"/>
        </w:rPr>
      </w:pPr>
      <w:bookmarkStart w:id="6" w:name="_Hlk163471714"/>
      <w:bookmarkStart w:id="7" w:name="_Hlk163465227"/>
    </w:p>
    <w:p w14:paraId="6AEF970B" w14:textId="77777777" w:rsidR="00106986" w:rsidRPr="00106986" w:rsidRDefault="00106986" w:rsidP="00106986">
      <w:pPr>
        <w:jc w:val="left"/>
        <w:rPr>
          <w:sz w:val="26"/>
          <w:szCs w:val="26"/>
        </w:rPr>
      </w:pPr>
      <w:r w:rsidRPr="00106986">
        <w:rPr>
          <w:sz w:val="26"/>
          <w:szCs w:val="26"/>
        </w:rPr>
        <w:t xml:space="preserve">Ghi chú: </w:t>
      </w:r>
    </w:p>
    <w:p w14:paraId="04827D15" w14:textId="77777777" w:rsidR="00106986" w:rsidRPr="00106986" w:rsidRDefault="00106986" w:rsidP="002651D0">
      <w:pPr>
        <w:numPr>
          <w:ilvl w:val="0"/>
          <w:numId w:val="9"/>
        </w:numPr>
        <w:ind w:left="-142" w:firstLine="502"/>
        <w:jc w:val="left"/>
        <w:rPr>
          <w:sz w:val="26"/>
          <w:szCs w:val="26"/>
        </w:rPr>
      </w:pPr>
      <w:r w:rsidRPr="00106986">
        <w:rPr>
          <w:sz w:val="26"/>
          <w:szCs w:val="26"/>
          <w:lang w:val="de-DE"/>
        </w:rPr>
        <w:t>Liệt kê theo trình tự thời gian quá trình công tác của chuyên gia</w:t>
      </w:r>
      <w:r w:rsidRPr="00106986">
        <w:rPr>
          <w:sz w:val="26"/>
          <w:szCs w:val="26"/>
          <w:lang w:val="vi-VN"/>
        </w:rPr>
        <w:t xml:space="preserve">, </w:t>
      </w:r>
      <w:r w:rsidRPr="00106986">
        <w:rPr>
          <w:sz w:val="26"/>
          <w:szCs w:val="26"/>
          <w:lang w:val="de-DE"/>
        </w:rPr>
        <w:t xml:space="preserve">không cần liệt kê các công việc đã làm không phù hợp </w:t>
      </w:r>
      <w:r w:rsidRPr="00106986">
        <w:rPr>
          <w:sz w:val="26"/>
          <w:szCs w:val="26"/>
          <w:lang w:val="vi-VN"/>
        </w:rPr>
        <w:t xml:space="preserve">hoặc không liên quan </w:t>
      </w:r>
      <w:r w:rsidRPr="00106986">
        <w:rPr>
          <w:sz w:val="26"/>
          <w:szCs w:val="26"/>
          <w:lang w:val="de-DE"/>
        </w:rPr>
        <w:t>với công việc đang yêu cầu.</w:t>
      </w:r>
    </w:p>
    <w:p w14:paraId="1D053A51" w14:textId="77777777" w:rsidR="00106986" w:rsidRPr="00106986" w:rsidRDefault="00106986" w:rsidP="00106986">
      <w:pPr>
        <w:ind w:firstLine="360"/>
        <w:jc w:val="left"/>
        <w:rPr>
          <w:sz w:val="26"/>
          <w:szCs w:val="26"/>
        </w:rPr>
      </w:pPr>
      <w:r w:rsidRPr="00106986">
        <w:rPr>
          <w:sz w:val="26"/>
          <w:szCs w:val="26"/>
        </w:rPr>
        <w:t>Nhà thầu phải chuẩn bị tài liệu chứng minh các nội dung đã kê khai để đối chiếu</w:t>
      </w:r>
      <w:bookmarkEnd w:id="6"/>
      <w:r w:rsidRPr="00106986">
        <w:rPr>
          <w:sz w:val="26"/>
          <w:szCs w:val="26"/>
        </w:rPr>
        <w:t xml:space="preserve"> trong quá trình đối chiếu tài liệu.</w:t>
      </w:r>
    </w:p>
    <w:bookmarkEnd w:id="7"/>
    <w:p w14:paraId="6C9AE4EE" w14:textId="77777777" w:rsidR="00106986" w:rsidRDefault="00106986" w:rsidP="00106986">
      <w:pPr>
        <w:spacing w:before="120" w:after="120"/>
        <w:ind w:firstLine="567"/>
        <w:jc w:val="right"/>
        <w:rPr>
          <w:b/>
          <w:sz w:val="26"/>
          <w:szCs w:val="26"/>
          <w:lang w:val="nl-NL"/>
        </w:rPr>
      </w:pPr>
    </w:p>
    <w:p w14:paraId="0D4D5E73" w14:textId="77777777" w:rsidR="007C6A78" w:rsidRDefault="007C6A78" w:rsidP="00892036">
      <w:pPr>
        <w:spacing w:before="120" w:after="120"/>
        <w:ind w:firstLine="709"/>
        <w:rPr>
          <w:b/>
          <w:sz w:val="26"/>
          <w:szCs w:val="26"/>
          <w:lang w:val="nl-NL"/>
        </w:rPr>
        <w:sectPr w:rsidR="007C6A78" w:rsidSect="00892036">
          <w:pgSz w:w="16839" w:h="11907" w:orient="landscape" w:code="9"/>
          <w:pgMar w:top="990" w:right="1138" w:bottom="1138" w:left="1138" w:header="734" w:footer="734" w:gutter="0"/>
          <w:cols w:space="720"/>
          <w:docGrid w:linePitch="360"/>
        </w:sectPr>
      </w:pPr>
    </w:p>
    <w:p w14:paraId="6C2D091D" w14:textId="77777777" w:rsidR="007C6A78" w:rsidRPr="007C6A78" w:rsidRDefault="007C6A78" w:rsidP="007C6A78">
      <w:pPr>
        <w:spacing w:before="120" w:after="120"/>
        <w:ind w:firstLine="567"/>
        <w:jc w:val="right"/>
        <w:outlineLvl w:val="1"/>
        <w:rPr>
          <w:b/>
          <w:i/>
          <w:color w:val="FF0000"/>
          <w:sz w:val="28"/>
          <w:szCs w:val="28"/>
          <w:lang w:val="nl-NL"/>
        </w:rPr>
      </w:pPr>
      <w:r w:rsidRPr="004A168D">
        <w:rPr>
          <w:b/>
          <w:sz w:val="28"/>
          <w:szCs w:val="28"/>
          <w:lang w:val="nl-NL"/>
        </w:rPr>
        <w:t xml:space="preserve">Mẫu số 06D </w:t>
      </w:r>
      <w:r w:rsidR="00135568" w:rsidRPr="004A168D">
        <w:rPr>
          <w:b/>
          <w:sz w:val="28"/>
          <w:szCs w:val="28"/>
          <w:lang w:val="nl-NL"/>
        </w:rPr>
        <w:t xml:space="preserve"> </w:t>
      </w:r>
      <w:r w:rsidR="00135568" w:rsidRPr="00BF40CA">
        <w:rPr>
          <w:b/>
          <w:i/>
          <w:color w:val="FF0000"/>
          <w:sz w:val="28"/>
          <w:szCs w:val="28"/>
          <w:lang w:val="nl-NL"/>
        </w:rPr>
        <w:t>(</w:t>
      </w:r>
      <w:r w:rsidR="00BD23B8" w:rsidRPr="00BF40CA">
        <w:rPr>
          <w:b/>
          <w:i/>
          <w:color w:val="FF0000"/>
          <w:sz w:val="28"/>
          <w:szCs w:val="28"/>
          <w:lang w:val="nl-NL"/>
        </w:rPr>
        <w:t>Không yêu cầu</w:t>
      </w:r>
      <w:r w:rsidR="00135568" w:rsidRPr="00BF40CA">
        <w:rPr>
          <w:b/>
          <w:i/>
          <w:color w:val="FF0000"/>
          <w:sz w:val="28"/>
          <w:szCs w:val="28"/>
          <w:lang w:val="nl-NL"/>
        </w:rPr>
        <w:t>)</w:t>
      </w:r>
    </w:p>
    <w:tbl>
      <w:tblPr>
        <w:tblW w:w="9792" w:type="dxa"/>
        <w:tblInd w:w="108" w:type="dxa"/>
        <w:tblLook w:val="04A0" w:firstRow="1" w:lastRow="0" w:firstColumn="1" w:lastColumn="0" w:noHBand="0" w:noVBand="1"/>
      </w:tblPr>
      <w:tblGrid>
        <w:gridCol w:w="9821"/>
      </w:tblGrid>
      <w:tr w:rsidR="007C6A78" w:rsidRPr="004A168D" w14:paraId="65DB379F" w14:textId="77777777" w:rsidTr="007C6A78">
        <w:trPr>
          <w:trHeight w:val="606"/>
        </w:trPr>
        <w:tc>
          <w:tcPr>
            <w:tcW w:w="9792" w:type="dxa"/>
            <w:tcBorders>
              <w:top w:val="nil"/>
              <w:left w:val="nil"/>
              <w:bottom w:val="nil"/>
              <w:right w:val="nil"/>
            </w:tcBorders>
            <w:noWrap/>
            <w:vAlign w:val="center"/>
            <w:hideMark/>
          </w:tcPr>
          <w:p w14:paraId="16C3853D" w14:textId="77777777" w:rsidR="007C6A78" w:rsidRPr="004A168D" w:rsidRDefault="007C6A78" w:rsidP="00AD70E3">
            <w:pPr>
              <w:spacing w:before="120" w:after="120"/>
              <w:jc w:val="center"/>
              <w:rPr>
                <w:b/>
                <w:bCs/>
                <w:sz w:val="28"/>
                <w:szCs w:val="28"/>
                <w:lang w:val="nl-NL"/>
              </w:rPr>
            </w:pPr>
            <w:bookmarkStart w:id="8" w:name="RANGE!A1:K19"/>
            <w:r w:rsidRPr="004A168D">
              <w:rPr>
                <w:b/>
                <w:bCs/>
                <w:sz w:val="28"/>
                <w:szCs w:val="28"/>
                <w:lang w:val="nl-NL"/>
              </w:rPr>
              <w:t>BẢNG KÊ KHAI THIẾT BỊ</w:t>
            </w:r>
            <w:bookmarkEnd w:id="8"/>
            <w:r w:rsidRPr="004A168D">
              <w:rPr>
                <w:b/>
                <w:bCs/>
                <w:sz w:val="28"/>
                <w:szCs w:val="28"/>
                <w:lang w:val="nl-NL"/>
              </w:rPr>
              <w:t xml:space="preserve"> CHỦ YẾU</w:t>
            </w:r>
          </w:p>
        </w:tc>
      </w:tr>
      <w:tr w:rsidR="007C6A78" w:rsidRPr="004A168D" w14:paraId="2C458BBA" w14:textId="77777777" w:rsidTr="007C6A78">
        <w:trPr>
          <w:trHeight w:val="1311"/>
        </w:trPr>
        <w:tc>
          <w:tcPr>
            <w:tcW w:w="9792" w:type="dxa"/>
            <w:tcBorders>
              <w:top w:val="nil"/>
              <w:left w:val="nil"/>
              <w:bottom w:val="nil"/>
              <w:right w:val="nil"/>
            </w:tcBorders>
            <w:vAlign w:val="center"/>
          </w:tcPr>
          <w:p w14:paraId="25F1AD06" w14:textId="77777777" w:rsidR="007C6A78" w:rsidRPr="007C6A78" w:rsidRDefault="007C6A78" w:rsidP="00AD70E3">
            <w:pPr>
              <w:pStyle w:val="FootnoteText"/>
              <w:widowControl w:val="0"/>
              <w:spacing w:before="80" w:after="80"/>
              <w:ind w:left="0" w:firstLine="709"/>
              <w:rPr>
                <w:rFonts w:eastAsia="Calibri"/>
                <w:sz w:val="26"/>
                <w:szCs w:val="26"/>
                <w:lang w:val="vi-VN"/>
              </w:rPr>
            </w:pPr>
            <w:r w:rsidRPr="007C6A78">
              <w:rPr>
                <w:bCs/>
                <w:sz w:val="26"/>
                <w:szCs w:val="26"/>
                <w:lang w:val="it-IT"/>
              </w:rPr>
              <w:t xml:space="preserve">Nhà thầu phải kê khai những thiết bị chủ yếu theo quy định tại điểm b Mục 2.2 Chương III và phải chứng minh khả năng sẵn sàng huy động các thiết bị này để tham gia thực hiện gói thầu. Thiết bị chủ yếu có thể thuộc sở hữu của nhà thầu hoặc do nhà thầu huy động. </w:t>
            </w:r>
            <w:r w:rsidRPr="007C6A78">
              <w:rPr>
                <w:sz w:val="26"/>
                <w:szCs w:val="26"/>
                <w:lang w:val="nl-NL"/>
              </w:rPr>
              <w:t xml:space="preserve">Trường hợp thiết bị chủ yếu mà nhà thầu kê khai trong E-HSDT không đáp ứng yêu cầu, bên mời thầu cho phép nhà thầu bổ sung, thay thế. Nhà thầu chỉ được phép bổ sung, thay thế một lần đối với từng thiết bị chủ yếu trong thời hạn phù hợp nhưng không ít hơn 03 ngày làm việc. Trường hợp nhà thầu không có thiết bị chủ yếu thay thế đáp ứng yêu cầu của E-HSMT thì nhà thầu bị loại. Trong mọi trường hợp, nếu nhà thầu kê khai thiết bị chủ yếu không trung thực thì nhà thầu không được thay thế thiết bị khác, E-HSDT của nhà thầu bị loại và nhà thầu sẽ bị coi là gian lận theo quy định tại khoản 4 Điều 16 của Luật Đấu thầu và bị xử lý theo quy định </w:t>
            </w:r>
            <w:r w:rsidRPr="007C6A78">
              <w:rPr>
                <w:sz w:val="26"/>
                <w:szCs w:val="26"/>
                <w:lang w:val="vi-VN"/>
              </w:rPr>
              <w:t>tại điểm a khoản 1 Điều 1</w:t>
            </w:r>
            <w:r w:rsidR="00492061">
              <w:rPr>
                <w:sz w:val="26"/>
                <w:szCs w:val="26"/>
                <w:lang w:val="en-US"/>
              </w:rPr>
              <w:t>33</w:t>
            </w:r>
            <w:r w:rsidRPr="007C6A78">
              <w:rPr>
                <w:sz w:val="26"/>
                <w:szCs w:val="26"/>
                <w:lang w:val="vi-VN"/>
              </w:rPr>
              <w:t xml:space="preserve"> của Nghị định số 2</w:t>
            </w:r>
            <w:r w:rsidR="00492061">
              <w:rPr>
                <w:sz w:val="26"/>
                <w:szCs w:val="26"/>
                <w:lang w:val="en-US"/>
              </w:rPr>
              <w:t>1</w:t>
            </w:r>
            <w:r w:rsidRPr="007C6A78">
              <w:rPr>
                <w:sz w:val="26"/>
                <w:szCs w:val="26"/>
                <w:lang w:val="vi-VN"/>
              </w:rPr>
              <w:t>4/2024/NĐ-CP</w:t>
            </w:r>
            <w:r w:rsidRPr="007C6A78">
              <w:rPr>
                <w:sz w:val="26"/>
                <w:szCs w:val="26"/>
                <w:lang w:val="nl-NL"/>
              </w:rPr>
              <w:t>.</w:t>
            </w:r>
          </w:p>
          <w:tbl>
            <w:tblPr>
              <w:tblW w:w="95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09"/>
              <w:gridCol w:w="3634"/>
              <w:gridCol w:w="4092"/>
            </w:tblGrid>
            <w:tr w:rsidR="007C6A78" w:rsidRPr="004A168D" w14:paraId="412C0756" w14:textId="77777777" w:rsidTr="007C6A78">
              <w:trPr>
                <w:cantSplit/>
                <w:trHeight w:val="433"/>
              </w:trPr>
              <w:tc>
                <w:tcPr>
                  <w:tcW w:w="9535" w:type="dxa"/>
                  <w:gridSpan w:val="3"/>
                  <w:vAlign w:val="center"/>
                </w:tcPr>
                <w:p w14:paraId="438785FD" w14:textId="77777777" w:rsidR="007C6A78" w:rsidRPr="004A168D" w:rsidRDefault="007C6A78" w:rsidP="00AD70E3">
                  <w:pPr>
                    <w:widowControl w:val="0"/>
                    <w:spacing w:before="120" w:after="120"/>
                    <w:rPr>
                      <w:b/>
                      <w:bCs/>
                      <w:spacing w:val="-2"/>
                      <w:szCs w:val="24"/>
                    </w:rPr>
                  </w:pPr>
                  <w:r w:rsidRPr="004A168D">
                    <w:rPr>
                      <w:spacing w:val="-2"/>
                      <w:szCs w:val="24"/>
                    </w:rPr>
                    <w:t>Loại thiết bị</w:t>
                  </w:r>
                </w:p>
              </w:tc>
            </w:tr>
            <w:tr w:rsidR="007C6A78" w:rsidRPr="004A168D" w14:paraId="6733E865" w14:textId="77777777" w:rsidTr="007C6A78">
              <w:trPr>
                <w:cantSplit/>
                <w:trHeight w:val="583"/>
              </w:trPr>
              <w:tc>
                <w:tcPr>
                  <w:tcW w:w="1809" w:type="dxa"/>
                  <w:vMerge w:val="restart"/>
                  <w:vAlign w:val="center"/>
                </w:tcPr>
                <w:p w14:paraId="51225292" w14:textId="77777777" w:rsidR="007C6A78" w:rsidRPr="004A168D" w:rsidRDefault="007C6A78" w:rsidP="00AD70E3">
                  <w:pPr>
                    <w:widowControl w:val="0"/>
                    <w:spacing w:before="120" w:after="120"/>
                    <w:jc w:val="left"/>
                    <w:rPr>
                      <w:spacing w:val="-2"/>
                      <w:szCs w:val="24"/>
                    </w:rPr>
                  </w:pPr>
                  <w:r w:rsidRPr="004A168D">
                    <w:rPr>
                      <w:spacing w:val="-2"/>
                      <w:szCs w:val="24"/>
                    </w:rPr>
                    <w:t>Thông tin thiết bị</w:t>
                  </w:r>
                </w:p>
              </w:tc>
              <w:tc>
                <w:tcPr>
                  <w:tcW w:w="3634" w:type="dxa"/>
                  <w:vAlign w:val="center"/>
                </w:tcPr>
                <w:p w14:paraId="2CC68D32" w14:textId="77777777" w:rsidR="007C6A78" w:rsidRPr="004A168D" w:rsidRDefault="007C6A78" w:rsidP="00AD70E3">
                  <w:pPr>
                    <w:widowControl w:val="0"/>
                    <w:spacing w:before="120" w:after="120"/>
                    <w:rPr>
                      <w:spacing w:val="-2"/>
                      <w:szCs w:val="24"/>
                    </w:rPr>
                  </w:pPr>
                  <w:r w:rsidRPr="004A168D">
                    <w:rPr>
                      <w:spacing w:val="-2"/>
                      <w:szCs w:val="24"/>
                    </w:rPr>
                    <w:t>Tên nhà sản xuất</w:t>
                  </w:r>
                </w:p>
              </w:tc>
              <w:tc>
                <w:tcPr>
                  <w:tcW w:w="4092" w:type="dxa"/>
                  <w:vAlign w:val="center"/>
                </w:tcPr>
                <w:p w14:paraId="58238F0E" w14:textId="77777777" w:rsidR="007C6A78" w:rsidRPr="004A168D" w:rsidRDefault="007C6A78" w:rsidP="00AD70E3">
                  <w:pPr>
                    <w:widowControl w:val="0"/>
                    <w:spacing w:before="120" w:after="120"/>
                    <w:rPr>
                      <w:spacing w:val="-2"/>
                      <w:szCs w:val="24"/>
                    </w:rPr>
                  </w:pPr>
                  <w:r w:rsidRPr="004A168D">
                    <w:rPr>
                      <w:spacing w:val="-2"/>
                      <w:szCs w:val="24"/>
                    </w:rPr>
                    <w:t xml:space="preserve">Đời máy (model) </w:t>
                  </w:r>
                </w:p>
              </w:tc>
            </w:tr>
            <w:tr w:rsidR="007C6A78" w:rsidRPr="004A168D" w14:paraId="0A11235E" w14:textId="77777777" w:rsidTr="007C6A78">
              <w:trPr>
                <w:cantSplit/>
                <w:trHeight w:val="538"/>
              </w:trPr>
              <w:tc>
                <w:tcPr>
                  <w:tcW w:w="1809" w:type="dxa"/>
                  <w:vMerge/>
                  <w:vAlign w:val="center"/>
                </w:tcPr>
                <w:p w14:paraId="4D676280" w14:textId="77777777" w:rsidR="007C6A78" w:rsidRPr="004A168D" w:rsidRDefault="007C6A78" w:rsidP="00AD70E3">
                  <w:pPr>
                    <w:widowControl w:val="0"/>
                    <w:spacing w:before="120" w:after="120"/>
                    <w:outlineLvl w:val="2"/>
                    <w:rPr>
                      <w:spacing w:val="-2"/>
                      <w:szCs w:val="24"/>
                    </w:rPr>
                  </w:pPr>
                </w:p>
              </w:tc>
              <w:tc>
                <w:tcPr>
                  <w:tcW w:w="3634" w:type="dxa"/>
                  <w:vAlign w:val="center"/>
                </w:tcPr>
                <w:p w14:paraId="123AB35A" w14:textId="77777777" w:rsidR="007C6A78" w:rsidRPr="004A168D" w:rsidRDefault="007C6A78" w:rsidP="00AD70E3">
                  <w:pPr>
                    <w:widowControl w:val="0"/>
                    <w:spacing w:before="120" w:after="120"/>
                    <w:rPr>
                      <w:spacing w:val="-2"/>
                      <w:szCs w:val="24"/>
                    </w:rPr>
                  </w:pPr>
                  <w:r w:rsidRPr="004A168D">
                    <w:rPr>
                      <w:spacing w:val="-2"/>
                      <w:szCs w:val="24"/>
                    </w:rPr>
                    <w:t>Công suất (*)</w:t>
                  </w:r>
                </w:p>
              </w:tc>
              <w:tc>
                <w:tcPr>
                  <w:tcW w:w="4092" w:type="dxa"/>
                  <w:vAlign w:val="center"/>
                </w:tcPr>
                <w:p w14:paraId="70FF37EB" w14:textId="77777777" w:rsidR="007C6A78" w:rsidRPr="004A168D" w:rsidRDefault="007C6A78" w:rsidP="00AD70E3">
                  <w:pPr>
                    <w:widowControl w:val="0"/>
                    <w:spacing w:before="120" w:after="120"/>
                    <w:rPr>
                      <w:spacing w:val="-2"/>
                      <w:szCs w:val="24"/>
                    </w:rPr>
                  </w:pPr>
                  <w:r w:rsidRPr="004A168D">
                    <w:rPr>
                      <w:spacing w:val="-2"/>
                      <w:szCs w:val="24"/>
                    </w:rPr>
                    <w:t>Năm sản xuất (*)</w:t>
                  </w:r>
                </w:p>
              </w:tc>
            </w:tr>
            <w:tr w:rsidR="007C6A78" w:rsidRPr="004A168D" w14:paraId="1A3EAD17" w14:textId="77777777" w:rsidTr="007C6A78">
              <w:trPr>
                <w:cantSplit/>
                <w:trHeight w:val="854"/>
              </w:trPr>
              <w:tc>
                <w:tcPr>
                  <w:tcW w:w="1809" w:type="dxa"/>
                  <w:vMerge/>
                  <w:vAlign w:val="center"/>
                </w:tcPr>
                <w:p w14:paraId="4E867D54" w14:textId="77777777" w:rsidR="007C6A78" w:rsidRPr="004A168D" w:rsidRDefault="007C6A78" w:rsidP="00AD70E3">
                  <w:pPr>
                    <w:widowControl w:val="0"/>
                    <w:spacing w:before="120" w:after="120"/>
                    <w:outlineLvl w:val="2"/>
                    <w:rPr>
                      <w:spacing w:val="-2"/>
                      <w:szCs w:val="24"/>
                    </w:rPr>
                  </w:pPr>
                </w:p>
              </w:tc>
              <w:tc>
                <w:tcPr>
                  <w:tcW w:w="3634" w:type="dxa"/>
                  <w:vAlign w:val="center"/>
                </w:tcPr>
                <w:p w14:paraId="1882D17D" w14:textId="77777777" w:rsidR="007C6A78" w:rsidRPr="004A168D" w:rsidRDefault="007C6A78" w:rsidP="00AD70E3">
                  <w:pPr>
                    <w:widowControl w:val="0"/>
                    <w:spacing w:before="120" w:after="120"/>
                    <w:rPr>
                      <w:spacing w:val="-2"/>
                      <w:szCs w:val="24"/>
                    </w:rPr>
                  </w:pPr>
                  <w:r w:rsidRPr="004A168D">
                    <w:rPr>
                      <w:spacing w:val="-2"/>
                      <w:szCs w:val="24"/>
                    </w:rPr>
                    <w:t>Tính năng</w:t>
                  </w:r>
                </w:p>
              </w:tc>
              <w:tc>
                <w:tcPr>
                  <w:tcW w:w="4092" w:type="dxa"/>
                  <w:vAlign w:val="center"/>
                </w:tcPr>
                <w:p w14:paraId="6DAB774F" w14:textId="77777777" w:rsidR="007C6A78" w:rsidRPr="004A168D" w:rsidRDefault="007C6A78" w:rsidP="00AD70E3">
                  <w:pPr>
                    <w:widowControl w:val="0"/>
                    <w:spacing w:before="120" w:after="120"/>
                    <w:rPr>
                      <w:spacing w:val="-2"/>
                      <w:szCs w:val="24"/>
                    </w:rPr>
                  </w:pPr>
                  <w:r w:rsidRPr="004A168D">
                    <w:rPr>
                      <w:spacing w:val="-2"/>
                      <w:szCs w:val="24"/>
                    </w:rPr>
                    <w:t>Xuất xứ</w:t>
                  </w:r>
                </w:p>
                <w:p w14:paraId="660CF5CD" w14:textId="77777777" w:rsidR="007C6A78" w:rsidRPr="004A168D" w:rsidRDefault="007C6A78" w:rsidP="00AD70E3">
                  <w:pPr>
                    <w:widowControl w:val="0"/>
                    <w:spacing w:before="120" w:after="120"/>
                    <w:rPr>
                      <w:spacing w:val="-2"/>
                      <w:szCs w:val="24"/>
                    </w:rPr>
                  </w:pPr>
                  <w:r w:rsidRPr="004A168D">
                    <w:rPr>
                      <w:spacing w:val="-2"/>
                      <w:szCs w:val="24"/>
                    </w:rPr>
                    <w:t>Số đăng ký/đăng kiểm (nếu có)</w:t>
                  </w:r>
                </w:p>
              </w:tc>
            </w:tr>
            <w:tr w:rsidR="007C6A78" w:rsidRPr="004A168D" w14:paraId="55F861FD" w14:textId="77777777" w:rsidTr="007C6A78">
              <w:trPr>
                <w:cantSplit/>
                <w:trHeight w:val="443"/>
              </w:trPr>
              <w:tc>
                <w:tcPr>
                  <w:tcW w:w="1809" w:type="dxa"/>
                  <w:vMerge w:val="restart"/>
                  <w:vAlign w:val="center"/>
                </w:tcPr>
                <w:p w14:paraId="7183093E" w14:textId="77777777" w:rsidR="007C6A78" w:rsidRPr="004A168D" w:rsidRDefault="007C6A78" w:rsidP="00AD70E3">
                  <w:pPr>
                    <w:widowControl w:val="0"/>
                    <w:spacing w:before="120" w:after="120"/>
                    <w:rPr>
                      <w:spacing w:val="-2"/>
                      <w:szCs w:val="24"/>
                    </w:rPr>
                  </w:pPr>
                  <w:r w:rsidRPr="004A168D">
                    <w:rPr>
                      <w:spacing w:val="-2"/>
                      <w:szCs w:val="24"/>
                    </w:rPr>
                    <w:t>Hiện trạng</w:t>
                  </w:r>
                </w:p>
              </w:tc>
              <w:tc>
                <w:tcPr>
                  <w:tcW w:w="7726" w:type="dxa"/>
                  <w:gridSpan w:val="2"/>
                  <w:vAlign w:val="center"/>
                </w:tcPr>
                <w:p w14:paraId="4B069113" w14:textId="77777777" w:rsidR="007C6A78" w:rsidRPr="004A168D" w:rsidRDefault="007C6A78" w:rsidP="00AD70E3">
                  <w:pPr>
                    <w:widowControl w:val="0"/>
                    <w:spacing w:before="120" w:after="120"/>
                    <w:rPr>
                      <w:spacing w:val="-2"/>
                      <w:szCs w:val="24"/>
                    </w:rPr>
                  </w:pPr>
                  <w:r w:rsidRPr="004A168D">
                    <w:rPr>
                      <w:spacing w:val="-2"/>
                      <w:szCs w:val="24"/>
                    </w:rPr>
                    <w:t>Địa điểm hiện tại của thiết bị</w:t>
                  </w:r>
                </w:p>
              </w:tc>
            </w:tr>
            <w:tr w:rsidR="007C6A78" w:rsidRPr="004A168D" w14:paraId="435EF065" w14:textId="77777777" w:rsidTr="007C6A78">
              <w:trPr>
                <w:cantSplit/>
                <w:trHeight w:val="513"/>
              </w:trPr>
              <w:tc>
                <w:tcPr>
                  <w:tcW w:w="1809" w:type="dxa"/>
                  <w:vMerge/>
                  <w:vAlign w:val="center"/>
                </w:tcPr>
                <w:p w14:paraId="34D409D1" w14:textId="77777777" w:rsidR="007C6A78" w:rsidRPr="004A168D" w:rsidRDefault="007C6A78" w:rsidP="00AD70E3">
                  <w:pPr>
                    <w:widowControl w:val="0"/>
                    <w:spacing w:before="120" w:after="120"/>
                    <w:outlineLvl w:val="2"/>
                    <w:rPr>
                      <w:spacing w:val="-2"/>
                      <w:szCs w:val="24"/>
                    </w:rPr>
                  </w:pPr>
                </w:p>
              </w:tc>
              <w:tc>
                <w:tcPr>
                  <w:tcW w:w="7726" w:type="dxa"/>
                  <w:gridSpan w:val="2"/>
                  <w:vAlign w:val="center"/>
                </w:tcPr>
                <w:p w14:paraId="458967C6" w14:textId="77777777" w:rsidR="007C6A78" w:rsidRPr="004A168D" w:rsidRDefault="007C6A78" w:rsidP="00AD70E3">
                  <w:pPr>
                    <w:widowControl w:val="0"/>
                    <w:spacing w:before="120" w:after="120"/>
                    <w:rPr>
                      <w:spacing w:val="-2"/>
                      <w:szCs w:val="24"/>
                    </w:rPr>
                  </w:pPr>
                  <w:r w:rsidRPr="004A168D">
                    <w:rPr>
                      <w:spacing w:val="-2"/>
                      <w:szCs w:val="24"/>
                    </w:rPr>
                    <w:t>Thông tin về tình hình huy động, sử dụng thiết bị hiện tại</w:t>
                  </w:r>
                </w:p>
              </w:tc>
            </w:tr>
            <w:tr w:rsidR="007C6A78" w:rsidRPr="004A168D" w14:paraId="25B1EDB0" w14:textId="77777777" w:rsidTr="007C6A78">
              <w:trPr>
                <w:cantSplit/>
                <w:trHeight w:val="930"/>
              </w:trPr>
              <w:tc>
                <w:tcPr>
                  <w:tcW w:w="1809" w:type="dxa"/>
                </w:tcPr>
                <w:p w14:paraId="2C3927E3" w14:textId="77777777" w:rsidR="007C6A78" w:rsidRPr="004A168D" w:rsidRDefault="007C6A78" w:rsidP="00AD70E3">
                  <w:pPr>
                    <w:widowControl w:val="0"/>
                    <w:spacing w:before="120" w:after="120"/>
                    <w:rPr>
                      <w:spacing w:val="-2"/>
                      <w:szCs w:val="24"/>
                    </w:rPr>
                  </w:pPr>
                  <w:r w:rsidRPr="004A168D">
                    <w:rPr>
                      <w:spacing w:val="-2"/>
                      <w:szCs w:val="24"/>
                    </w:rPr>
                    <w:t>Nguồn</w:t>
                  </w:r>
                </w:p>
              </w:tc>
              <w:tc>
                <w:tcPr>
                  <w:tcW w:w="7726" w:type="dxa"/>
                  <w:gridSpan w:val="2"/>
                </w:tcPr>
                <w:p w14:paraId="27BBF719" w14:textId="77777777" w:rsidR="007C6A78" w:rsidRPr="004A168D" w:rsidRDefault="007C6A78" w:rsidP="00AD70E3">
                  <w:pPr>
                    <w:widowControl w:val="0"/>
                    <w:spacing w:before="120" w:after="120"/>
                    <w:rPr>
                      <w:spacing w:val="-2"/>
                      <w:szCs w:val="24"/>
                    </w:rPr>
                  </w:pPr>
                  <w:r w:rsidRPr="004A168D">
                    <w:rPr>
                      <w:spacing w:val="-2"/>
                      <w:szCs w:val="24"/>
                    </w:rPr>
                    <w:t>Nêu rõ nguồn thiết bị</w:t>
                  </w:r>
                </w:p>
                <w:p w14:paraId="7103466E" w14:textId="77777777" w:rsidR="007C6A78" w:rsidRPr="004A168D" w:rsidRDefault="007C6A78" w:rsidP="00AD70E3">
                  <w:pPr>
                    <w:widowControl w:val="0"/>
                    <w:tabs>
                      <w:tab w:val="left" w:pos="-1440"/>
                      <w:tab w:val="left" w:pos="-720"/>
                      <w:tab w:val="left" w:pos="288"/>
                      <w:tab w:val="left" w:pos="1638"/>
                      <w:tab w:val="left" w:pos="2898"/>
                      <w:tab w:val="left" w:pos="4338"/>
                    </w:tabs>
                    <w:spacing w:before="120" w:after="120"/>
                    <w:rPr>
                      <w:spacing w:val="-2"/>
                      <w:szCs w:val="24"/>
                    </w:rPr>
                  </w:pP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Sở hữu của nhà thầu   </w:t>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Đi thuê   </w:t>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Cho thuê</w:t>
                  </w:r>
                  <w:r w:rsidRPr="004A168D">
                    <w:rPr>
                      <w:spacing w:val="-2"/>
                      <w:szCs w:val="24"/>
                    </w:rPr>
                    <w:tab/>
                  </w:r>
                  <w:r w:rsidRPr="004A168D">
                    <w:rPr>
                      <w:spacing w:val="-2"/>
                      <w:szCs w:val="24"/>
                    </w:rPr>
                    <w:fldChar w:fldCharType="begin"/>
                  </w:r>
                  <w:r w:rsidRPr="004A168D">
                    <w:rPr>
                      <w:spacing w:val="-2"/>
                      <w:szCs w:val="24"/>
                    </w:rPr>
                    <w:instrText>symbol 111 \f "Wingdings" \s 12</w:instrText>
                  </w:r>
                  <w:r w:rsidRPr="004A168D">
                    <w:rPr>
                      <w:spacing w:val="-2"/>
                      <w:szCs w:val="24"/>
                    </w:rPr>
                    <w:fldChar w:fldCharType="separate"/>
                  </w:r>
                  <w:r w:rsidRPr="004A168D">
                    <w:rPr>
                      <w:spacing w:val="-2"/>
                      <w:szCs w:val="24"/>
                    </w:rPr>
                    <w:t>o</w:t>
                  </w:r>
                  <w:r w:rsidRPr="004A168D">
                    <w:rPr>
                      <w:spacing w:val="-2"/>
                      <w:szCs w:val="24"/>
                    </w:rPr>
                    <w:fldChar w:fldCharType="end"/>
                  </w:r>
                  <w:r w:rsidRPr="004A168D">
                    <w:rPr>
                      <w:spacing w:val="-2"/>
                      <w:szCs w:val="24"/>
                    </w:rPr>
                    <w:t xml:space="preserve"> Chế tạo đặc biệt</w:t>
                  </w:r>
                </w:p>
              </w:tc>
            </w:tr>
          </w:tbl>
          <w:p w14:paraId="35F83901" w14:textId="77777777" w:rsidR="007C6A78" w:rsidRPr="004A168D" w:rsidRDefault="007C6A78" w:rsidP="00AD70E3">
            <w:pPr>
              <w:spacing w:before="120" w:after="120"/>
              <w:ind w:firstLine="709"/>
              <w:rPr>
                <w:bCs/>
                <w:sz w:val="28"/>
                <w:szCs w:val="28"/>
                <w:lang w:val="nl-NL"/>
              </w:rPr>
            </w:pPr>
            <w:r w:rsidRPr="004A168D">
              <w:rPr>
                <w:bCs/>
                <w:sz w:val="28"/>
                <w:szCs w:val="28"/>
                <w:lang w:val="nl-NL"/>
              </w:rPr>
              <w:t xml:space="preserve">Đối với các thiết bị không thuộc sở hữu của mình thì nhà thầu phải kê khai thêm các thông tin dưới đây: </w:t>
            </w:r>
          </w:p>
          <w:tbl>
            <w:tblPr>
              <w:tblW w:w="95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12"/>
              <w:gridCol w:w="3634"/>
              <w:gridCol w:w="4089"/>
            </w:tblGrid>
            <w:tr w:rsidR="007C6A78" w:rsidRPr="004A168D" w14:paraId="042B8BBD" w14:textId="77777777" w:rsidTr="007C6A78">
              <w:trPr>
                <w:cantSplit/>
                <w:trHeight w:val="513"/>
              </w:trPr>
              <w:tc>
                <w:tcPr>
                  <w:tcW w:w="1812" w:type="dxa"/>
                  <w:vMerge w:val="restart"/>
                  <w:vAlign w:val="center"/>
                </w:tcPr>
                <w:p w14:paraId="0EAF9A75" w14:textId="77777777" w:rsidR="007C6A78" w:rsidRPr="004A168D" w:rsidRDefault="007C6A78" w:rsidP="00AD70E3">
                  <w:pPr>
                    <w:widowControl w:val="0"/>
                    <w:spacing w:before="120" w:after="120"/>
                    <w:rPr>
                      <w:spacing w:val="-2"/>
                      <w:szCs w:val="24"/>
                    </w:rPr>
                  </w:pPr>
                  <w:r w:rsidRPr="004A168D">
                    <w:rPr>
                      <w:spacing w:val="-2"/>
                      <w:szCs w:val="24"/>
                    </w:rPr>
                    <w:t>Chủ sở hữu</w:t>
                  </w:r>
                </w:p>
              </w:tc>
              <w:tc>
                <w:tcPr>
                  <w:tcW w:w="7723" w:type="dxa"/>
                  <w:gridSpan w:val="2"/>
                  <w:vAlign w:val="center"/>
                </w:tcPr>
                <w:p w14:paraId="01C52BBC" w14:textId="77777777" w:rsidR="007C6A78" w:rsidRPr="004A168D" w:rsidRDefault="007C6A78" w:rsidP="00AD70E3">
                  <w:pPr>
                    <w:widowControl w:val="0"/>
                    <w:spacing w:before="120" w:after="120"/>
                    <w:rPr>
                      <w:spacing w:val="-2"/>
                      <w:szCs w:val="24"/>
                    </w:rPr>
                  </w:pPr>
                  <w:r w:rsidRPr="004A168D">
                    <w:rPr>
                      <w:spacing w:val="-2"/>
                      <w:szCs w:val="24"/>
                    </w:rPr>
                    <w:t>Tên chủ sở hữu</w:t>
                  </w:r>
                </w:p>
              </w:tc>
            </w:tr>
            <w:tr w:rsidR="007C6A78" w:rsidRPr="004A168D" w14:paraId="6947B4DE" w14:textId="77777777" w:rsidTr="007C6A78">
              <w:trPr>
                <w:cantSplit/>
                <w:trHeight w:val="513"/>
              </w:trPr>
              <w:tc>
                <w:tcPr>
                  <w:tcW w:w="1812" w:type="dxa"/>
                  <w:vMerge/>
                  <w:vAlign w:val="center"/>
                </w:tcPr>
                <w:p w14:paraId="159C8D3C" w14:textId="77777777" w:rsidR="007C6A78" w:rsidRPr="004A168D" w:rsidRDefault="007C6A78" w:rsidP="00AD70E3">
                  <w:pPr>
                    <w:widowControl w:val="0"/>
                    <w:spacing w:before="120" w:after="120"/>
                    <w:outlineLvl w:val="2"/>
                    <w:rPr>
                      <w:spacing w:val="-2"/>
                      <w:szCs w:val="24"/>
                    </w:rPr>
                  </w:pPr>
                </w:p>
              </w:tc>
              <w:tc>
                <w:tcPr>
                  <w:tcW w:w="7723" w:type="dxa"/>
                  <w:gridSpan w:val="2"/>
                  <w:vAlign w:val="center"/>
                </w:tcPr>
                <w:p w14:paraId="31E2EA6A" w14:textId="77777777" w:rsidR="007C6A78" w:rsidRPr="004A168D" w:rsidRDefault="007C6A78" w:rsidP="00AD70E3">
                  <w:pPr>
                    <w:widowControl w:val="0"/>
                    <w:spacing w:before="120" w:after="120"/>
                    <w:rPr>
                      <w:spacing w:val="-2"/>
                      <w:szCs w:val="24"/>
                    </w:rPr>
                  </w:pPr>
                  <w:r w:rsidRPr="004A168D">
                    <w:rPr>
                      <w:spacing w:val="-2"/>
                      <w:szCs w:val="24"/>
                    </w:rPr>
                    <w:t>Địa chỉ chủ sở hữu</w:t>
                  </w:r>
                </w:p>
              </w:tc>
            </w:tr>
            <w:tr w:rsidR="007C6A78" w:rsidRPr="004A168D" w14:paraId="4384A2FA" w14:textId="77777777" w:rsidTr="007C6A78">
              <w:trPr>
                <w:cantSplit/>
                <w:trHeight w:val="538"/>
              </w:trPr>
              <w:tc>
                <w:tcPr>
                  <w:tcW w:w="1812" w:type="dxa"/>
                  <w:vMerge/>
                  <w:vAlign w:val="center"/>
                </w:tcPr>
                <w:p w14:paraId="7EF28E5C" w14:textId="77777777" w:rsidR="007C6A78" w:rsidRPr="004A168D" w:rsidRDefault="007C6A78" w:rsidP="00AD70E3">
                  <w:pPr>
                    <w:widowControl w:val="0"/>
                    <w:spacing w:before="120" w:after="120"/>
                    <w:outlineLvl w:val="2"/>
                    <w:rPr>
                      <w:spacing w:val="-2"/>
                      <w:szCs w:val="24"/>
                    </w:rPr>
                  </w:pPr>
                </w:p>
              </w:tc>
              <w:tc>
                <w:tcPr>
                  <w:tcW w:w="3634" w:type="dxa"/>
                  <w:vAlign w:val="center"/>
                </w:tcPr>
                <w:p w14:paraId="3A4C628C" w14:textId="77777777" w:rsidR="007C6A78" w:rsidRPr="004A168D" w:rsidRDefault="007C6A78" w:rsidP="00AD70E3">
                  <w:pPr>
                    <w:widowControl w:val="0"/>
                    <w:spacing w:before="120" w:after="120"/>
                    <w:rPr>
                      <w:spacing w:val="-2"/>
                      <w:szCs w:val="24"/>
                    </w:rPr>
                  </w:pPr>
                  <w:r w:rsidRPr="004A168D">
                    <w:rPr>
                      <w:spacing w:val="-2"/>
                      <w:szCs w:val="24"/>
                    </w:rPr>
                    <w:t>Số điện thoại</w:t>
                  </w:r>
                </w:p>
              </w:tc>
              <w:tc>
                <w:tcPr>
                  <w:tcW w:w="4089" w:type="dxa"/>
                  <w:vAlign w:val="center"/>
                </w:tcPr>
                <w:p w14:paraId="1F6D69E8" w14:textId="77777777" w:rsidR="007C6A78" w:rsidRPr="004A168D" w:rsidRDefault="007C6A78" w:rsidP="00AD70E3">
                  <w:pPr>
                    <w:widowControl w:val="0"/>
                    <w:spacing w:before="120" w:after="120"/>
                    <w:rPr>
                      <w:spacing w:val="-2"/>
                      <w:szCs w:val="24"/>
                    </w:rPr>
                  </w:pPr>
                  <w:r w:rsidRPr="004A168D">
                    <w:rPr>
                      <w:spacing w:val="-2"/>
                      <w:szCs w:val="24"/>
                    </w:rPr>
                    <w:t>Tên và chức danh</w:t>
                  </w:r>
                </w:p>
              </w:tc>
            </w:tr>
            <w:tr w:rsidR="007C6A78" w:rsidRPr="004A168D" w14:paraId="6A102AB4" w14:textId="77777777" w:rsidTr="007C6A78">
              <w:trPr>
                <w:cantSplit/>
                <w:trHeight w:val="513"/>
              </w:trPr>
              <w:tc>
                <w:tcPr>
                  <w:tcW w:w="1812" w:type="dxa"/>
                  <w:vMerge/>
                  <w:vAlign w:val="center"/>
                </w:tcPr>
                <w:p w14:paraId="526D256A" w14:textId="77777777" w:rsidR="007C6A78" w:rsidRPr="004A168D" w:rsidRDefault="007C6A78" w:rsidP="00AD70E3">
                  <w:pPr>
                    <w:widowControl w:val="0"/>
                    <w:spacing w:before="120" w:after="120"/>
                    <w:outlineLvl w:val="2"/>
                    <w:rPr>
                      <w:spacing w:val="-2"/>
                      <w:szCs w:val="24"/>
                    </w:rPr>
                  </w:pPr>
                </w:p>
              </w:tc>
              <w:tc>
                <w:tcPr>
                  <w:tcW w:w="3634" w:type="dxa"/>
                  <w:vAlign w:val="center"/>
                </w:tcPr>
                <w:p w14:paraId="4041301F" w14:textId="77777777" w:rsidR="007C6A78" w:rsidRPr="004A168D" w:rsidRDefault="007C6A78" w:rsidP="00AD70E3">
                  <w:pPr>
                    <w:widowControl w:val="0"/>
                    <w:spacing w:before="120" w:after="120"/>
                    <w:rPr>
                      <w:spacing w:val="-2"/>
                      <w:szCs w:val="24"/>
                    </w:rPr>
                  </w:pPr>
                  <w:r w:rsidRPr="004A168D">
                    <w:rPr>
                      <w:spacing w:val="-2"/>
                      <w:szCs w:val="24"/>
                    </w:rPr>
                    <w:t>Số fax</w:t>
                  </w:r>
                </w:p>
              </w:tc>
              <w:tc>
                <w:tcPr>
                  <w:tcW w:w="4089" w:type="dxa"/>
                  <w:vAlign w:val="center"/>
                </w:tcPr>
                <w:p w14:paraId="1FDFDC39" w14:textId="77777777" w:rsidR="007C6A78" w:rsidRPr="004A168D" w:rsidRDefault="007C6A78" w:rsidP="00AD70E3">
                  <w:pPr>
                    <w:widowControl w:val="0"/>
                    <w:spacing w:before="120" w:after="120"/>
                    <w:rPr>
                      <w:spacing w:val="-2"/>
                      <w:szCs w:val="24"/>
                    </w:rPr>
                  </w:pPr>
                  <w:r w:rsidRPr="004A168D">
                    <w:rPr>
                      <w:spacing w:val="-2"/>
                      <w:szCs w:val="24"/>
                    </w:rPr>
                    <w:t>Telex</w:t>
                  </w:r>
                </w:p>
              </w:tc>
            </w:tr>
            <w:tr w:rsidR="007C6A78" w:rsidRPr="004A168D" w14:paraId="73A84402" w14:textId="77777777" w:rsidTr="007C6A78">
              <w:trPr>
                <w:cantSplit/>
                <w:trHeight w:val="538"/>
              </w:trPr>
              <w:tc>
                <w:tcPr>
                  <w:tcW w:w="9535" w:type="dxa"/>
                  <w:gridSpan w:val="3"/>
                  <w:vAlign w:val="center"/>
                </w:tcPr>
                <w:p w14:paraId="09433DD8" w14:textId="77777777" w:rsidR="007C6A78" w:rsidRPr="004A168D" w:rsidRDefault="007C6A78" w:rsidP="00AD70E3">
                  <w:pPr>
                    <w:widowControl w:val="0"/>
                    <w:spacing w:before="120" w:after="120"/>
                    <w:rPr>
                      <w:spacing w:val="-2"/>
                      <w:szCs w:val="24"/>
                    </w:rPr>
                  </w:pPr>
                  <w:r w:rsidRPr="004A168D">
                    <w:rPr>
                      <w:spacing w:val="-2"/>
                      <w:szCs w:val="24"/>
                    </w:rPr>
                    <w:t xml:space="preserve">Thông tin chi tiết về thỏa thuận thuê/cho thuê/chế tạo thiết bị cụ thể cho dự án </w:t>
                  </w:r>
                </w:p>
              </w:tc>
            </w:tr>
          </w:tbl>
          <w:p w14:paraId="1945F7F1" w14:textId="77777777" w:rsidR="007C6A78" w:rsidRPr="004A168D" w:rsidRDefault="007C6A78" w:rsidP="00AD70E3">
            <w:pPr>
              <w:spacing w:before="120" w:after="120"/>
              <w:ind w:firstLine="601"/>
              <w:rPr>
                <w:sz w:val="28"/>
                <w:szCs w:val="28"/>
              </w:rPr>
            </w:pPr>
          </w:p>
        </w:tc>
      </w:tr>
    </w:tbl>
    <w:p w14:paraId="030E3ABC" w14:textId="77777777" w:rsidR="007C6A78" w:rsidRDefault="007C6A78" w:rsidP="00892036">
      <w:pPr>
        <w:spacing w:before="120" w:after="120"/>
        <w:ind w:firstLine="709"/>
        <w:rPr>
          <w:b/>
          <w:sz w:val="26"/>
          <w:szCs w:val="26"/>
          <w:lang w:val="nl-NL"/>
        </w:rPr>
        <w:sectPr w:rsidR="007C6A78" w:rsidSect="007C6A78">
          <w:pgSz w:w="11907" w:h="16839" w:code="9"/>
          <w:pgMar w:top="1138" w:right="1138" w:bottom="1138" w:left="994" w:header="734" w:footer="734" w:gutter="0"/>
          <w:cols w:space="720"/>
          <w:docGrid w:linePitch="360"/>
        </w:sectPr>
      </w:pPr>
    </w:p>
    <w:p w14:paraId="53F001CE" w14:textId="77777777" w:rsidR="007C6A78" w:rsidRPr="004A168D" w:rsidRDefault="007C6A78" w:rsidP="007C6A78">
      <w:pPr>
        <w:spacing w:before="120" w:after="120"/>
        <w:ind w:firstLine="567"/>
        <w:jc w:val="right"/>
        <w:outlineLvl w:val="1"/>
        <w:rPr>
          <w:b/>
          <w:sz w:val="28"/>
          <w:szCs w:val="28"/>
          <w:lang w:val="nl-NL"/>
        </w:rPr>
      </w:pPr>
      <w:r w:rsidRPr="004A168D">
        <w:rPr>
          <w:b/>
          <w:sz w:val="28"/>
          <w:szCs w:val="28"/>
          <w:lang w:val="nl-NL"/>
        </w:rPr>
        <w:t>Mẫu số 07</w:t>
      </w:r>
      <w:r w:rsidRPr="007C6A78">
        <w:rPr>
          <w:b/>
          <w:i/>
          <w:sz w:val="28"/>
          <w:szCs w:val="28"/>
          <w:lang w:val="nl-NL"/>
        </w:rPr>
        <w:t xml:space="preserve"> (Scan đính kèm)</w:t>
      </w:r>
    </w:p>
    <w:p w14:paraId="39822EEE" w14:textId="77777777" w:rsidR="007C6A78" w:rsidRPr="004A168D" w:rsidRDefault="007C6A78" w:rsidP="007C6A78">
      <w:pPr>
        <w:spacing w:before="120" w:after="120"/>
        <w:ind w:right="284" w:firstLine="567"/>
        <w:jc w:val="right"/>
        <w:rPr>
          <w:b/>
          <w:sz w:val="28"/>
          <w:szCs w:val="28"/>
          <w:lang w:val="nl-NL"/>
        </w:rPr>
      </w:pPr>
    </w:p>
    <w:p w14:paraId="524F2AF0" w14:textId="77777777" w:rsidR="007C6A78" w:rsidRPr="004A168D" w:rsidRDefault="007C6A78" w:rsidP="00880D70">
      <w:pPr>
        <w:tabs>
          <w:tab w:val="left" w:pos="9450"/>
        </w:tabs>
        <w:spacing w:before="120" w:after="120"/>
        <w:ind w:left="360" w:right="55"/>
        <w:jc w:val="center"/>
        <w:rPr>
          <w:b/>
          <w:sz w:val="28"/>
          <w:szCs w:val="28"/>
          <w:vertAlign w:val="superscript"/>
          <w:lang w:val="nl-NL"/>
        </w:rPr>
      </w:pPr>
      <w:r w:rsidRPr="004A168D">
        <w:rPr>
          <w:b/>
          <w:sz w:val="28"/>
          <w:szCs w:val="28"/>
          <w:lang w:val="nl-NL"/>
        </w:rPr>
        <w:t>HỢP ĐỒNG CUNG CẤP DỊCH VỤ PHI TƯ VẤN KHÔNG HOÀN THÀNH DO LỖI CỦA NHÀ THẦU</w:t>
      </w:r>
      <w:r w:rsidR="00CB0541">
        <w:rPr>
          <w:b/>
          <w:sz w:val="28"/>
          <w:szCs w:val="28"/>
          <w:lang w:val="nl-NL"/>
        </w:rPr>
        <w:t xml:space="preserve"> TRONG QUÁ KHỨ</w:t>
      </w:r>
      <w:r w:rsidRPr="004A168D">
        <w:rPr>
          <w:b/>
          <w:sz w:val="28"/>
          <w:szCs w:val="28"/>
          <w:vertAlign w:val="superscript"/>
          <w:lang w:val="nl-NL"/>
        </w:rPr>
        <w:t>(1)</w:t>
      </w:r>
    </w:p>
    <w:p w14:paraId="422F2828" w14:textId="77777777" w:rsidR="007C6A78" w:rsidRPr="004A168D" w:rsidRDefault="007C6A78" w:rsidP="007C6A78">
      <w:pPr>
        <w:spacing w:before="120" w:after="120"/>
        <w:ind w:right="284" w:firstLine="567"/>
        <w:jc w:val="center"/>
        <w:rPr>
          <w:b/>
          <w:sz w:val="28"/>
          <w:szCs w:val="28"/>
          <w:lang w:val="nl-NL"/>
        </w:rPr>
      </w:pPr>
    </w:p>
    <w:p w14:paraId="262460BF" w14:textId="77777777" w:rsidR="007C6A78" w:rsidRPr="004A168D" w:rsidRDefault="007C6A78" w:rsidP="007C6A78">
      <w:pPr>
        <w:widowControl w:val="0"/>
        <w:spacing w:before="120" w:after="120"/>
        <w:ind w:right="284"/>
        <w:jc w:val="left"/>
        <w:rPr>
          <w:rFonts w:eastAsia="Calibri"/>
          <w:spacing w:val="-4"/>
          <w:sz w:val="28"/>
          <w:szCs w:val="28"/>
          <w:lang w:val="es-ES_tradnl"/>
        </w:rPr>
      </w:pPr>
      <w:r w:rsidRPr="004A168D">
        <w:rPr>
          <w:rFonts w:eastAsia="Calibri"/>
          <w:spacing w:val="-4"/>
          <w:sz w:val="28"/>
          <w:szCs w:val="28"/>
          <w:lang w:val="es-ES_tradnl"/>
        </w:rPr>
        <w:t xml:space="preserve">Tên nhà thầu: </w:t>
      </w:r>
      <w:r w:rsidRPr="004A168D">
        <w:rPr>
          <w:rFonts w:eastAsia="Calibri"/>
          <w:i/>
          <w:iCs/>
          <w:spacing w:val="-6"/>
          <w:sz w:val="28"/>
          <w:szCs w:val="28"/>
          <w:lang w:val="es-ES_tradnl"/>
        </w:rPr>
        <w:t>________________</w:t>
      </w:r>
      <w:r w:rsidRPr="004A168D">
        <w:rPr>
          <w:rFonts w:eastAsia="Calibri"/>
          <w:spacing w:val="-4"/>
          <w:sz w:val="28"/>
          <w:szCs w:val="28"/>
          <w:lang w:val="es-ES_tradnl"/>
        </w:rPr>
        <w:br/>
        <w:t xml:space="preserve">Ngày: </w:t>
      </w:r>
      <w:r w:rsidRPr="004A168D">
        <w:rPr>
          <w:rFonts w:eastAsia="Calibri"/>
          <w:i/>
          <w:iCs/>
          <w:spacing w:val="-6"/>
          <w:sz w:val="28"/>
          <w:szCs w:val="28"/>
          <w:lang w:val="es-ES_tradnl"/>
        </w:rPr>
        <w:t>______________________</w:t>
      </w:r>
      <w:r w:rsidRPr="004A168D">
        <w:rPr>
          <w:rFonts w:eastAsia="Calibri"/>
          <w:i/>
          <w:iCs/>
          <w:spacing w:val="-6"/>
          <w:sz w:val="28"/>
          <w:szCs w:val="28"/>
          <w:lang w:val="es-ES_tradnl"/>
        </w:rPr>
        <w:br/>
      </w:r>
      <w:r w:rsidRPr="004A168D">
        <w:rPr>
          <w:rFonts w:eastAsia="Calibri"/>
          <w:spacing w:val="-4"/>
          <w:sz w:val="28"/>
          <w:szCs w:val="28"/>
          <w:lang w:val="es-ES_tradnl"/>
        </w:rPr>
        <w:t>Tên thành viên của nhà thầu liên danh (nếu có):_________________________</w:t>
      </w:r>
      <w:r w:rsidRPr="004A168D">
        <w:rPr>
          <w:rFonts w:eastAsia="Calibri"/>
          <w:i/>
          <w:iCs/>
          <w:spacing w:val="-6"/>
          <w:sz w:val="28"/>
          <w:szCs w:val="28"/>
          <w:lang w:val="es-ES_tradnl"/>
        </w:rPr>
        <w:br/>
      </w:r>
    </w:p>
    <w:tbl>
      <w:tblPr>
        <w:tblW w:w="5000" w:type="pct"/>
        <w:tblCellMar>
          <w:left w:w="0" w:type="dxa"/>
          <w:right w:w="0" w:type="dxa"/>
        </w:tblCellMar>
        <w:tblLook w:val="0000" w:firstRow="0" w:lastRow="0" w:firstColumn="0" w:lastColumn="0" w:noHBand="0" w:noVBand="0"/>
      </w:tblPr>
      <w:tblGrid>
        <w:gridCol w:w="875"/>
        <w:gridCol w:w="1458"/>
        <w:gridCol w:w="5248"/>
        <w:gridCol w:w="2188"/>
      </w:tblGrid>
      <w:tr w:rsidR="007C6A78" w:rsidRPr="004A168D" w14:paraId="0CCB6BEC" w14:textId="77777777" w:rsidTr="00AD70E3">
        <w:tc>
          <w:tcPr>
            <w:tcW w:w="5000" w:type="pct"/>
            <w:gridSpan w:val="4"/>
            <w:tcBorders>
              <w:top w:val="single" w:sz="2" w:space="0" w:color="auto"/>
              <w:left w:val="single" w:sz="2" w:space="0" w:color="auto"/>
              <w:bottom w:val="single" w:sz="2" w:space="0" w:color="auto"/>
              <w:right w:val="single" w:sz="2" w:space="0" w:color="auto"/>
            </w:tcBorders>
            <w:shd w:val="clear" w:color="auto" w:fill="E2EFD9"/>
          </w:tcPr>
          <w:p w14:paraId="5CA04D89" w14:textId="77777777" w:rsidR="007C6A78" w:rsidRPr="004A168D" w:rsidRDefault="007C6A78" w:rsidP="00AD70E3">
            <w:pPr>
              <w:widowControl w:val="0"/>
              <w:spacing w:before="120" w:after="120"/>
              <w:ind w:left="142"/>
              <w:jc w:val="left"/>
              <w:rPr>
                <w:rFonts w:eastAsia="Calibri"/>
                <w:b/>
                <w:spacing w:val="-4"/>
                <w:szCs w:val="24"/>
                <w:lang w:val="es-ES_tradnl"/>
              </w:rPr>
            </w:pPr>
            <w:r w:rsidRPr="004A168D">
              <w:rPr>
                <w:rFonts w:eastAsia="Calibri"/>
                <w:b/>
                <w:spacing w:val="-4"/>
                <w:szCs w:val="24"/>
                <w:lang w:val="es-ES_tradnl"/>
              </w:rPr>
              <w:t xml:space="preserve">Các hợp đồng cung cấp dịch vụ phi tư vấn không hoàn thành do lỗi của nhà thầu trong quá khứ theo quy định tại khoản 2.1 Mục 2 Chương III </w:t>
            </w:r>
          </w:p>
        </w:tc>
      </w:tr>
      <w:tr w:rsidR="007C6A78" w:rsidRPr="004A168D" w14:paraId="6D603F7C" w14:textId="77777777" w:rsidTr="00AD70E3">
        <w:tc>
          <w:tcPr>
            <w:tcW w:w="5000" w:type="pct"/>
            <w:gridSpan w:val="4"/>
            <w:tcBorders>
              <w:top w:val="single" w:sz="2" w:space="0" w:color="auto"/>
              <w:left w:val="single" w:sz="2" w:space="0" w:color="auto"/>
              <w:bottom w:val="single" w:sz="2" w:space="0" w:color="auto"/>
              <w:right w:val="single" w:sz="2" w:space="0" w:color="auto"/>
            </w:tcBorders>
          </w:tcPr>
          <w:p w14:paraId="72F7E677" w14:textId="77777777" w:rsidR="007C6A78" w:rsidRPr="004A168D" w:rsidRDefault="007C6A78" w:rsidP="00AD70E3">
            <w:pPr>
              <w:widowControl w:val="0"/>
              <w:spacing w:before="120" w:after="120"/>
              <w:ind w:left="476" w:right="141" w:hanging="334"/>
              <w:rPr>
                <w:rFonts w:eastAsia="Calibri"/>
                <w:spacing w:val="-4"/>
                <w:szCs w:val="24"/>
                <w:lang w:val="es-ES_tradnl"/>
              </w:rPr>
            </w:pPr>
            <w:r w:rsidRPr="004A168D">
              <w:rPr>
                <w:rFonts w:eastAsia="MS Mincho"/>
                <w:spacing w:val="-2"/>
                <w:szCs w:val="24"/>
              </w:rPr>
              <w:sym w:font="Wingdings" w:char="F0A8"/>
            </w:r>
            <w:r w:rsidRPr="004A168D">
              <w:rPr>
                <w:rFonts w:eastAsia="MS Mincho"/>
                <w:spacing w:val="-2"/>
                <w:szCs w:val="24"/>
                <w:lang w:val="es-ES_tradnl"/>
              </w:rPr>
              <w:tab/>
            </w:r>
            <w:r w:rsidRPr="004A168D">
              <w:rPr>
                <w:rFonts w:eastAsia="Calibri"/>
                <w:spacing w:val="-6"/>
                <w:szCs w:val="24"/>
                <w:lang w:val="es-ES_tradnl"/>
              </w:rPr>
              <w:t xml:space="preserve">Không có hợp đồng </w:t>
            </w:r>
            <w:r w:rsidRPr="004A168D">
              <w:rPr>
                <w:rFonts w:eastAsia="Calibri"/>
                <w:bCs/>
                <w:spacing w:val="-4"/>
                <w:szCs w:val="24"/>
                <w:lang w:val="es-ES_tradnl"/>
              </w:rPr>
              <w:t xml:space="preserve">cung cấp dịch vụ phi tư vấn </w:t>
            </w:r>
            <w:r w:rsidRPr="004A168D">
              <w:rPr>
                <w:rFonts w:eastAsia="Calibri"/>
                <w:spacing w:val="-6"/>
                <w:szCs w:val="24"/>
                <w:lang w:val="es-ES_tradnl"/>
              </w:rPr>
              <w:t xml:space="preserve">không hoàn thành do lỗi của nhà thầu kể từ ngày 01 tháng 01 năm__ </w:t>
            </w:r>
            <w:r w:rsidRPr="004A168D">
              <w:rPr>
                <w:rFonts w:eastAsia="Calibri"/>
                <w:i/>
                <w:spacing w:val="-6"/>
                <w:szCs w:val="24"/>
                <w:lang w:val="es-ES_tradnl"/>
              </w:rPr>
              <w:t xml:space="preserve">[ghi năm] </w:t>
            </w:r>
            <w:r w:rsidRPr="004A168D">
              <w:rPr>
                <w:rFonts w:eastAsia="Calibri"/>
                <w:spacing w:val="-4"/>
                <w:szCs w:val="24"/>
                <w:lang w:val="es-ES_tradnl"/>
              </w:rPr>
              <w:t>theo quy định tại tiêu chí đánh giá 1 trong Bảng tiêu chuẩn đánh giá về năng lực và kinh nghiệm thuộc Mục 2.1 Chương III.</w:t>
            </w:r>
          </w:p>
          <w:p w14:paraId="2B516A1A" w14:textId="77777777" w:rsidR="007C6A78" w:rsidRPr="004A168D" w:rsidRDefault="007C6A78" w:rsidP="00AD70E3">
            <w:pPr>
              <w:widowControl w:val="0"/>
              <w:spacing w:before="120" w:after="120"/>
              <w:ind w:left="476" w:right="141" w:hanging="334"/>
              <w:rPr>
                <w:rFonts w:eastAsia="Calibri"/>
                <w:spacing w:val="-4"/>
                <w:szCs w:val="24"/>
                <w:lang w:val="es-ES_tradnl"/>
              </w:rPr>
            </w:pPr>
            <w:r w:rsidRPr="004A168D">
              <w:rPr>
                <w:rFonts w:eastAsia="MS Mincho"/>
                <w:spacing w:val="-2"/>
                <w:szCs w:val="24"/>
              </w:rPr>
              <w:sym w:font="Wingdings" w:char="F0A8"/>
            </w:r>
            <w:r w:rsidRPr="004A168D">
              <w:rPr>
                <w:rFonts w:eastAsia="Calibri"/>
                <w:spacing w:val="-4"/>
                <w:szCs w:val="24"/>
                <w:lang w:val="es-ES_tradnl"/>
              </w:rPr>
              <w:tab/>
              <w:t xml:space="preserve">Có hợp đồng </w:t>
            </w:r>
            <w:r w:rsidRPr="004A168D">
              <w:rPr>
                <w:rFonts w:eastAsia="Calibri"/>
                <w:bCs/>
                <w:spacing w:val="-4"/>
                <w:szCs w:val="24"/>
                <w:lang w:val="es-ES_tradnl"/>
              </w:rPr>
              <w:t xml:space="preserve">cung cấp dịch vụ phi tư vấn </w:t>
            </w:r>
            <w:r w:rsidRPr="004A168D">
              <w:rPr>
                <w:rFonts w:eastAsia="Calibri"/>
                <w:spacing w:val="-4"/>
                <w:szCs w:val="24"/>
                <w:lang w:val="es-ES_tradnl"/>
              </w:rPr>
              <w:t xml:space="preserve">không hoàn thành do lỗi của nhà thầu tính từ ngày 01 tháng 01 năm___ </w:t>
            </w:r>
            <w:r w:rsidRPr="004A168D">
              <w:rPr>
                <w:rFonts w:eastAsia="Calibri"/>
                <w:i/>
                <w:spacing w:val="-6"/>
                <w:szCs w:val="24"/>
                <w:lang w:val="es-ES_tradnl"/>
              </w:rPr>
              <w:t xml:space="preserve">[ghi năm] </w:t>
            </w:r>
            <w:r w:rsidRPr="004A168D">
              <w:rPr>
                <w:rFonts w:eastAsia="Calibri"/>
                <w:spacing w:val="-4"/>
                <w:szCs w:val="24"/>
                <w:lang w:val="es-ES_tradnl"/>
              </w:rPr>
              <w:t>theo quy định tại tiêu chí đánh giá 1 trong Bảng tiêu chuẩn đánh giá về năng lực và kinh nghiệm thuộc Mục 2.1 Chương III.</w:t>
            </w:r>
          </w:p>
        </w:tc>
      </w:tr>
      <w:tr w:rsidR="007C6A78" w:rsidRPr="004A168D" w14:paraId="29816368" w14:textId="77777777" w:rsidTr="00AD70E3">
        <w:tc>
          <w:tcPr>
            <w:tcW w:w="448" w:type="pct"/>
            <w:tcBorders>
              <w:top w:val="single" w:sz="2" w:space="0" w:color="auto"/>
              <w:left w:val="single" w:sz="2" w:space="0" w:color="auto"/>
              <w:bottom w:val="single" w:sz="2" w:space="0" w:color="auto"/>
              <w:right w:val="single" w:sz="2" w:space="0" w:color="auto"/>
            </w:tcBorders>
          </w:tcPr>
          <w:p w14:paraId="2070624C" w14:textId="77777777" w:rsidR="007C6A78" w:rsidRPr="004A168D" w:rsidRDefault="007C6A78" w:rsidP="00AD70E3">
            <w:pPr>
              <w:widowControl w:val="0"/>
              <w:spacing w:before="120" w:after="120"/>
              <w:ind w:left="142"/>
              <w:jc w:val="center"/>
              <w:rPr>
                <w:rFonts w:eastAsia="Calibri"/>
                <w:b/>
                <w:bCs/>
                <w:spacing w:val="-4"/>
                <w:szCs w:val="24"/>
              </w:rPr>
            </w:pPr>
            <w:r w:rsidRPr="004A168D">
              <w:rPr>
                <w:rFonts w:eastAsia="Calibri"/>
                <w:b/>
                <w:bCs/>
                <w:spacing w:val="-4"/>
                <w:szCs w:val="24"/>
                <w:lang w:val="es-ES_tradnl"/>
              </w:rPr>
              <w:t>Năm</w:t>
            </w:r>
          </w:p>
        </w:tc>
        <w:tc>
          <w:tcPr>
            <w:tcW w:w="746" w:type="pct"/>
            <w:tcBorders>
              <w:top w:val="single" w:sz="2" w:space="0" w:color="auto"/>
              <w:left w:val="single" w:sz="2" w:space="0" w:color="auto"/>
              <w:bottom w:val="single" w:sz="2" w:space="0" w:color="auto"/>
              <w:right w:val="single" w:sz="2" w:space="0" w:color="auto"/>
            </w:tcBorders>
          </w:tcPr>
          <w:p w14:paraId="1277C6F8" w14:textId="77777777" w:rsidR="007C6A78" w:rsidRPr="004A168D" w:rsidRDefault="007C6A78" w:rsidP="00AD70E3">
            <w:pPr>
              <w:widowControl w:val="0"/>
              <w:spacing w:before="120" w:after="120"/>
              <w:ind w:left="142" w:right="57"/>
              <w:jc w:val="center"/>
              <w:rPr>
                <w:rFonts w:eastAsia="Calibri"/>
                <w:b/>
                <w:bCs/>
                <w:spacing w:val="-4"/>
                <w:szCs w:val="24"/>
              </w:rPr>
            </w:pPr>
            <w:r w:rsidRPr="004A168D">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1818C4E7" w14:textId="77777777" w:rsidR="007C6A78" w:rsidRPr="004A168D" w:rsidRDefault="007C6A78" w:rsidP="00AD70E3">
            <w:pPr>
              <w:widowControl w:val="0"/>
              <w:spacing w:before="120" w:after="120"/>
              <w:jc w:val="center"/>
              <w:rPr>
                <w:rFonts w:eastAsia="Calibri"/>
                <w:b/>
                <w:bCs/>
                <w:spacing w:val="-4"/>
                <w:szCs w:val="24"/>
              </w:rPr>
            </w:pPr>
            <w:r w:rsidRPr="004A168D">
              <w:rPr>
                <w:rFonts w:eastAsia="Calibri"/>
                <w:b/>
                <w:bCs/>
                <w:spacing w:val="-4"/>
                <w:szCs w:val="24"/>
              </w:rPr>
              <w:t>Mô tả hợp đồng</w:t>
            </w:r>
          </w:p>
          <w:p w14:paraId="09469D39" w14:textId="77777777" w:rsidR="007C6A78" w:rsidRPr="004A168D" w:rsidRDefault="007C6A78" w:rsidP="00AD70E3">
            <w:pPr>
              <w:widowControl w:val="0"/>
              <w:spacing w:before="120" w:after="120"/>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750A5C3C" w14:textId="77777777" w:rsidR="007C6A78" w:rsidRPr="004A168D" w:rsidRDefault="007C6A78" w:rsidP="00AD70E3">
            <w:pPr>
              <w:widowControl w:val="0"/>
              <w:spacing w:before="120" w:after="120"/>
              <w:ind w:left="171" w:right="57"/>
              <w:jc w:val="center"/>
              <w:rPr>
                <w:rFonts w:eastAsia="Calibri"/>
                <w:i/>
                <w:iCs/>
                <w:spacing w:val="-6"/>
                <w:szCs w:val="24"/>
              </w:rPr>
            </w:pPr>
            <w:r w:rsidRPr="004A168D">
              <w:rPr>
                <w:rFonts w:eastAsia="Calibri"/>
                <w:b/>
                <w:bCs/>
                <w:spacing w:val="-4"/>
                <w:szCs w:val="24"/>
              </w:rPr>
              <w:t xml:space="preserve">Tổng giá trị hợp đồng </w:t>
            </w:r>
            <w:r w:rsidRPr="004A168D">
              <w:rPr>
                <w:rFonts w:eastAsia="Calibri"/>
                <w:bCs/>
                <w:spacing w:val="-4"/>
                <w:szCs w:val="24"/>
              </w:rPr>
              <w:t>(giá trị, loại đồng tiền, tỷ giá hối đoái, giá trị tương đương bằng VND)</w:t>
            </w:r>
          </w:p>
        </w:tc>
      </w:tr>
      <w:tr w:rsidR="007C6A78" w:rsidRPr="004A168D" w14:paraId="7EFF1D36" w14:textId="77777777" w:rsidTr="00AD70E3">
        <w:tc>
          <w:tcPr>
            <w:tcW w:w="448" w:type="pct"/>
            <w:tcBorders>
              <w:top w:val="single" w:sz="2" w:space="0" w:color="auto"/>
              <w:left w:val="single" w:sz="2" w:space="0" w:color="auto"/>
              <w:bottom w:val="single" w:sz="2" w:space="0" w:color="auto"/>
              <w:right w:val="single" w:sz="2" w:space="0" w:color="auto"/>
            </w:tcBorders>
          </w:tcPr>
          <w:p w14:paraId="63CF5F20" w14:textId="77777777" w:rsidR="007C6A78" w:rsidRPr="004A168D" w:rsidRDefault="007C6A78" w:rsidP="00AD70E3">
            <w:pPr>
              <w:widowControl w:val="0"/>
              <w:spacing w:before="120" w:after="120"/>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2581405E" w14:textId="77777777" w:rsidR="007C6A78" w:rsidRPr="004A168D" w:rsidRDefault="007C6A78" w:rsidP="00AD70E3">
            <w:pPr>
              <w:widowControl w:val="0"/>
              <w:spacing w:before="120" w:after="120"/>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6A8F25A5" w14:textId="77777777" w:rsidR="007C6A78" w:rsidRPr="004A168D" w:rsidRDefault="007C6A78" w:rsidP="00AD70E3">
            <w:pPr>
              <w:widowControl w:val="0"/>
              <w:spacing w:before="120" w:after="120"/>
              <w:ind w:left="196" w:right="170"/>
              <w:rPr>
                <w:rFonts w:eastAsia="Calibri"/>
                <w:spacing w:val="-4"/>
                <w:szCs w:val="24"/>
              </w:rPr>
            </w:pPr>
            <w:r w:rsidRPr="004A168D">
              <w:rPr>
                <w:rFonts w:eastAsia="Calibri"/>
                <w:spacing w:val="-4"/>
                <w:szCs w:val="24"/>
              </w:rPr>
              <w:t>Mô tả hợp đồng: __________________</w:t>
            </w:r>
          </w:p>
          <w:p w14:paraId="10A4206F" w14:textId="77777777" w:rsidR="007C6A78" w:rsidRPr="004A168D" w:rsidRDefault="007C6A78" w:rsidP="00AD70E3">
            <w:pPr>
              <w:widowControl w:val="0"/>
              <w:spacing w:before="120" w:after="120"/>
              <w:ind w:left="196" w:right="170"/>
              <w:rPr>
                <w:rFonts w:eastAsia="Calibri"/>
                <w:spacing w:val="-4"/>
                <w:szCs w:val="24"/>
              </w:rPr>
            </w:pPr>
            <w:r w:rsidRPr="004A168D">
              <w:rPr>
                <w:rFonts w:eastAsia="Calibri"/>
                <w:spacing w:val="-4"/>
                <w:szCs w:val="24"/>
              </w:rPr>
              <w:t>Tên Chủ đầu tư: ___________________</w:t>
            </w:r>
          </w:p>
          <w:p w14:paraId="037CEE9C" w14:textId="77777777" w:rsidR="007C6A78" w:rsidRPr="004A168D" w:rsidRDefault="007C6A78" w:rsidP="00AD70E3">
            <w:pPr>
              <w:widowControl w:val="0"/>
              <w:spacing w:before="120" w:after="120"/>
              <w:ind w:left="196" w:right="170"/>
              <w:rPr>
                <w:rFonts w:eastAsia="Calibri"/>
                <w:spacing w:val="-4"/>
                <w:szCs w:val="24"/>
              </w:rPr>
            </w:pPr>
            <w:r w:rsidRPr="004A168D">
              <w:rPr>
                <w:rFonts w:eastAsia="Calibri"/>
                <w:spacing w:val="-4"/>
                <w:szCs w:val="24"/>
              </w:rPr>
              <w:t>Địa chỉ: _________________________</w:t>
            </w:r>
          </w:p>
          <w:p w14:paraId="6ADA978F" w14:textId="77777777" w:rsidR="007C6A78" w:rsidRPr="004A168D" w:rsidRDefault="007C6A78" w:rsidP="00AD70E3">
            <w:pPr>
              <w:widowControl w:val="0"/>
              <w:spacing w:before="120" w:after="120"/>
              <w:ind w:left="196" w:right="170"/>
              <w:jc w:val="left"/>
              <w:rPr>
                <w:rFonts w:eastAsia="Calibri"/>
                <w:szCs w:val="24"/>
              </w:rPr>
            </w:pPr>
            <w:r w:rsidRPr="004A168D">
              <w:rPr>
                <w:rFonts w:eastAsia="Calibri"/>
                <w:spacing w:val="-4"/>
                <w:szCs w:val="24"/>
              </w:rPr>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tcPr>
          <w:p w14:paraId="5EF52E53" w14:textId="77777777" w:rsidR="007C6A78" w:rsidRPr="004A168D" w:rsidRDefault="007C6A78" w:rsidP="00AD70E3">
            <w:pPr>
              <w:widowControl w:val="0"/>
              <w:spacing w:before="120" w:after="120"/>
              <w:outlineLvl w:val="2"/>
              <w:rPr>
                <w:rFonts w:eastAsia="Calibri"/>
                <w:szCs w:val="24"/>
              </w:rPr>
            </w:pPr>
          </w:p>
        </w:tc>
      </w:tr>
    </w:tbl>
    <w:p w14:paraId="1C109283" w14:textId="77777777" w:rsidR="007C6A78" w:rsidRPr="004A168D" w:rsidRDefault="007C6A78" w:rsidP="007C6A78">
      <w:pPr>
        <w:widowControl w:val="0"/>
        <w:tabs>
          <w:tab w:val="left" w:pos="142"/>
        </w:tabs>
        <w:spacing w:before="120" w:after="120"/>
        <w:ind w:firstLine="567"/>
        <w:rPr>
          <w:rFonts w:eastAsia="Calibri"/>
          <w:iCs/>
          <w:spacing w:val="-8"/>
          <w:sz w:val="26"/>
          <w:szCs w:val="28"/>
          <w:lang w:val="sv-SE"/>
        </w:rPr>
      </w:pPr>
      <w:r w:rsidRPr="004A168D">
        <w:rPr>
          <w:rFonts w:eastAsia="Calibri"/>
          <w:iCs/>
          <w:spacing w:val="-8"/>
          <w:sz w:val="26"/>
          <w:szCs w:val="28"/>
          <w:lang w:val="sv-SE"/>
        </w:rPr>
        <w:t>Ghi chú:</w:t>
      </w:r>
    </w:p>
    <w:p w14:paraId="42D162AA" w14:textId="77777777" w:rsidR="007C6A78" w:rsidRPr="004A168D" w:rsidRDefault="007C6A78" w:rsidP="007C6A78">
      <w:pPr>
        <w:spacing w:before="120" w:after="120" w:line="264" w:lineRule="auto"/>
        <w:ind w:firstLine="709"/>
        <w:rPr>
          <w:bCs/>
          <w:sz w:val="26"/>
          <w:szCs w:val="28"/>
          <w:lang w:val="nl-NL"/>
        </w:rPr>
      </w:pPr>
      <w:r w:rsidRPr="004A168D">
        <w:rPr>
          <w:bCs/>
          <w:sz w:val="26"/>
          <w:szCs w:val="28"/>
          <w:lang w:val="nl-NL"/>
        </w:rPr>
        <w:t>(1) Nhà thầu phải kê khai chính xác, trung thực các hợp đồng cung cấp dịch vụ phi tư vấn</w:t>
      </w:r>
      <w:r w:rsidRPr="004A168D">
        <w:rPr>
          <w:rFonts w:eastAsia="Calibri"/>
          <w:spacing w:val="-6"/>
          <w:szCs w:val="24"/>
          <w:lang w:val="es-ES_tradnl"/>
        </w:rPr>
        <w:t xml:space="preserve"> </w:t>
      </w:r>
      <w:r w:rsidRPr="004A168D">
        <w:rPr>
          <w:bCs/>
          <w:sz w:val="26"/>
          <w:szCs w:val="28"/>
          <w:lang w:val="nl-NL"/>
        </w:rPr>
        <w:t>không hoàn thành do lỗi của nhà thầu trong quá khứ. Trường hợp Chủ đầu tư, Bên mời thầu phát hiện nhà thầu có hợp đồng cung cấp dịch vụ phi tư vấn</w:t>
      </w:r>
      <w:r w:rsidRPr="004A168D">
        <w:rPr>
          <w:rFonts w:eastAsia="Calibri"/>
          <w:spacing w:val="-6"/>
          <w:szCs w:val="24"/>
          <w:lang w:val="es-ES_tradnl"/>
        </w:rPr>
        <w:t xml:space="preserve"> </w:t>
      </w:r>
      <w:r w:rsidRPr="004A168D">
        <w:rPr>
          <w:bCs/>
          <w:sz w:val="26"/>
          <w:szCs w:val="28"/>
          <w:lang w:val="nl-NL"/>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75C2DAA3" w14:textId="77777777" w:rsidR="007A7C4B" w:rsidRDefault="007A7C4B" w:rsidP="007C6A78">
      <w:pPr>
        <w:widowControl w:val="0"/>
        <w:spacing w:before="120" w:after="120"/>
        <w:ind w:firstLine="567"/>
        <w:rPr>
          <w:rFonts w:eastAsia="Calibri"/>
          <w:sz w:val="28"/>
          <w:szCs w:val="28"/>
          <w:lang w:val="es-ES_tradnl"/>
        </w:rPr>
        <w:sectPr w:rsidR="007A7C4B" w:rsidSect="007C6A78">
          <w:pgSz w:w="11907" w:h="16839" w:code="9"/>
          <w:pgMar w:top="1138" w:right="1138" w:bottom="1138" w:left="994" w:header="734" w:footer="734" w:gutter="0"/>
          <w:cols w:space="720"/>
          <w:docGrid w:linePitch="360"/>
        </w:sectPr>
      </w:pPr>
    </w:p>
    <w:p w14:paraId="4F4A98F9" w14:textId="77777777" w:rsidR="007A7C4B" w:rsidRPr="007A7C4B" w:rsidRDefault="007A7C4B" w:rsidP="007A7C4B">
      <w:pPr>
        <w:spacing w:before="120" w:after="120"/>
        <w:ind w:firstLine="567"/>
        <w:jc w:val="right"/>
        <w:outlineLvl w:val="1"/>
        <w:rPr>
          <w:b/>
          <w:i/>
          <w:color w:val="FF0000"/>
          <w:sz w:val="28"/>
          <w:szCs w:val="28"/>
          <w:lang w:val="nl-NL"/>
        </w:rPr>
      </w:pPr>
      <w:r w:rsidRPr="004A168D">
        <w:rPr>
          <w:b/>
          <w:sz w:val="28"/>
          <w:szCs w:val="28"/>
          <w:lang w:val="nl-NL"/>
        </w:rPr>
        <w:t>Mẫu số 08</w:t>
      </w:r>
      <w:r w:rsidRPr="00B51E34">
        <w:rPr>
          <w:b/>
          <w:i/>
          <w:color w:val="FF0000"/>
          <w:sz w:val="28"/>
          <w:szCs w:val="28"/>
          <w:lang w:val="nl-NL"/>
        </w:rPr>
        <w:t xml:space="preserve"> (</w:t>
      </w:r>
      <w:r w:rsidR="00B51E34" w:rsidRPr="00B51E34">
        <w:rPr>
          <w:b/>
          <w:i/>
          <w:color w:val="FF0000"/>
          <w:sz w:val="28"/>
          <w:szCs w:val="28"/>
          <w:lang w:val="nl-NL"/>
        </w:rPr>
        <w:t>Không áp dụng</w:t>
      </w:r>
      <w:r w:rsidRPr="00B51E34">
        <w:rPr>
          <w:b/>
          <w:i/>
          <w:color w:val="FF0000"/>
          <w:sz w:val="28"/>
          <w:szCs w:val="28"/>
          <w:lang w:val="nl-NL"/>
        </w:rPr>
        <w:t>)</w:t>
      </w:r>
    </w:p>
    <w:p w14:paraId="7BDB68BD" w14:textId="77777777" w:rsidR="007A7C4B" w:rsidRPr="004A168D" w:rsidRDefault="007A7C4B" w:rsidP="007A7C4B">
      <w:pPr>
        <w:spacing w:before="120" w:after="120"/>
        <w:ind w:firstLine="567"/>
        <w:jc w:val="right"/>
        <w:rPr>
          <w:b/>
          <w:sz w:val="28"/>
          <w:szCs w:val="28"/>
          <w:lang w:val="nl-NL"/>
        </w:rPr>
      </w:pPr>
    </w:p>
    <w:p w14:paraId="2B4E0429" w14:textId="77777777" w:rsidR="007A7C4B" w:rsidRPr="004A168D" w:rsidRDefault="007A7C4B" w:rsidP="007A7C4B">
      <w:pPr>
        <w:spacing w:before="120" w:after="120"/>
        <w:ind w:right="425" w:firstLine="567"/>
        <w:jc w:val="center"/>
        <w:rPr>
          <w:b/>
          <w:sz w:val="28"/>
          <w:szCs w:val="28"/>
          <w:vertAlign w:val="superscript"/>
          <w:lang w:val="nl-NL"/>
        </w:rPr>
      </w:pPr>
      <w:r w:rsidRPr="004A168D">
        <w:rPr>
          <w:b/>
          <w:sz w:val="28"/>
          <w:szCs w:val="28"/>
          <w:lang w:val="nl-NL"/>
        </w:rPr>
        <w:t>TÌNH HÌNH TÀI CHÍNH CỦA NHÀ THẦU</w:t>
      </w:r>
      <w:r w:rsidRPr="004A168D">
        <w:rPr>
          <w:b/>
          <w:sz w:val="28"/>
          <w:szCs w:val="28"/>
          <w:vertAlign w:val="superscript"/>
          <w:lang w:val="nl-NL"/>
        </w:rPr>
        <w:t>(1)</w:t>
      </w:r>
    </w:p>
    <w:p w14:paraId="6B026924" w14:textId="77777777" w:rsidR="007A7C4B" w:rsidRPr="004A168D" w:rsidRDefault="007A7C4B" w:rsidP="007A7C4B">
      <w:pPr>
        <w:widowControl w:val="0"/>
        <w:spacing w:before="120" w:after="120"/>
        <w:ind w:right="425"/>
        <w:jc w:val="left"/>
        <w:rPr>
          <w:rFonts w:eastAsia="Calibri"/>
          <w:spacing w:val="-4"/>
          <w:sz w:val="28"/>
          <w:szCs w:val="28"/>
          <w:lang w:val="es-ES_tradnl"/>
        </w:rPr>
      </w:pPr>
      <w:r w:rsidRPr="004A168D">
        <w:rPr>
          <w:rFonts w:eastAsia="Calibri"/>
          <w:spacing w:val="-4"/>
          <w:sz w:val="28"/>
          <w:szCs w:val="28"/>
          <w:lang w:val="es-ES_tradnl"/>
        </w:rPr>
        <w:t xml:space="preserve">Tên nhà thầu: </w:t>
      </w:r>
      <w:r w:rsidRPr="004A168D">
        <w:rPr>
          <w:rFonts w:eastAsia="Calibri"/>
          <w:i/>
          <w:iCs/>
          <w:spacing w:val="-6"/>
          <w:sz w:val="28"/>
          <w:szCs w:val="28"/>
          <w:lang w:val="es-ES_tradnl"/>
        </w:rPr>
        <w:t>________________</w:t>
      </w:r>
      <w:r w:rsidRPr="004A168D">
        <w:rPr>
          <w:rFonts w:eastAsia="Calibri"/>
          <w:i/>
          <w:iCs/>
          <w:spacing w:val="-6"/>
          <w:sz w:val="28"/>
          <w:szCs w:val="28"/>
          <w:lang w:val="es-ES_tradnl"/>
        </w:rPr>
        <w:br/>
      </w:r>
      <w:r w:rsidRPr="004A168D">
        <w:rPr>
          <w:rFonts w:eastAsia="Calibri"/>
          <w:spacing w:val="-4"/>
          <w:sz w:val="28"/>
          <w:szCs w:val="28"/>
          <w:lang w:val="es-ES_tradnl"/>
        </w:rPr>
        <w:t xml:space="preserve">Ngày: </w:t>
      </w:r>
      <w:r w:rsidRPr="004A168D">
        <w:rPr>
          <w:rFonts w:eastAsia="Calibri"/>
          <w:i/>
          <w:iCs/>
          <w:spacing w:val="-6"/>
          <w:sz w:val="28"/>
          <w:szCs w:val="28"/>
          <w:lang w:val="es-ES_tradnl"/>
        </w:rPr>
        <w:t>______________________</w:t>
      </w:r>
      <w:r w:rsidRPr="004A168D">
        <w:rPr>
          <w:rFonts w:eastAsia="Calibri"/>
          <w:i/>
          <w:iCs/>
          <w:spacing w:val="-6"/>
          <w:sz w:val="28"/>
          <w:szCs w:val="28"/>
          <w:lang w:val="es-ES_tradnl"/>
        </w:rPr>
        <w:br/>
      </w:r>
      <w:r w:rsidRPr="004A168D">
        <w:rPr>
          <w:rFonts w:eastAsia="Calibri"/>
          <w:spacing w:val="-4"/>
          <w:sz w:val="28"/>
          <w:szCs w:val="28"/>
          <w:lang w:val="es-ES_tradnl"/>
        </w:rPr>
        <w:t>Tên thành viên của nhà thầu liên danh (nếu có):_________________________</w:t>
      </w:r>
    </w:p>
    <w:p w14:paraId="56887885" w14:textId="77777777" w:rsidR="007A7C4B" w:rsidRPr="004A168D" w:rsidRDefault="007A7C4B" w:rsidP="007A7C4B">
      <w:pPr>
        <w:widowControl w:val="0"/>
        <w:tabs>
          <w:tab w:val="center" w:pos="5400"/>
          <w:tab w:val="right" w:pos="9000"/>
        </w:tabs>
        <w:spacing w:before="120" w:after="120"/>
        <w:ind w:right="425" w:firstLine="567"/>
        <w:jc w:val="center"/>
        <w:rPr>
          <w:rFonts w:eastAsia="Calibri"/>
          <w:b/>
          <w:sz w:val="6"/>
          <w:szCs w:val="28"/>
          <w:lang w:val="nl-NL"/>
        </w:rPr>
      </w:pPr>
    </w:p>
    <w:p w14:paraId="4C847CA1" w14:textId="77777777" w:rsidR="007A7C4B" w:rsidRPr="004A168D" w:rsidRDefault="007A7C4B" w:rsidP="007A7C4B">
      <w:pPr>
        <w:widowControl w:val="0"/>
        <w:tabs>
          <w:tab w:val="center" w:pos="5400"/>
          <w:tab w:val="right" w:pos="9000"/>
        </w:tabs>
        <w:spacing w:before="120" w:after="120"/>
        <w:ind w:right="425" w:firstLine="567"/>
        <w:jc w:val="center"/>
        <w:rPr>
          <w:rFonts w:eastAsia="Calibri"/>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8"/>
        <w:gridCol w:w="2368"/>
        <w:gridCol w:w="2327"/>
        <w:gridCol w:w="2607"/>
      </w:tblGrid>
      <w:tr w:rsidR="007A7C4B" w:rsidRPr="004A168D" w14:paraId="4621696F" w14:textId="77777777" w:rsidTr="00AD70E3">
        <w:trPr>
          <w:trHeight w:val="504"/>
        </w:trPr>
        <w:tc>
          <w:tcPr>
            <w:tcW w:w="1263" w:type="pct"/>
            <w:tcBorders>
              <w:top w:val="nil"/>
              <w:left w:val="nil"/>
              <w:bottom w:val="nil"/>
            </w:tcBorders>
            <w:vAlign w:val="center"/>
          </w:tcPr>
          <w:p w14:paraId="11ADFF10" w14:textId="77777777" w:rsidR="007A7C4B" w:rsidRPr="004A168D" w:rsidRDefault="007A7C4B" w:rsidP="00AD70E3">
            <w:pPr>
              <w:widowControl w:val="0"/>
              <w:spacing w:before="120" w:after="120"/>
              <w:ind w:firstLine="29"/>
              <w:rPr>
                <w:rFonts w:eastAsia="Calibri"/>
                <w:szCs w:val="24"/>
                <w:lang w:val="nl-NL"/>
              </w:rPr>
            </w:pPr>
          </w:p>
        </w:tc>
        <w:tc>
          <w:tcPr>
            <w:tcW w:w="3737" w:type="pct"/>
            <w:gridSpan w:val="3"/>
            <w:shd w:val="clear" w:color="auto" w:fill="E2EFD9"/>
            <w:vAlign w:val="center"/>
          </w:tcPr>
          <w:p w14:paraId="5B1EC2BB" w14:textId="77777777" w:rsidR="007A7C4B" w:rsidRPr="004A168D" w:rsidRDefault="007A7C4B" w:rsidP="00AD70E3">
            <w:pPr>
              <w:widowControl w:val="0"/>
              <w:tabs>
                <w:tab w:val="right" w:leader="underscore" w:pos="9504"/>
              </w:tabs>
              <w:spacing w:before="120" w:after="120"/>
              <w:ind w:firstLine="29"/>
              <w:rPr>
                <w:rFonts w:eastAsia="Calibri"/>
                <w:b/>
                <w:i/>
                <w:iCs/>
                <w:szCs w:val="24"/>
                <w:lang w:val="es-ES_tradnl"/>
              </w:rPr>
            </w:pPr>
            <w:r w:rsidRPr="004A168D">
              <w:rPr>
                <w:rFonts w:eastAsia="Calibri"/>
                <w:b/>
                <w:szCs w:val="24"/>
                <w:lang w:val="es-ES_tradnl"/>
              </w:rPr>
              <w:t xml:space="preserve">Năm tài chính của nhà thầu từ ngày ___ tháng ___ đến ngày ___ tháng ____  </w:t>
            </w:r>
            <w:r w:rsidRPr="004A168D">
              <w:rPr>
                <w:rFonts w:eastAsia="Calibri"/>
                <w:b/>
                <w:i/>
                <w:iCs/>
                <w:szCs w:val="24"/>
                <w:lang w:val="es-ES_tradnl"/>
              </w:rPr>
              <w:t>(nhà thầu điền nội dung này)</w:t>
            </w:r>
          </w:p>
        </w:tc>
      </w:tr>
      <w:tr w:rsidR="007A7C4B" w:rsidRPr="004A168D" w14:paraId="3A7626D9" w14:textId="77777777" w:rsidTr="00AD70E3">
        <w:trPr>
          <w:trHeight w:val="504"/>
        </w:trPr>
        <w:tc>
          <w:tcPr>
            <w:tcW w:w="1263" w:type="pct"/>
            <w:tcBorders>
              <w:top w:val="nil"/>
              <w:left w:val="nil"/>
              <w:bottom w:val="nil"/>
            </w:tcBorders>
            <w:vAlign w:val="center"/>
          </w:tcPr>
          <w:p w14:paraId="0AD69793" w14:textId="77777777" w:rsidR="007A7C4B" w:rsidRPr="004A168D" w:rsidRDefault="007A7C4B" w:rsidP="00AD70E3">
            <w:pPr>
              <w:widowControl w:val="0"/>
              <w:spacing w:before="120" w:after="120"/>
              <w:ind w:firstLine="29"/>
              <w:rPr>
                <w:rFonts w:eastAsia="Calibri"/>
                <w:szCs w:val="24"/>
                <w:lang w:val="nl-NL"/>
              </w:rPr>
            </w:pPr>
          </w:p>
        </w:tc>
        <w:tc>
          <w:tcPr>
            <w:tcW w:w="3737" w:type="pct"/>
            <w:gridSpan w:val="3"/>
            <w:shd w:val="clear" w:color="auto" w:fill="E2EFD9"/>
            <w:vAlign w:val="center"/>
          </w:tcPr>
          <w:p w14:paraId="6581AA7B" w14:textId="77777777" w:rsidR="007A7C4B" w:rsidRPr="004A168D" w:rsidRDefault="007A7C4B" w:rsidP="00AD70E3">
            <w:pPr>
              <w:widowControl w:val="0"/>
              <w:tabs>
                <w:tab w:val="right" w:leader="underscore" w:pos="9504"/>
              </w:tabs>
              <w:spacing w:before="120" w:after="120"/>
              <w:ind w:firstLine="29"/>
              <w:rPr>
                <w:rFonts w:eastAsia="Calibri"/>
                <w:b/>
                <w:szCs w:val="24"/>
                <w:lang w:val="nl-NL"/>
              </w:rPr>
            </w:pPr>
            <w:r w:rsidRPr="004A168D">
              <w:rPr>
                <w:rFonts w:eastAsia="Calibri"/>
                <w:b/>
                <w:szCs w:val="24"/>
                <w:lang w:val="es-ES_tradnl"/>
              </w:rPr>
              <w:t>Số liệu tài chính trong các năm gần nhất theo yêu cầu của E-HSMT</w:t>
            </w:r>
            <w:r w:rsidRPr="004A168D" w:rsidDel="002F2ACA">
              <w:rPr>
                <w:rFonts w:eastAsia="Calibri"/>
                <w:b/>
                <w:szCs w:val="24"/>
                <w:lang w:val="es-ES_tradnl"/>
              </w:rPr>
              <w:t xml:space="preserve"> </w:t>
            </w:r>
            <w:r w:rsidRPr="004A168D">
              <w:rPr>
                <w:rFonts w:eastAsia="Calibri"/>
                <w:b/>
                <w:szCs w:val="24"/>
                <w:lang w:val="es-ES_tradnl"/>
              </w:rPr>
              <w:t xml:space="preserve"> </w:t>
            </w:r>
            <w:r w:rsidRPr="004A168D">
              <w:rPr>
                <w:rFonts w:eastAsia="Calibri"/>
                <w:b/>
                <w:i/>
                <w:iCs/>
                <w:szCs w:val="24"/>
                <w:lang w:val="es-ES_tradnl"/>
              </w:rPr>
              <w:t>(Hệ thống tự động trích xuất trên cơ sở năm tài chính của nhà thầu)</w:t>
            </w:r>
          </w:p>
        </w:tc>
      </w:tr>
      <w:tr w:rsidR="007A7C4B" w:rsidRPr="004A168D" w14:paraId="4070E5B2" w14:textId="77777777" w:rsidTr="00AD70E3">
        <w:trPr>
          <w:trHeight w:val="504"/>
        </w:trPr>
        <w:tc>
          <w:tcPr>
            <w:tcW w:w="1263" w:type="pct"/>
            <w:tcBorders>
              <w:top w:val="nil"/>
              <w:left w:val="nil"/>
            </w:tcBorders>
            <w:vAlign w:val="center"/>
          </w:tcPr>
          <w:p w14:paraId="61BD1777" w14:textId="77777777" w:rsidR="007A7C4B" w:rsidRPr="004A168D" w:rsidRDefault="007A7C4B" w:rsidP="00AD70E3">
            <w:pPr>
              <w:widowControl w:val="0"/>
              <w:spacing w:before="120" w:after="120"/>
              <w:ind w:firstLine="29"/>
              <w:rPr>
                <w:rFonts w:eastAsia="Calibri"/>
                <w:szCs w:val="24"/>
                <w:lang w:val="nl-NL"/>
              </w:rPr>
            </w:pPr>
          </w:p>
        </w:tc>
        <w:tc>
          <w:tcPr>
            <w:tcW w:w="1212" w:type="pct"/>
            <w:shd w:val="clear" w:color="auto" w:fill="E2EFD9"/>
            <w:vAlign w:val="center"/>
          </w:tcPr>
          <w:p w14:paraId="2E3A18C2" w14:textId="77777777" w:rsidR="007A7C4B" w:rsidRPr="004A168D" w:rsidRDefault="007A7C4B" w:rsidP="00AD70E3">
            <w:pPr>
              <w:widowControl w:val="0"/>
              <w:tabs>
                <w:tab w:val="right" w:leader="underscore" w:pos="9504"/>
              </w:tabs>
              <w:spacing w:before="120" w:after="120"/>
              <w:ind w:firstLine="29"/>
              <w:rPr>
                <w:rFonts w:eastAsia="Calibri"/>
                <w:szCs w:val="24"/>
              </w:rPr>
            </w:pPr>
            <w:r w:rsidRPr="004A168D">
              <w:rPr>
                <w:rFonts w:eastAsia="Calibri"/>
                <w:szCs w:val="24"/>
              </w:rPr>
              <w:t>Năm 1:</w:t>
            </w:r>
          </w:p>
        </w:tc>
        <w:tc>
          <w:tcPr>
            <w:tcW w:w="1191" w:type="pct"/>
            <w:shd w:val="clear" w:color="auto" w:fill="E2EFD9"/>
            <w:vAlign w:val="center"/>
          </w:tcPr>
          <w:p w14:paraId="05D48CDE" w14:textId="77777777" w:rsidR="007A7C4B" w:rsidRPr="004A168D" w:rsidRDefault="007A7C4B" w:rsidP="00AD70E3">
            <w:pPr>
              <w:widowControl w:val="0"/>
              <w:tabs>
                <w:tab w:val="right" w:leader="underscore" w:pos="9504"/>
              </w:tabs>
              <w:spacing w:before="120" w:after="120"/>
              <w:ind w:firstLine="29"/>
              <w:rPr>
                <w:rFonts w:eastAsia="Calibri"/>
                <w:b/>
                <w:szCs w:val="24"/>
              </w:rPr>
            </w:pPr>
            <w:r w:rsidRPr="004A168D">
              <w:rPr>
                <w:rFonts w:eastAsia="Calibri"/>
                <w:b/>
                <w:szCs w:val="24"/>
              </w:rPr>
              <w:t>Năm 2:</w:t>
            </w:r>
          </w:p>
        </w:tc>
        <w:tc>
          <w:tcPr>
            <w:tcW w:w="1334" w:type="pct"/>
            <w:shd w:val="clear" w:color="auto" w:fill="E2EFD9"/>
            <w:vAlign w:val="center"/>
          </w:tcPr>
          <w:p w14:paraId="462CD194" w14:textId="77777777" w:rsidR="007A7C4B" w:rsidRPr="004A168D" w:rsidRDefault="007A7C4B" w:rsidP="00AD70E3">
            <w:pPr>
              <w:widowControl w:val="0"/>
              <w:tabs>
                <w:tab w:val="right" w:leader="underscore" w:pos="9504"/>
              </w:tabs>
              <w:spacing w:before="120" w:after="120"/>
              <w:ind w:firstLine="29"/>
              <w:rPr>
                <w:rFonts w:eastAsia="Calibri"/>
                <w:b/>
                <w:szCs w:val="24"/>
              </w:rPr>
            </w:pPr>
            <w:r w:rsidRPr="004A168D">
              <w:rPr>
                <w:rFonts w:eastAsia="Calibri"/>
                <w:b/>
                <w:szCs w:val="24"/>
              </w:rPr>
              <w:t>Năm 3:</w:t>
            </w:r>
          </w:p>
        </w:tc>
      </w:tr>
      <w:tr w:rsidR="007A7C4B" w:rsidRPr="004A168D" w14:paraId="4E6C3A1E" w14:textId="77777777" w:rsidTr="00AD70E3">
        <w:trPr>
          <w:trHeight w:val="504"/>
        </w:trPr>
        <w:tc>
          <w:tcPr>
            <w:tcW w:w="1263" w:type="pct"/>
            <w:vAlign w:val="center"/>
          </w:tcPr>
          <w:p w14:paraId="4628A9B7"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Tổng tài sản</w:t>
            </w:r>
          </w:p>
        </w:tc>
        <w:tc>
          <w:tcPr>
            <w:tcW w:w="1212" w:type="pct"/>
            <w:vAlign w:val="center"/>
          </w:tcPr>
          <w:p w14:paraId="2103B955"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26E9C247"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70CEF3CF"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19E5668F" w14:textId="77777777" w:rsidTr="00AD70E3">
        <w:trPr>
          <w:trHeight w:val="504"/>
        </w:trPr>
        <w:tc>
          <w:tcPr>
            <w:tcW w:w="1263" w:type="pct"/>
            <w:vAlign w:val="center"/>
          </w:tcPr>
          <w:p w14:paraId="28FE7CB9"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Tổng nợ</w:t>
            </w:r>
          </w:p>
        </w:tc>
        <w:tc>
          <w:tcPr>
            <w:tcW w:w="1212" w:type="pct"/>
            <w:vAlign w:val="center"/>
          </w:tcPr>
          <w:p w14:paraId="4603874B"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106A2A08"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53DB29F4"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18A75D10" w14:textId="77777777" w:rsidTr="00AD70E3">
        <w:trPr>
          <w:trHeight w:val="504"/>
        </w:trPr>
        <w:tc>
          <w:tcPr>
            <w:tcW w:w="1263" w:type="pct"/>
            <w:vAlign w:val="center"/>
          </w:tcPr>
          <w:p w14:paraId="109C4B87"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Giá trị tài sản ròng</w:t>
            </w:r>
          </w:p>
        </w:tc>
        <w:tc>
          <w:tcPr>
            <w:tcW w:w="1212" w:type="pct"/>
            <w:vAlign w:val="center"/>
          </w:tcPr>
          <w:p w14:paraId="570A29C5"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3BF15F75"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35E7CCC4"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6DF49B0C" w14:textId="77777777" w:rsidTr="00AD70E3">
        <w:trPr>
          <w:trHeight w:val="504"/>
        </w:trPr>
        <w:tc>
          <w:tcPr>
            <w:tcW w:w="1263" w:type="pct"/>
            <w:vAlign w:val="center"/>
          </w:tcPr>
          <w:p w14:paraId="67A9EAD4"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Doanh thu hằng năm (không bao gồm thuế VAT)</w:t>
            </w:r>
          </w:p>
        </w:tc>
        <w:tc>
          <w:tcPr>
            <w:tcW w:w="1212" w:type="pct"/>
            <w:vAlign w:val="center"/>
          </w:tcPr>
          <w:p w14:paraId="7CA2B3CF"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08D90284"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08422E3D"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3A534BF3" w14:textId="77777777" w:rsidTr="00AD70E3">
        <w:trPr>
          <w:trHeight w:val="504"/>
        </w:trPr>
        <w:tc>
          <w:tcPr>
            <w:tcW w:w="1263" w:type="pct"/>
            <w:vAlign w:val="center"/>
          </w:tcPr>
          <w:p w14:paraId="5BED00BC"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Doanh thu bình quân hằng năm (không bao gồm thuế VAT)</w:t>
            </w:r>
            <w:r w:rsidRPr="004A168D">
              <w:rPr>
                <w:rFonts w:eastAsia="Calibri"/>
                <w:b/>
                <w:szCs w:val="24"/>
                <w:vertAlign w:val="superscript"/>
              </w:rPr>
              <w:t>(2)</w:t>
            </w:r>
          </w:p>
        </w:tc>
        <w:tc>
          <w:tcPr>
            <w:tcW w:w="3737" w:type="pct"/>
            <w:gridSpan w:val="3"/>
            <w:vAlign w:val="center"/>
          </w:tcPr>
          <w:p w14:paraId="2E42235C"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r w:rsidRPr="004A168D">
              <w:rPr>
                <w:rFonts w:eastAsia="Calibri"/>
                <w:i/>
                <w:iCs/>
                <w:szCs w:val="24"/>
              </w:rPr>
              <w:t>(Hệ thống tự động tính)</w:t>
            </w:r>
          </w:p>
        </w:tc>
      </w:tr>
      <w:tr w:rsidR="007A7C4B" w:rsidRPr="004A168D" w14:paraId="6B0DCDE6" w14:textId="77777777" w:rsidTr="00AD70E3">
        <w:trPr>
          <w:trHeight w:val="504"/>
        </w:trPr>
        <w:tc>
          <w:tcPr>
            <w:tcW w:w="1263" w:type="pct"/>
            <w:vAlign w:val="center"/>
          </w:tcPr>
          <w:p w14:paraId="289586B7"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Lợi nhuận trước thuế</w:t>
            </w:r>
          </w:p>
        </w:tc>
        <w:tc>
          <w:tcPr>
            <w:tcW w:w="1212" w:type="pct"/>
            <w:vAlign w:val="center"/>
          </w:tcPr>
          <w:p w14:paraId="0B5DE15E"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2B9B802F"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079144EC"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r w:rsidR="007A7C4B" w:rsidRPr="004A168D" w14:paraId="2B92218D" w14:textId="77777777" w:rsidTr="00AD70E3">
        <w:trPr>
          <w:trHeight w:val="504"/>
        </w:trPr>
        <w:tc>
          <w:tcPr>
            <w:tcW w:w="1263" w:type="pct"/>
            <w:vAlign w:val="center"/>
          </w:tcPr>
          <w:p w14:paraId="0BA0EB4A" w14:textId="77777777" w:rsidR="007A7C4B" w:rsidRPr="004A168D" w:rsidRDefault="007A7C4B" w:rsidP="00AD70E3">
            <w:pPr>
              <w:widowControl w:val="0"/>
              <w:spacing w:before="120" w:after="120"/>
              <w:ind w:firstLine="29"/>
              <w:rPr>
                <w:rFonts w:eastAsia="Calibri"/>
                <w:b/>
                <w:szCs w:val="24"/>
              </w:rPr>
            </w:pPr>
            <w:r w:rsidRPr="004A168D">
              <w:rPr>
                <w:rFonts w:eastAsia="Calibri"/>
                <w:b/>
                <w:szCs w:val="24"/>
              </w:rPr>
              <w:t>Lợi nhuận sau thuế</w:t>
            </w:r>
          </w:p>
        </w:tc>
        <w:tc>
          <w:tcPr>
            <w:tcW w:w="1212" w:type="pct"/>
            <w:vAlign w:val="center"/>
          </w:tcPr>
          <w:p w14:paraId="376F3DBD"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191" w:type="pct"/>
            <w:vAlign w:val="center"/>
          </w:tcPr>
          <w:p w14:paraId="41A05CEB"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c>
          <w:tcPr>
            <w:tcW w:w="1334" w:type="pct"/>
            <w:vAlign w:val="center"/>
          </w:tcPr>
          <w:p w14:paraId="4019745E" w14:textId="77777777" w:rsidR="007A7C4B" w:rsidRPr="004A168D" w:rsidRDefault="007A7C4B" w:rsidP="00AD70E3">
            <w:pPr>
              <w:widowControl w:val="0"/>
              <w:tabs>
                <w:tab w:val="right" w:leader="underscore" w:pos="9504"/>
              </w:tabs>
              <w:spacing w:before="120" w:after="120"/>
              <w:ind w:firstLine="29"/>
              <w:outlineLvl w:val="1"/>
              <w:rPr>
                <w:rFonts w:eastAsia="Calibri"/>
                <w:szCs w:val="24"/>
              </w:rPr>
            </w:pPr>
          </w:p>
        </w:tc>
      </w:tr>
    </w:tbl>
    <w:p w14:paraId="201DEB2D" w14:textId="77777777" w:rsidR="007A7C4B" w:rsidRPr="003D1C65" w:rsidRDefault="003D1C65" w:rsidP="007A7C4B">
      <w:pPr>
        <w:widowControl w:val="0"/>
        <w:spacing w:before="120" w:after="120"/>
        <w:ind w:right="141"/>
        <w:rPr>
          <w:rFonts w:eastAsia="Calibri"/>
          <w:color w:val="FF0000"/>
          <w:szCs w:val="24"/>
          <w:lang w:val="es-ES_tradnl"/>
        </w:rPr>
      </w:pPr>
      <w:r w:rsidRPr="0050026B">
        <w:rPr>
          <w:rFonts w:eastAsia="Calibri"/>
          <w:color w:val="FF0000"/>
          <w:szCs w:val="24"/>
          <w:lang w:val="es-ES_tradnl"/>
        </w:rPr>
        <w:t>** LƯU Ý: Nhà thầu nộp kèm bản chụp báo cáo tài chính đã được kiểm toán của 3 năm kê khai nêu trên</w:t>
      </w:r>
    </w:p>
    <w:p w14:paraId="36D3E5BB" w14:textId="77777777" w:rsidR="007A7C4B" w:rsidRPr="007A7C4B" w:rsidRDefault="007A7C4B" w:rsidP="007A7C4B">
      <w:pPr>
        <w:spacing w:before="120" w:after="120" w:line="264" w:lineRule="auto"/>
        <w:ind w:firstLine="709"/>
        <w:rPr>
          <w:bCs/>
          <w:szCs w:val="24"/>
          <w:lang w:val="nl-NL"/>
        </w:rPr>
      </w:pPr>
      <w:r w:rsidRPr="007A7C4B">
        <w:rPr>
          <w:bCs/>
          <w:szCs w:val="24"/>
          <w:lang w:val="nl-NL"/>
        </w:rPr>
        <w:t>Ghi chú:</w:t>
      </w:r>
    </w:p>
    <w:p w14:paraId="7A20FC3D" w14:textId="77777777" w:rsidR="007A7C4B" w:rsidRPr="007A7C4B" w:rsidRDefault="007A7C4B" w:rsidP="007A7C4B">
      <w:pPr>
        <w:spacing w:before="120" w:after="120" w:line="264" w:lineRule="auto"/>
        <w:ind w:firstLine="709"/>
        <w:rPr>
          <w:bCs/>
          <w:szCs w:val="24"/>
          <w:lang w:val="nl-NL"/>
        </w:rPr>
      </w:pPr>
      <w:r w:rsidRPr="007A7C4B">
        <w:rPr>
          <w:bCs/>
          <w:szCs w:val="24"/>
          <w:lang w:val="nl-NL"/>
        </w:rPr>
        <w:t>(1) Trường hợp nhà thầu liên danh thì từng thành viên liên danh phải kê khai theo</w:t>
      </w:r>
      <w:r w:rsidRPr="007A7C4B" w:rsidDel="00CB7FFB">
        <w:rPr>
          <w:bCs/>
          <w:szCs w:val="24"/>
          <w:lang w:val="nl-NL"/>
        </w:rPr>
        <w:t xml:space="preserve"> </w:t>
      </w:r>
      <w:r w:rsidRPr="007A7C4B">
        <w:rPr>
          <w:bCs/>
          <w:szCs w:val="24"/>
          <w:lang w:val="nl-NL"/>
        </w:rPr>
        <w:t>Mẫu này.</w:t>
      </w:r>
    </w:p>
    <w:p w14:paraId="5E79B109" w14:textId="77777777" w:rsidR="007A7C4B" w:rsidRPr="007A7C4B" w:rsidRDefault="007A7C4B" w:rsidP="007A7C4B">
      <w:pPr>
        <w:spacing w:before="120" w:after="120" w:line="264" w:lineRule="auto"/>
        <w:ind w:firstLine="709"/>
        <w:rPr>
          <w:bCs/>
          <w:szCs w:val="24"/>
          <w:lang w:val="nl-NL"/>
        </w:rPr>
      </w:pPr>
      <w:r w:rsidRPr="007A7C4B" w:rsidDel="00AC6CF5">
        <w:rPr>
          <w:bCs/>
          <w:szCs w:val="24"/>
          <w:lang w:val="nl-NL"/>
        </w:rPr>
        <w:t xml:space="preserve"> </w:t>
      </w:r>
      <w:r w:rsidRPr="007A7C4B">
        <w:rPr>
          <w:bCs/>
          <w:szCs w:val="24"/>
          <w:lang w:val="nl-NL"/>
        </w:rPr>
        <w:t xml:space="preserve">(2) </w:t>
      </w:r>
      <w:bookmarkStart w:id="9" w:name="_Hlk81166720"/>
      <w:r w:rsidRPr="007A7C4B">
        <w:rPr>
          <w:bCs/>
          <w:szCs w:val="24"/>
          <w:lang w:val="nl-NL"/>
        </w:rPr>
        <w:t>Để xác định doanh thu bình quân hằng năm (không bao gồm thuế VAT), nhà thầu chia tổng doanh thu của các năm (không bao gồm thuế VAT) cho số năm dựa trên thông tin đã được cung cấp.</w:t>
      </w:r>
    </w:p>
    <w:p w14:paraId="7D89904A" w14:textId="77777777" w:rsidR="007A7C4B" w:rsidRPr="007A7C4B" w:rsidRDefault="007A7C4B" w:rsidP="007A7C4B">
      <w:pPr>
        <w:spacing w:before="120" w:after="120" w:line="264" w:lineRule="auto"/>
        <w:ind w:firstLine="709"/>
        <w:rPr>
          <w:bCs/>
          <w:szCs w:val="24"/>
          <w:lang w:val="nl-NL"/>
        </w:rPr>
      </w:pPr>
      <w:bookmarkStart w:id="10" w:name="_Hlk81166635"/>
      <w:r w:rsidRPr="007A7C4B">
        <w:rPr>
          <w:bCs/>
          <w:szCs w:val="24"/>
          <w:lang w:val="nl-NL"/>
        </w:rPr>
        <w:t xml:space="preserve">Doanh thu hằng năm được tính bằng tổng doanh thu trong báo cáo tài chính của năm đó (chưa bao gồm thuế VAT). </w:t>
      </w:r>
    </w:p>
    <w:p w14:paraId="217167E9" w14:textId="77777777" w:rsidR="007A7C4B" w:rsidRPr="007A7C4B" w:rsidRDefault="007A7C4B" w:rsidP="007A7C4B">
      <w:pPr>
        <w:spacing w:before="120" w:after="120" w:line="264" w:lineRule="auto"/>
        <w:ind w:firstLine="709"/>
        <w:rPr>
          <w:bCs/>
          <w:szCs w:val="24"/>
          <w:lang w:val="nl-NL"/>
        </w:rPr>
      </w:pPr>
      <w:r w:rsidRPr="007A7C4B">
        <w:rPr>
          <w:bCs/>
          <w:szCs w:val="24"/>
          <w:lang w:val="nl-NL"/>
        </w:rPr>
        <w:t>Doanh thu bình quân hằng năm (không bao gồm thuế VAT) = tổng doanh thu từng năm (không bao gồm thuế VAT) theo yêu cầu của E-HSMT/số năm</w:t>
      </w:r>
      <w:bookmarkEnd w:id="9"/>
      <w:r w:rsidRPr="007A7C4B">
        <w:rPr>
          <w:bCs/>
          <w:szCs w:val="24"/>
          <w:lang w:val="nl-NL"/>
        </w:rPr>
        <w:t>.</w:t>
      </w:r>
    </w:p>
    <w:p w14:paraId="16AC2765" w14:textId="77777777" w:rsidR="007A7C4B" w:rsidRPr="007A7C4B" w:rsidRDefault="007A7C4B" w:rsidP="007A7C4B">
      <w:pPr>
        <w:spacing w:before="120" w:after="120" w:line="264" w:lineRule="auto"/>
        <w:ind w:firstLine="709"/>
        <w:rPr>
          <w:bCs/>
          <w:szCs w:val="24"/>
          <w:lang w:val="nl-NL"/>
        </w:rPr>
      </w:pPr>
      <w:bookmarkStart w:id="11" w:name="_Hlk81166740"/>
      <w:bookmarkEnd w:id="10"/>
      <w:r w:rsidRPr="007A7C4B">
        <w:rPr>
          <w:bCs/>
          <w:szCs w:val="24"/>
          <w:lang w:val="nl-NL"/>
        </w:rPr>
        <w:t>Trường hợp nhà thầu mới thành lập không đủ số năm theo yêu cầu của E-HSMT thì Doanh thu bình quân hằng năm (không bao gồm thuế VAT) được tính trên cơ sở số năm mà nhà thầu có số liệu tài chính</w:t>
      </w:r>
      <w:bookmarkEnd w:id="11"/>
      <w:r w:rsidRPr="007A7C4B">
        <w:rPr>
          <w:bCs/>
          <w:szCs w:val="24"/>
          <w:lang w:val="nl-NL"/>
        </w:rPr>
        <w:t xml:space="preserve">. </w:t>
      </w:r>
    </w:p>
    <w:p w14:paraId="657007AF" w14:textId="77777777" w:rsidR="007A7C4B" w:rsidRPr="007A7C4B" w:rsidRDefault="007A7C4B" w:rsidP="007A7C4B">
      <w:pPr>
        <w:spacing w:before="120" w:after="120" w:line="264" w:lineRule="auto"/>
        <w:ind w:firstLine="709"/>
        <w:rPr>
          <w:bCs/>
          <w:szCs w:val="24"/>
          <w:lang w:val="nl-NL"/>
        </w:rPr>
      </w:pPr>
      <w:r w:rsidRPr="007A7C4B">
        <w:rPr>
          <w:bCs/>
          <w:szCs w:val="24"/>
          <w:lang w:val="nl-NL"/>
        </w:rPr>
        <w:t>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Hệ thống thuế điện tử và Hệ thống thông tin quốc gia về đăng ký doanh nghiệp thì nhà thầu tự cập nhật thông tin về doanh thu hằng năm (không bao gồm thuế VAT)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(nếu có) như sau:</w:t>
      </w:r>
    </w:p>
    <w:p w14:paraId="15E3B50B" w14:textId="77777777" w:rsidR="007A7C4B" w:rsidRPr="007A7C4B" w:rsidRDefault="007A7C4B" w:rsidP="007A7C4B">
      <w:pPr>
        <w:spacing w:before="120" w:after="120" w:line="264" w:lineRule="auto"/>
        <w:ind w:firstLine="709"/>
        <w:rPr>
          <w:bCs/>
          <w:szCs w:val="24"/>
          <w:lang w:val="nl-NL"/>
        </w:rPr>
      </w:pPr>
      <w:r w:rsidRPr="007A7C4B">
        <w:rPr>
          <w:bCs/>
          <w:szCs w:val="24"/>
          <w:lang w:val="nl-NL"/>
        </w:rPr>
        <w:t>Bản sao các báo cáo tài chính (các bảng cân đối kế toán bao gồm tất cả thuyết minh có liên quan, và các báo cáo kết quả kinh doanh) cho các năm như đã nêu trên, tuân thủ các điều kiện sau:</w:t>
      </w:r>
    </w:p>
    <w:p w14:paraId="5BA5331F" w14:textId="77777777" w:rsidR="007A7C4B" w:rsidRPr="007A7C4B" w:rsidRDefault="007A7C4B" w:rsidP="007A7C4B">
      <w:pPr>
        <w:spacing w:before="120" w:after="120"/>
        <w:ind w:firstLine="709"/>
        <w:rPr>
          <w:bCs/>
          <w:szCs w:val="24"/>
          <w:lang w:val="nl-NL"/>
        </w:rPr>
      </w:pPr>
      <w:r w:rsidRPr="007A7C4B">
        <w:rPr>
          <w:bCs/>
          <w:szCs w:val="24"/>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6BA71B14" w14:textId="77777777" w:rsidR="007A7C4B" w:rsidRPr="007A7C4B" w:rsidRDefault="007A7C4B" w:rsidP="007A7C4B">
      <w:pPr>
        <w:spacing w:before="120" w:after="120"/>
        <w:ind w:firstLine="709"/>
        <w:rPr>
          <w:bCs/>
          <w:szCs w:val="24"/>
          <w:lang w:val="nl-NL"/>
        </w:rPr>
      </w:pPr>
      <w:r w:rsidRPr="007A7C4B">
        <w:rPr>
          <w:bCs/>
          <w:szCs w:val="24"/>
          <w:lang w:val="nl-NL"/>
        </w:rPr>
        <w:t>2. Các báo cáo tài chính phải hoàn chỉnh, đầy đủ nội dung theo quy định.</w:t>
      </w:r>
    </w:p>
    <w:p w14:paraId="04C6C0E9" w14:textId="77777777" w:rsidR="007A7C4B" w:rsidRPr="007A7C4B" w:rsidRDefault="007A7C4B" w:rsidP="007A7C4B">
      <w:pPr>
        <w:spacing w:before="120" w:after="120"/>
        <w:ind w:firstLine="709"/>
        <w:rPr>
          <w:bCs/>
          <w:szCs w:val="24"/>
          <w:lang w:val="nl-NL"/>
        </w:rPr>
      </w:pPr>
      <w:r w:rsidRPr="007A7C4B">
        <w:rPr>
          <w:bCs/>
          <w:szCs w:val="24"/>
          <w:lang w:val="nl-NL"/>
        </w:rPr>
        <w:t>3. Các báo cáo tài chính phải tương ứng với các kỳ kế toán đã hoàn thành kèm theo bản chụp được chứng thực một trong các tài liệu sau đây:</w:t>
      </w:r>
    </w:p>
    <w:p w14:paraId="57E35AD3" w14:textId="77777777" w:rsidR="007A7C4B" w:rsidRPr="007A7C4B" w:rsidRDefault="007A7C4B" w:rsidP="007A7C4B">
      <w:pPr>
        <w:spacing w:before="120" w:after="120"/>
        <w:ind w:firstLine="709"/>
        <w:rPr>
          <w:bCs/>
          <w:szCs w:val="24"/>
          <w:lang w:val="nl-NL"/>
        </w:rPr>
      </w:pPr>
      <w:r w:rsidRPr="007A7C4B">
        <w:rPr>
          <w:bCs/>
          <w:szCs w:val="24"/>
          <w:lang w:val="nl-NL"/>
        </w:rPr>
        <w:t xml:space="preserve">- Biên bản kiểm tra quyết toán thuế; </w:t>
      </w:r>
    </w:p>
    <w:p w14:paraId="482022A0" w14:textId="77777777" w:rsidR="007A7C4B" w:rsidRPr="007A7C4B" w:rsidRDefault="007A7C4B" w:rsidP="007A7C4B">
      <w:pPr>
        <w:spacing w:before="120" w:after="120"/>
        <w:ind w:firstLine="709"/>
        <w:rPr>
          <w:bCs/>
          <w:szCs w:val="24"/>
          <w:lang w:val="nl-NL"/>
        </w:rPr>
      </w:pPr>
      <w:r w:rsidRPr="007A7C4B">
        <w:rPr>
          <w:bCs/>
          <w:szCs w:val="24"/>
          <w:lang w:val="nl-NL"/>
        </w:rPr>
        <w:t xml:space="preserve">- Tờ khai tự quyết toán thuế (thuế giá trị gia tăng và thuế thu nhập doanh nghiệp) có xác nhận của cơ quan thuế về thời điểm đã nộp tờ khai; </w:t>
      </w:r>
    </w:p>
    <w:p w14:paraId="13DD2307" w14:textId="77777777" w:rsidR="007A7C4B" w:rsidRPr="007A7C4B" w:rsidRDefault="007A7C4B" w:rsidP="007A7C4B">
      <w:pPr>
        <w:spacing w:before="120" w:after="120"/>
        <w:ind w:firstLine="709"/>
        <w:rPr>
          <w:bCs/>
          <w:szCs w:val="24"/>
          <w:lang w:val="nl-NL"/>
        </w:rPr>
      </w:pPr>
      <w:r w:rsidRPr="007A7C4B">
        <w:rPr>
          <w:bCs/>
          <w:szCs w:val="24"/>
          <w:lang w:val="nl-NL"/>
        </w:rPr>
        <w:t>- Tài liệu chứng minh việc nhà thầu đã kê khai quyết toán thuế điện tử;</w:t>
      </w:r>
    </w:p>
    <w:p w14:paraId="25958149" w14:textId="77777777" w:rsidR="007A7C4B" w:rsidRPr="007A7C4B" w:rsidRDefault="007A7C4B" w:rsidP="007A7C4B">
      <w:pPr>
        <w:spacing w:before="120" w:after="120"/>
        <w:ind w:firstLine="709"/>
        <w:rPr>
          <w:bCs/>
          <w:szCs w:val="24"/>
          <w:lang w:val="nl-NL"/>
        </w:rPr>
      </w:pPr>
      <w:r w:rsidRPr="007A7C4B">
        <w:rPr>
          <w:bCs/>
          <w:szCs w:val="24"/>
          <w:lang w:val="nl-NL"/>
        </w:rPr>
        <w:t>- Văn bản xác nhận của cơ quan quản lý thuế (xác nhận số nộp cả năm) về việc thực hiện nghĩa vụ nộp thuế;</w:t>
      </w:r>
    </w:p>
    <w:p w14:paraId="738D9AC5" w14:textId="77777777" w:rsidR="007A7C4B" w:rsidRPr="007A7C4B" w:rsidRDefault="007A7C4B" w:rsidP="007A7C4B">
      <w:pPr>
        <w:spacing w:before="120" w:after="120"/>
        <w:ind w:firstLine="709"/>
        <w:rPr>
          <w:bCs/>
          <w:szCs w:val="24"/>
          <w:lang w:val="nl-NL"/>
        </w:rPr>
      </w:pPr>
      <w:r w:rsidRPr="007A7C4B">
        <w:rPr>
          <w:bCs/>
          <w:szCs w:val="24"/>
          <w:lang w:val="nl-NL"/>
        </w:rPr>
        <w:t>- Báo cáo kiểm toán (nếu có);</w:t>
      </w:r>
    </w:p>
    <w:p w14:paraId="1A775BD3" w14:textId="77777777" w:rsidR="007A7C4B" w:rsidRPr="007A7C4B" w:rsidRDefault="007A7C4B" w:rsidP="007A7C4B">
      <w:pPr>
        <w:spacing w:before="120" w:after="120"/>
        <w:ind w:firstLine="709"/>
        <w:rPr>
          <w:bCs/>
          <w:szCs w:val="24"/>
          <w:lang w:val="nl-NL"/>
        </w:rPr>
      </w:pPr>
      <w:r w:rsidRPr="007A7C4B">
        <w:rPr>
          <w:bCs/>
          <w:szCs w:val="24"/>
          <w:lang w:val="nl-NL"/>
        </w:rPr>
        <w:t>- Các tài liệu khác.</w:t>
      </w:r>
    </w:p>
    <w:p w14:paraId="700A62A0" w14:textId="77777777" w:rsidR="007A7C4B" w:rsidRPr="007A7C4B" w:rsidRDefault="007A7C4B" w:rsidP="007A7C4B">
      <w:pPr>
        <w:widowControl w:val="0"/>
        <w:spacing w:before="120" w:after="120" w:line="264" w:lineRule="auto"/>
        <w:ind w:firstLine="567"/>
        <w:rPr>
          <w:rFonts w:eastAsia="Calibri"/>
          <w:szCs w:val="24"/>
          <w:lang w:val="es-ES_tradnl"/>
        </w:rPr>
      </w:pPr>
      <w:r w:rsidRPr="007A7C4B">
        <w:rPr>
          <w:rFonts w:eastAsia="Calibri"/>
          <w:szCs w:val="24"/>
          <w:lang w:val="es-ES_tradnl"/>
        </w:rPr>
        <w:t>Các tài liệu trên đây</w:t>
      </w:r>
      <w:r w:rsidRPr="007A7C4B">
        <w:rPr>
          <w:szCs w:val="24"/>
          <w:lang w:val="nl-NL"/>
        </w:rPr>
        <w:t xml:space="preserve"> phải phù hợp với số liệu nhà thầu đã kê khai trên Hệ thống Thuế điện tử tại thời điểm đóng thầu.</w:t>
      </w:r>
    </w:p>
    <w:p w14:paraId="59767E13" w14:textId="77777777" w:rsidR="007A7C4B" w:rsidRPr="007A7C4B" w:rsidRDefault="007A7C4B" w:rsidP="007A7C4B">
      <w:pPr>
        <w:spacing w:before="120" w:after="120"/>
        <w:ind w:firstLine="709"/>
        <w:rPr>
          <w:bCs/>
          <w:szCs w:val="24"/>
          <w:lang w:val="nl-NL"/>
        </w:rPr>
      </w:pPr>
    </w:p>
    <w:p w14:paraId="31CF72C0" w14:textId="77777777" w:rsidR="007C6A78" w:rsidRPr="007A7C4B" w:rsidRDefault="007C6A78" w:rsidP="007C6A78">
      <w:pPr>
        <w:widowControl w:val="0"/>
        <w:spacing w:before="120" w:after="120"/>
        <w:ind w:firstLine="567"/>
        <w:rPr>
          <w:rFonts w:eastAsia="Calibri"/>
          <w:szCs w:val="24"/>
          <w:lang w:val="es-ES_tradnl"/>
        </w:rPr>
      </w:pPr>
    </w:p>
    <w:p w14:paraId="7E71ED0A" w14:textId="77777777" w:rsidR="00106986" w:rsidRPr="007A7C4B" w:rsidRDefault="00106986" w:rsidP="00892036">
      <w:pPr>
        <w:spacing w:before="120" w:after="120"/>
        <w:ind w:firstLine="709"/>
        <w:rPr>
          <w:b/>
          <w:szCs w:val="24"/>
          <w:lang w:val="nl-NL"/>
        </w:rPr>
      </w:pPr>
    </w:p>
    <w:p w14:paraId="739F88CC" w14:textId="77777777" w:rsidR="007A7C4B" w:rsidRDefault="007A7C4B" w:rsidP="0081726D">
      <w:pPr>
        <w:widowControl w:val="0"/>
        <w:spacing w:before="120" w:after="120"/>
        <w:ind w:firstLine="567"/>
        <w:jc w:val="right"/>
        <w:rPr>
          <w:b/>
          <w:sz w:val="26"/>
          <w:szCs w:val="26"/>
          <w:lang w:val="es-ES_tradnl"/>
        </w:rPr>
        <w:sectPr w:rsidR="007A7C4B" w:rsidSect="007C6A78">
          <w:pgSz w:w="11907" w:h="16839" w:code="9"/>
          <w:pgMar w:top="1138" w:right="1138" w:bottom="1138" w:left="994" w:header="734" w:footer="734" w:gutter="0"/>
          <w:cols w:space="720"/>
          <w:docGrid w:linePitch="360"/>
        </w:sectPr>
      </w:pPr>
    </w:p>
    <w:p w14:paraId="4A4FF72A" w14:textId="77777777" w:rsidR="007A7C4B" w:rsidRPr="004A168D" w:rsidRDefault="007A7C4B" w:rsidP="007A7C4B">
      <w:pPr>
        <w:spacing w:before="120" w:after="120"/>
        <w:jc w:val="right"/>
        <w:outlineLvl w:val="1"/>
        <w:rPr>
          <w:b/>
          <w:sz w:val="28"/>
          <w:szCs w:val="28"/>
          <w:lang w:val="nl-NL"/>
        </w:rPr>
      </w:pPr>
      <w:r w:rsidRPr="004A168D">
        <w:rPr>
          <w:b/>
          <w:sz w:val="28"/>
          <w:szCs w:val="28"/>
          <w:lang w:val="nl-NL"/>
        </w:rPr>
        <w:t xml:space="preserve">Mẫu số 09A </w:t>
      </w:r>
      <w:r w:rsidRPr="007A7C4B">
        <w:rPr>
          <w:b/>
          <w:i/>
          <w:color w:val="FF0000"/>
          <w:sz w:val="28"/>
          <w:szCs w:val="28"/>
          <w:lang w:val="nl-NL"/>
        </w:rPr>
        <w:t>(không áp dụng)</w:t>
      </w:r>
    </w:p>
    <w:p w14:paraId="78C9E63D" w14:textId="77777777" w:rsidR="007A7C4B" w:rsidRPr="004A168D" w:rsidRDefault="007A7C4B" w:rsidP="007A7C4B">
      <w:pPr>
        <w:spacing w:before="120" w:after="120"/>
        <w:jc w:val="right"/>
        <w:rPr>
          <w:b/>
          <w:sz w:val="28"/>
          <w:szCs w:val="28"/>
          <w:lang w:val="nl-NL"/>
        </w:rPr>
      </w:pPr>
    </w:p>
    <w:p w14:paraId="7492A625" w14:textId="77777777" w:rsidR="007A7C4B" w:rsidRPr="004A168D" w:rsidRDefault="007A7C4B" w:rsidP="007A7C4B">
      <w:pPr>
        <w:widowControl w:val="0"/>
        <w:spacing w:before="120" w:after="120"/>
        <w:ind w:right="17" w:firstLine="567"/>
        <w:jc w:val="center"/>
        <w:rPr>
          <w:b/>
          <w:bCs/>
          <w:sz w:val="28"/>
          <w:szCs w:val="28"/>
          <w:lang w:val="x-none" w:eastAsia="x-none"/>
        </w:rPr>
      </w:pPr>
      <w:bookmarkStart w:id="12" w:name="_Toc399947711"/>
      <w:r w:rsidRPr="004A168D">
        <w:rPr>
          <w:b/>
          <w:bCs/>
          <w:sz w:val="28"/>
          <w:szCs w:val="28"/>
          <w:lang w:val="es-ES" w:eastAsia="x-none"/>
        </w:rPr>
        <w:t>PHẠM VI CÔNG VIỆC SỬ DỤNG NHÀ THẦU PHỤ</w:t>
      </w:r>
      <w:r w:rsidRPr="004A168D">
        <w:rPr>
          <w:bCs/>
          <w:sz w:val="28"/>
          <w:szCs w:val="28"/>
          <w:vertAlign w:val="superscript"/>
          <w:lang w:val="x-none" w:eastAsia="x-none"/>
        </w:rPr>
        <w:t>(1)</w:t>
      </w:r>
      <w:bookmarkEnd w:id="12"/>
    </w:p>
    <w:p w14:paraId="38FCE08A" w14:textId="77777777" w:rsidR="007A7C4B" w:rsidRPr="004A168D" w:rsidRDefault="007A7C4B" w:rsidP="007A7C4B">
      <w:pPr>
        <w:widowControl w:val="0"/>
        <w:spacing w:before="120" w:after="120"/>
        <w:ind w:firstLine="567"/>
        <w:jc w:val="center"/>
        <w:rPr>
          <w:i/>
          <w:sz w:val="28"/>
          <w:szCs w:val="28"/>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1783"/>
        <w:gridCol w:w="1473"/>
        <w:gridCol w:w="1629"/>
        <w:gridCol w:w="1627"/>
        <w:gridCol w:w="2365"/>
      </w:tblGrid>
      <w:tr w:rsidR="007A7C4B" w:rsidRPr="004A168D" w14:paraId="455B2839" w14:textId="77777777" w:rsidTr="00AD70E3">
        <w:tc>
          <w:tcPr>
            <w:tcW w:w="455" w:type="pct"/>
            <w:shd w:val="clear" w:color="auto" w:fill="E2EFD9"/>
            <w:vAlign w:val="center"/>
          </w:tcPr>
          <w:p w14:paraId="583ED4CA" w14:textId="77777777" w:rsidR="007A7C4B" w:rsidRPr="004A168D" w:rsidRDefault="007A7C4B" w:rsidP="00AD70E3">
            <w:pPr>
              <w:widowControl w:val="0"/>
              <w:spacing w:before="120" w:after="120"/>
              <w:jc w:val="center"/>
              <w:rPr>
                <w:b/>
                <w:szCs w:val="24"/>
              </w:rPr>
            </w:pPr>
            <w:r w:rsidRPr="004A168D">
              <w:rPr>
                <w:b/>
                <w:szCs w:val="24"/>
              </w:rPr>
              <w:t>STT</w:t>
            </w:r>
          </w:p>
        </w:tc>
        <w:tc>
          <w:tcPr>
            <w:tcW w:w="913" w:type="pct"/>
            <w:shd w:val="clear" w:color="auto" w:fill="E2EFD9"/>
            <w:vAlign w:val="center"/>
          </w:tcPr>
          <w:p w14:paraId="7D762E3C" w14:textId="77777777" w:rsidR="007A7C4B" w:rsidRPr="004A168D" w:rsidRDefault="007A7C4B" w:rsidP="00AD70E3">
            <w:pPr>
              <w:widowControl w:val="0"/>
              <w:spacing w:before="120" w:after="120"/>
              <w:jc w:val="center"/>
              <w:rPr>
                <w:b/>
                <w:szCs w:val="24"/>
                <w:vertAlign w:val="superscript"/>
                <w:lang w:val="fr-FR"/>
              </w:rPr>
            </w:pPr>
            <w:r w:rsidRPr="004A168D">
              <w:rPr>
                <w:b/>
                <w:szCs w:val="24"/>
                <w:lang w:val="fr-FR"/>
              </w:rPr>
              <w:t>Tên nhà thầu phụ</w:t>
            </w:r>
            <w:r w:rsidRPr="004A168D">
              <w:rPr>
                <w:b/>
                <w:szCs w:val="24"/>
                <w:vertAlign w:val="superscript"/>
                <w:lang w:val="fr-FR"/>
              </w:rPr>
              <w:t>(2)</w:t>
            </w:r>
          </w:p>
        </w:tc>
        <w:tc>
          <w:tcPr>
            <w:tcW w:w="754" w:type="pct"/>
            <w:shd w:val="clear" w:color="auto" w:fill="E2EFD9"/>
            <w:vAlign w:val="center"/>
          </w:tcPr>
          <w:p w14:paraId="39D8A05E" w14:textId="77777777" w:rsidR="007A7C4B" w:rsidRPr="004A168D" w:rsidRDefault="007A7C4B" w:rsidP="00AD70E3">
            <w:pPr>
              <w:widowControl w:val="0"/>
              <w:spacing w:before="120" w:after="120"/>
              <w:jc w:val="center"/>
              <w:rPr>
                <w:b/>
                <w:szCs w:val="24"/>
                <w:vertAlign w:val="superscript"/>
                <w:lang w:val="de-DE"/>
              </w:rPr>
            </w:pPr>
            <w:r w:rsidRPr="004A168D">
              <w:rPr>
                <w:b/>
                <w:szCs w:val="24"/>
                <w:lang w:val="de-DE"/>
              </w:rPr>
              <w:t>Phạm vi công việc</w:t>
            </w:r>
            <w:r w:rsidRPr="004A168D">
              <w:rPr>
                <w:b/>
                <w:szCs w:val="24"/>
                <w:vertAlign w:val="superscript"/>
                <w:lang w:val="de-DE"/>
              </w:rPr>
              <w:t>(3)</w:t>
            </w:r>
          </w:p>
        </w:tc>
        <w:tc>
          <w:tcPr>
            <w:tcW w:w="834" w:type="pct"/>
            <w:shd w:val="clear" w:color="auto" w:fill="E2EFD9"/>
            <w:vAlign w:val="center"/>
          </w:tcPr>
          <w:p w14:paraId="468D17A1" w14:textId="77777777" w:rsidR="007A7C4B" w:rsidRPr="004A168D" w:rsidRDefault="007A7C4B" w:rsidP="00AD70E3">
            <w:pPr>
              <w:widowControl w:val="0"/>
              <w:spacing w:before="120" w:after="120"/>
              <w:jc w:val="center"/>
              <w:rPr>
                <w:b/>
                <w:szCs w:val="24"/>
                <w:vertAlign w:val="superscript"/>
                <w:lang w:val="de-DE"/>
              </w:rPr>
            </w:pPr>
            <w:r w:rsidRPr="004A168D">
              <w:rPr>
                <w:b/>
                <w:szCs w:val="24"/>
                <w:lang w:val="de-DE"/>
              </w:rPr>
              <w:t>Khối lượng công việc</w:t>
            </w:r>
            <w:r w:rsidRPr="004A168D">
              <w:rPr>
                <w:b/>
                <w:szCs w:val="24"/>
                <w:vertAlign w:val="superscript"/>
                <w:lang w:val="de-DE"/>
              </w:rPr>
              <w:t>(4)</w:t>
            </w:r>
          </w:p>
        </w:tc>
        <w:tc>
          <w:tcPr>
            <w:tcW w:w="833" w:type="pct"/>
            <w:shd w:val="clear" w:color="auto" w:fill="E2EFD9"/>
            <w:vAlign w:val="center"/>
          </w:tcPr>
          <w:p w14:paraId="2DD06164" w14:textId="77777777" w:rsidR="007A7C4B" w:rsidRPr="004A168D" w:rsidRDefault="007A7C4B" w:rsidP="00AD70E3">
            <w:pPr>
              <w:widowControl w:val="0"/>
              <w:spacing w:before="120" w:after="120"/>
              <w:jc w:val="center"/>
              <w:rPr>
                <w:b/>
                <w:szCs w:val="24"/>
                <w:vertAlign w:val="superscript"/>
                <w:lang w:val="fr-FR"/>
              </w:rPr>
            </w:pPr>
            <w:r w:rsidRPr="004A168D">
              <w:rPr>
                <w:b/>
                <w:szCs w:val="24"/>
              </w:rPr>
              <w:t xml:space="preserve">Giá trị % </w:t>
            </w:r>
            <w:r w:rsidRPr="004A168D">
              <w:rPr>
                <w:b/>
                <w:szCs w:val="24"/>
                <w:lang w:val="fr-FR"/>
              </w:rPr>
              <w:t>ước tính</w:t>
            </w:r>
            <w:r w:rsidRPr="004A168D">
              <w:rPr>
                <w:b/>
                <w:szCs w:val="24"/>
                <w:vertAlign w:val="superscript"/>
                <w:lang w:val="fr-FR"/>
              </w:rPr>
              <w:t>(5)</w:t>
            </w:r>
          </w:p>
        </w:tc>
        <w:tc>
          <w:tcPr>
            <w:tcW w:w="1212" w:type="pct"/>
            <w:shd w:val="clear" w:color="auto" w:fill="E2EFD9"/>
            <w:vAlign w:val="center"/>
          </w:tcPr>
          <w:p w14:paraId="2E35145E" w14:textId="77777777" w:rsidR="007A7C4B" w:rsidRPr="004A168D" w:rsidRDefault="007A7C4B" w:rsidP="00AD70E3">
            <w:pPr>
              <w:widowControl w:val="0"/>
              <w:spacing w:before="120" w:after="120"/>
              <w:jc w:val="center"/>
              <w:rPr>
                <w:b/>
                <w:szCs w:val="24"/>
                <w:vertAlign w:val="superscript"/>
                <w:lang w:val="fr-FR"/>
              </w:rPr>
            </w:pPr>
            <w:r w:rsidRPr="004A168D">
              <w:rPr>
                <w:b/>
                <w:szCs w:val="24"/>
                <w:lang w:val="fr-FR"/>
              </w:rPr>
              <w:t>Hợp đồng hoặc văn bản thỏa thuận với nhà thầu phụ</w:t>
            </w:r>
            <w:r w:rsidRPr="004A168D">
              <w:rPr>
                <w:b/>
                <w:szCs w:val="24"/>
                <w:vertAlign w:val="superscript"/>
                <w:lang w:val="fr-FR"/>
              </w:rPr>
              <w:t>(6)</w:t>
            </w:r>
          </w:p>
        </w:tc>
      </w:tr>
      <w:tr w:rsidR="007A7C4B" w:rsidRPr="004A168D" w14:paraId="2A59773C" w14:textId="77777777" w:rsidTr="00AD70E3">
        <w:tc>
          <w:tcPr>
            <w:tcW w:w="455" w:type="pct"/>
            <w:vAlign w:val="center"/>
          </w:tcPr>
          <w:p w14:paraId="5522F6E3" w14:textId="77777777" w:rsidR="007A7C4B" w:rsidRPr="004A168D" w:rsidRDefault="007A7C4B" w:rsidP="00AD70E3">
            <w:pPr>
              <w:widowControl w:val="0"/>
              <w:spacing w:before="120" w:after="120"/>
              <w:jc w:val="center"/>
              <w:rPr>
                <w:szCs w:val="24"/>
                <w:lang w:val="fr-FR"/>
              </w:rPr>
            </w:pPr>
            <w:r w:rsidRPr="004A168D">
              <w:rPr>
                <w:szCs w:val="24"/>
                <w:lang w:val="fr-FR"/>
              </w:rPr>
              <w:t>1</w:t>
            </w:r>
          </w:p>
        </w:tc>
        <w:tc>
          <w:tcPr>
            <w:tcW w:w="913" w:type="pct"/>
            <w:vAlign w:val="center"/>
          </w:tcPr>
          <w:p w14:paraId="396636AF"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214CB7B6"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17307652"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3937D9EB"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2EAFD3B4" w14:textId="77777777" w:rsidR="007A7C4B" w:rsidRPr="004A168D" w:rsidRDefault="007A7C4B" w:rsidP="00AD70E3">
            <w:pPr>
              <w:widowControl w:val="0"/>
              <w:spacing w:before="120" w:after="120"/>
              <w:jc w:val="center"/>
              <w:outlineLvl w:val="0"/>
              <w:rPr>
                <w:szCs w:val="24"/>
                <w:lang w:val="fr-FR"/>
              </w:rPr>
            </w:pPr>
          </w:p>
        </w:tc>
      </w:tr>
      <w:tr w:rsidR="007A7C4B" w:rsidRPr="004A168D" w14:paraId="460C6452" w14:textId="77777777" w:rsidTr="00AD70E3">
        <w:tc>
          <w:tcPr>
            <w:tcW w:w="455" w:type="pct"/>
            <w:vAlign w:val="center"/>
          </w:tcPr>
          <w:p w14:paraId="45400047" w14:textId="77777777" w:rsidR="007A7C4B" w:rsidRPr="004A168D" w:rsidRDefault="007A7C4B" w:rsidP="00AD70E3">
            <w:pPr>
              <w:widowControl w:val="0"/>
              <w:spacing w:before="120" w:after="120"/>
              <w:jc w:val="center"/>
              <w:rPr>
                <w:szCs w:val="24"/>
                <w:lang w:val="fr-FR"/>
              </w:rPr>
            </w:pPr>
            <w:r w:rsidRPr="004A168D">
              <w:rPr>
                <w:szCs w:val="24"/>
                <w:lang w:val="fr-FR"/>
              </w:rPr>
              <w:t>2</w:t>
            </w:r>
          </w:p>
        </w:tc>
        <w:tc>
          <w:tcPr>
            <w:tcW w:w="913" w:type="pct"/>
            <w:vAlign w:val="center"/>
          </w:tcPr>
          <w:p w14:paraId="43578892"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101F2EA5"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174D2F1C"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0714FD5F"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4B48E1D4" w14:textId="77777777" w:rsidR="007A7C4B" w:rsidRPr="004A168D" w:rsidRDefault="007A7C4B" w:rsidP="00AD70E3">
            <w:pPr>
              <w:widowControl w:val="0"/>
              <w:spacing w:before="120" w:after="120"/>
              <w:outlineLvl w:val="0"/>
              <w:rPr>
                <w:szCs w:val="24"/>
                <w:lang w:val="fr-FR"/>
              </w:rPr>
            </w:pPr>
          </w:p>
        </w:tc>
      </w:tr>
      <w:tr w:rsidR="007A7C4B" w:rsidRPr="004A168D" w14:paraId="0F03EFE3" w14:textId="77777777" w:rsidTr="00AD70E3">
        <w:tc>
          <w:tcPr>
            <w:tcW w:w="455" w:type="pct"/>
            <w:vAlign w:val="center"/>
          </w:tcPr>
          <w:p w14:paraId="6471839D" w14:textId="77777777" w:rsidR="007A7C4B" w:rsidRPr="004A168D" w:rsidRDefault="007A7C4B" w:rsidP="00AD70E3">
            <w:pPr>
              <w:widowControl w:val="0"/>
              <w:spacing w:before="120" w:after="120"/>
              <w:jc w:val="center"/>
              <w:rPr>
                <w:szCs w:val="24"/>
                <w:lang w:val="fr-FR"/>
              </w:rPr>
            </w:pPr>
            <w:r w:rsidRPr="004A168D">
              <w:rPr>
                <w:szCs w:val="24"/>
                <w:lang w:val="fr-FR"/>
              </w:rPr>
              <w:t>3</w:t>
            </w:r>
          </w:p>
        </w:tc>
        <w:tc>
          <w:tcPr>
            <w:tcW w:w="913" w:type="pct"/>
            <w:vAlign w:val="center"/>
          </w:tcPr>
          <w:p w14:paraId="71D31877"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4A5E85CA"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273F7A44"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49423B0D"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0CE02BFB" w14:textId="77777777" w:rsidR="007A7C4B" w:rsidRPr="004A168D" w:rsidRDefault="007A7C4B" w:rsidP="00AD70E3">
            <w:pPr>
              <w:widowControl w:val="0"/>
              <w:spacing w:before="120" w:after="120"/>
              <w:outlineLvl w:val="0"/>
              <w:rPr>
                <w:szCs w:val="24"/>
                <w:lang w:val="fr-FR"/>
              </w:rPr>
            </w:pPr>
          </w:p>
        </w:tc>
      </w:tr>
      <w:tr w:rsidR="007A7C4B" w:rsidRPr="004A168D" w14:paraId="1633543E" w14:textId="77777777" w:rsidTr="00AD70E3">
        <w:tc>
          <w:tcPr>
            <w:tcW w:w="455" w:type="pct"/>
            <w:vAlign w:val="center"/>
          </w:tcPr>
          <w:p w14:paraId="251697AE" w14:textId="77777777" w:rsidR="007A7C4B" w:rsidRPr="004A168D" w:rsidRDefault="007A7C4B" w:rsidP="00AD70E3">
            <w:pPr>
              <w:widowControl w:val="0"/>
              <w:spacing w:before="120" w:after="120"/>
              <w:jc w:val="center"/>
              <w:rPr>
                <w:szCs w:val="24"/>
                <w:lang w:val="fr-FR"/>
              </w:rPr>
            </w:pPr>
            <w:r w:rsidRPr="004A168D">
              <w:rPr>
                <w:szCs w:val="24"/>
                <w:lang w:val="fr-FR"/>
              </w:rPr>
              <w:t>4</w:t>
            </w:r>
          </w:p>
        </w:tc>
        <w:tc>
          <w:tcPr>
            <w:tcW w:w="913" w:type="pct"/>
            <w:vAlign w:val="center"/>
          </w:tcPr>
          <w:p w14:paraId="6EC5BB3C"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32ACE283"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2D7A7CDB"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4F14990D"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64406A1A" w14:textId="77777777" w:rsidR="007A7C4B" w:rsidRPr="004A168D" w:rsidRDefault="007A7C4B" w:rsidP="00AD70E3">
            <w:pPr>
              <w:widowControl w:val="0"/>
              <w:spacing w:before="120" w:after="120"/>
              <w:outlineLvl w:val="0"/>
              <w:rPr>
                <w:szCs w:val="24"/>
                <w:lang w:val="fr-FR"/>
              </w:rPr>
            </w:pPr>
          </w:p>
        </w:tc>
      </w:tr>
      <w:tr w:rsidR="007A7C4B" w:rsidRPr="004A168D" w14:paraId="0147F4F2" w14:textId="77777777" w:rsidTr="00AD70E3">
        <w:tc>
          <w:tcPr>
            <w:tcW w:w="455" w:type="pct"/>
            <w:vAlign w:val="center"/>
          </w:tcPr>
          <w:p w14:paraId="4A339E79" w14:textId="77777777" w:rsidR="007A7C4B" w:rsidRPr="004A168D" w:rsidRDefault="007A7C4B" w:rsidP="00AD70E3">
            <w:pPr>
              <w:widowControl w:val="0"/>
              <w:spacing w:before="120" w:after="120"/>
              <w:jc w:val="center"/>
              <w:rPr>
                <w:szCs w:val="24"/>
                <w:lang w:val="fr-FR"/>
              </w:rPr>
            </w:pPr>
            <w:r w:rsidRPr="004A168D">
              <w:rPr>
                <w:szCs w:val="24"/>
                <w:lang w:val="fr-FR"/>
              </w:rPr>
              <w:t>…</w:t>
            </w:r>
          </w:p>
        </w:tc>
        <w:tc>
          <w:tcPr>
            <w:tcW w:w="913" w:type="pct"/>
            <w:vAlign w:val="center"/>
          </w:tcPr>
          <w:p w14:paraId="39535A87" w14:textId="77777777" w:rsidR="007A7C4B" w:rsidRPr="004A168D" w:rsidRDefault="007A7C4B" w:rsidP="00AD70E3">
            <w:pPr>
              <w:widowControl w:val="0"/>
              <w:spacing w:before="120" w:after="120"/>
              <w:jc w:val="center"/>
              <w:outlineLvl w:val="0"/>
              <w:rPr>
                <w:szCs w:val="24"/>
                <w:lang w:val="fr-FR"/>
              </w:rPr>
            </w:pPr>
          </w:p>
        </w:tc>
        <w:tc>
          <w:tcPr>
            <w:tcW w:w="754" w:type="pct"/>
            <w:vAlign w:val="center"/>
          </w:tcPr>
          <w:p w14:paraId="4DC4CD53" w14:textId="77777777" w:rsidR="007A7C4B" w:rsidRPr="004A168D" w:rsidRDefault="007A7C4B" w:rsidP="00AD70E3">
            <w:pPr>
              <w:widowControl w:val="0"/>
              <w:spacing w:before="120" w:after="120"/>
              <w:jc w:val="center"/>
              <w:outlineLvl w:val="0"/>
              <w:rPr>
                <w:szCs w:val="24"/>
                <w:lang w:val="fr-FR"/>
              </w:rPr>
            </w:pPr>
          </w:p>
        </w:tc>
        <w:tc>
          <w:tcPr>
            <w:tcW w:w="834" w:type="pct"/>
            <w:vAlign w:val="center"/>
          </w:tcPr>
          <w:p w14:paraId="1205D2A8" w14:textId="77777777" w:rsidR="007A7C4B" w:rsidRPr="004A168D" w:rsidRDefault="007A7C4B" w:rsidP="00AD70E3">
            <w:pPr>
              <w:widowControl w:val="0"/>
              <w:spacing w:before="120" w:after="120"/>
              <w:jc w:val="center"/>
              <w:outlineLvl w:val="0"/>
              <w:rPr>
                <w:szCs w:val="24"/>
                <w:lang w:val="fr-FR"/>
              </w:rPr>
            </w:pPr>
          </w:p>
        </w:tc>
        <w:tc>
          <w:tcPr>
            <w:tcW w:w="833" w:type="pct"/>
            <w:vAlign w:val="center"/>
          </w:tcPr>
          <w:p w14:paraId="046F20EC" w14:textId="77777777" w:rsidR="007A7C4B" w:rsidRPr="004A168D" w:rsidRDefault="007A7C4B" w:rsidP="00AD70E3">
            <w:pPr>
              <w:widowControl w:val="0"/>
              <w:spacing w:before="120" w:after="120"/>
              <w:jc w:val="center"/>
              <w:outlineLvl w:val="0"/>
              <w:rPr>
                <w:szCs w:val="24"/>
                <w:lang w:val="fr-FR"/>
              </w:rPr>
            </w:pPr>
          </w:p>
        </w:tc>
        <w:tc>
          <w:tcPr>
            <w:tcW w:w="1212" w:type="pct"/>
            <w:vAlign w:val="center"/>
          </w:tcPr>
          <w:p w14:paraId="364E9F74" w14:textId="77777777" w:rsidR="007A7C4B" w:rsidRPr="004A168D" w:rsidRDefault="007A7C4B" w:rsidP="00AD70E3">
            <w:pPr>
              <w:widowControl w:val="0"/>
              <w:spacing w:before="120" w:after="120"/>
              <w:jc w:val="center"/>
              <w:outlineLvl w:val="0"/>
              <w:rPr>
                <w:szCs w:val="24"/>
                <w:lang w:val="fr-FR"/>
              </w:rPr>
            </w:pPr>
          </w:p>
        </w:tc>
      </w:tr>
    </w:tbl>
    <w:p w14:paraId="408C862F" w14:textId="77777777" w:rsidR="007A7C4B" w:rsidRPr="004A168D" w:rsidRDefault="007A7C4B" w:rsidP="007A7C4B">
      <w:pPr>
        <w:widowControl w:val="0"/>
        <w:spacing w:before="120" w:after="120"/>
        <w:ind w:firstLine="567"/>
        <w:rPr>
          <w:i/>
          <w:sz w:val="28"/>
          <w:szCs w:val="28"/>
        </w:rPr>
      </w:pPr>
    </w:p>
    <w:p w14:paraId="6A04A199" w14:textId="77777777" w:rsidR="007A7C4B" w:rsidRPr="007A7C4B" w:rsidRDefault="007A7C4B" w:rsidP="007A7C4B">
      <w:pPr>
        <w:spacing w:before="120" w:after="120"/>
        <w:ind w:firstLine="709"/>
        <w:rPr>
          <w:bCs/>
          <w:sz w:val="26"/>
          <w:szCs w:val="26"/>
          <w:lang w:val="nl-NL"/>
        </w:rPr>
      </w:pPr>
      <w:r w:rsidRPr="007A7C4B">
        <w:rPr>
          <w:bCs/>
          <w:sz w:val="26"/>
          <w:szCs w:val="26"/>
          <w:lang w:val="nl-NL"/>
        </w:rPr>
        <w:t>Ghi chú:</w:t>
      </w:r>
    </w:p>
    <w:p w14:paraId="4EB85ECC" w14:textId="77777777" w:rsidR="007A7C4B" w:rsidRPr="007A7C4B" w:rsidRDefault="007A7C4B" w:rsidP="007A7C4B">
      <w:pPr>
        <w:spacing w:before="120" w:after="120"/>
        <w:ind w:firstLine="709"/>
        <w:rPr>
          <w:bCs/>
          <w:sz w:val="26"/>
          <w:szCs w:val="26"/>
          <w:lang w:val="nl-NL"/>
        </w:rPr>
      </w:pPr>
      <w:r w:rsidRPr="007A7C4B">
        <w:rPr>
          <w:bCs/>
          <w:sz w:val="26"/>
          <w:szCs w:val="26"/>
          <w:lang w:val="nl-NL"/>
        </w:rPr>
        <w:t>(1) Trường hợp E-HSMT có quy định về việc sử dụng nhà thầu phụ thì nhà thầu kê khai theo Mẫu này.</w:t>
      </w:r>
    </w:p>
    <w:p w14:paraId="12198763" w14:textId="77777777" w:rsidR="007A7C4B" w:rsidRPr="007A7C4B" w:rsidRDefault="007A7C4B" w:rsidP="007A7C4B">
      <w:pPr>
        <w:spacing w:before="120" w:after="120"/>
        <w:ind w:firstLine="709"/>
        <w:rPr>
          <w:bCs/>
          <w:sz w:val="26"/>
          <w:szCs w:val="26"/>
          <w:lang w:val="nl-NL"/>
        </w:rPr>
      </w:pPr>
      <w:r w:rsidRPr="007A7C4B">
        <w:rPr>
          <w:bCs/>
          <w:sz w:val="26"/>
          <w:szCs w:val="26"/>
          <w:lang w:val="nl-NL"/>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786B9B2E" w14:textId="77777777" w:rsidR="007A7C4B" w:rsidRPr="007A7C4B" w:rsidRDefault="007A7C4B" w:rsidP="007A7C4B">
      <w:pPr>
        <w:spacing w:before="120" w:after="120"/>
        <w:ind w:firstLine="709"/>
        <w:rPr>
          <w:bCs/>
          <w:sz w:val="26"/>
          <w:szCs w:val="26"/>
          <w:lang w:val="nl-NL"/>
        </w:rPr>
      </w:pPr>
      <w:r w:rsidRPr="007A7C4B">
        <w:rPr>
          <w:bCs/>
          <w:sz w:val="26"/>
          <w:szCs w:val="26"/>
          <w:lang w:val="nl-NL"/>
        </w:rPr>
        <w:t>(3) Nhà thầu ghi cụ thể tên hạng mục công việc dành cho nhà thầu phụ.</w:t>
      </w:r>
    </w:p>
    <w:p w14:paraId="532D3915" w14:textId="77777777" w:rsidR="007A7C4B" w:rsidRPr="007A7C4B" w:rsidRDefault="007A7C4B" w:rsidP="007A7C4B">
      <w:pPr>
        <w:spacing w:before="120" w:after="120"/>
        <w:ind w:firstLine="709"/>
        <w:rPr>
          <w:bCs/>
          <w:sz w:val="26"/>
          <w:szCs w:val="26"/>
          <w:lang w:val="nl-NL"/>
        </w:rPr>
      </w:pPr>
      <w:r w:rsidRPr="007A7C4B">
        <w:rPr>
          <w:bCs/>
          <w:sz w:val="26"/>
          <w:szCs w:val="26"/>
          <w:lang w:val="nl-NL"/>
        </w:rPr>
        <w:t>(4) Nhà thầu ghi cụ thể khối lượng công việc dành cho nhà thầu phụ.</w:t>
      </w:r>
    </w:p>
    <w:p w14:paraId="08F3C0C3" w14:textId="77777777" w:rsidR="007A7C4B" w:rsidRPr="007A7C4B" w:rsidRDefault="007A7C4B" w:rsidP="007A7C4B">
      <w:pPr>
        <w:spacing w:before="120" w:after="120"/>
        <w:ind w:firstLine="709"/>
        <w:rPr>
          <w:bCs/>
          <w:sz w:val="26"/>
          <w:szCs w:val="26"/>
          <w:lang w:val="nl-NL"/>
        </w:rPr>
      </w:pPr>
      <w:r w:rsidRPr="007A7C4B">
        <w:rPr>
          <w:bCs/>
          <w:sz w:val="26"/>
          <w:szCs w:val="26"/>
          <w:lang w:val="nl-NL"/>
        </w:rPr>
        <w:t>(5) Nhà thầu ghi cụ thể giá trị % công việc mà nhà thầu phụ đảm nhận so với giá dự thầu.</w:t>
      </w:r>
    </w:p>
    <w:p w14:paraId="0A369C0F" w14:textId="77777777" w:rsidR="007A7C4B" w:rsidRPr="007A7C4B" w:rsidRDefault="007A7C4B" w:rsidP="007A7C4B">
      <w:pPr>
        <w:spacing w:before="120" w:after="120"/>
        <w:ind w:firstLine="709"/>
        <w:rPr>
          <w:i/>
          <w:spacing w:val="-2"/>
          <w:sz w:val="26"/>
          <w:szCs w:val="26"/>
          <w:lang w:val="es-ES_tradnl"/>
        </w:rPr>
      </w:pPr>
      <w:r w:rsidRPr="007A7C4B">
        <w:rPr>
          <w:bCs/>
          <w:sz w:val="26"/>
          <w:szCs w:val="26"/>
          <w:lang w:val="nl-NL"/>
        </w:rPr>
        <w:t>(6) Nhà thầu ghi cụ thể số hợp đồng hoặc văn bản thỏa thuận và đính kèm bản scan các tài liệu này trong E-HSDT.</w:t>
      </w:r>
    </w:p>
    <w:p w14:paraId="6C0DAD29" w14:textId="77777777" w:rsidR="00892036" w:rsidRPr="007A7C4B" w:rsidRDefault="00892036" w:rsidP="0081726D">
      <w:pPr>
        <w:widowControl w:val="0"/>
        <w:spacing w:before="120" w:after="120"/>
        <w:ind w:firstLine="567"/>
        <w:jc w:val="right"/>
        <w:rPr>
          <w:b/>
          <w:sz w:val="26"/>
          <w:szCs w:val="26"/>
          <w:lang w:val="es-ES_tradnl"/>
        </w:rPr>
      </w:pPr>
    </w:p>
    <w:p w14:paraId="63B8E332" w14:textId="77777777" w:rsidR="00106986" w:rsidRPr="007A7C4B" w:rsidRDefault="00106986" w:rsidP="0081726D">
      <w:pPr>
        <w:widowControl w:val="0"/>
        <w:spacing w:before="120" w:after="120"/>
        <w:ind w:firstLine="567"/>
        <w:jc w:val="right"/>
        <w:rPr>
          <w:b/>
          <w:sz w:val="26"/>
          <w:szCs w:val="26"/>
          <w:lang w:val="es-ES_tradnl"/>
        </w:rPr>
        <w:sectPr w:rsidR="00106986" w:rsidRPr="007A7C4B" w:rsidSect="007C6A78">
          <w:pgSz w:w="11907" w:h="16839" w:code="9"/>
          <w:pgMar w:top="1138" w:right="1138" w:bottom="1138" w:left="994" w:header="734" w:footer="734" w:gutter="0"/>
          <w:cols w:space="720"/>
          <w:docGrid w:linePitch="360"/>
        </w:sectPr>
      </w:pPr>
    </w:p>
    <w:p w14:paraId="46F0E52F" w14:textId="77777777" w:rsidR="0013218C" w:rsidRDefault="0013218C" w:rsidP="0081726D">
      <w:pPr>
        <w:widowControl w:val="0"/>
        <w:spacing w:before="120" w:after="120"/>
        <w:ind w:firstLine="567"/>
        <w:jc w:val="right"/>
        <w:rPr>
          <w:b/>
          <w:sz w:val="28"/>
          <w:szCs w:val="28"/>
          <w:lang w:val="es-ES_tradnl"/>
        </w:rPr>
      </w:pPr>
    </w:p>
    <w:p w14:paraId="229504C2" w14:textId="77777777" w:rsidR="00906317" w:rsidRPr="00892BA1" w:rsidRDefault="00906317" w:rsidP="0081726D">
      <w:pPr>
        <w:widowControl w:val="0"/>
        <w:spacing w:before="120" w:after="120"/>
        <w:ind w:firstLine="567"/>
        <w:jc w:val="right"/>
        <w:rPr>
          <w:b/>
          <w:sz w:val="28"/>
          <w:szCs w:val="28"/>
          <w:lang w:val="es-ES_tradnl"/>
        </w:rPr>
      </w:pPr>
      <w:r w:rsidRPr="00892BA1">
        <w:rPr>
          <w:b/>
          <w:sz w:val="28"/>
          <w:szCs w:val="28"/>
          <w:lang w:val="es-ES_tradnl"/>
        </w:rPr>
        <w:t xml:space="preserve">Mẫu </w:t>
      </w:r>
      <w:r w:rsidR="007A7C4B">
        <w:rPr>
          <w:b/>
          <w:sz w:val="28"/>
          <w:szCs w:val="28"/>
          <w:lang w:val="es-ES_tradnl"/>
        </w:rPr>
        <w:t xml:space="preserve">09B </w:t>
      </w:r>
      <w:r w:rsidRPr="000B742A">
        <w:rPr>
          <w:b/>
          <w:i/>
          <w:sz w:val="28"/>
          <w:szCs w:val="28"/>
          <w:lang w:val="es-ES_tradnl"/>
        </w:rPr>
        <w:t>(</w:t>
      </w:r>
      <w:r w:rsidR="000B742A" w:rsidRPr="000B742A">
        <w:rPr>
          <w:b/>
          <w:i/>
          <w:sz w:val="28"/>
          <w:szCs w:val="28"/>
          <w:lang w:val="nl-NL"/>
        </w:rPr>
        <w:t>Scan đính kèm lên</w:t>
      </w:r>
      <w:r w:rsidRPr="000B742A">
        <w:rPr>
          <w:b/>
          <w:i/>
          <w:sz w:val="28"/>
          <w:szCs w:val="28"/>
          <w:lang w:val="nl-NL"/>
        </w:rPr>
        <w:t xml:space="preserve"> Hệ thống)</w:t>
      </w:r>
    </w:p>
    <w:p w14:paraId="49E4414C" w14:textId="77777777" w:rsidR="00906317" w:rsidRPr="00892BA1" w:rsidRDefault="00906317" w:rsidP="0081726D">
      <w:pPr>
        <w:widowControl w:val="0"/>
        <w:spacing w:before="120" w:after="120"/>
        <w:ind w:firstLine="567"/>
        <w:jc w:val="right"/>
        <w:rPr>
          <w:b/>
          <w:sz w:val="28"/>
          <w:szCs w:val="28"/>
          <w:lang w:val="es-ES_tradnl"/>
        </w:rPr>
      </w:pPr>
    </w:p>
    <w:p w14:paraId="54A9CAA3" w14:textId="77777777" w:rsidR="00906317" w:rsidRPr="00892BA1" w:rsidRDefault="00906317" w:rsidP="0081726D">
      <w:pPr>
        <w:pStyle w:val="Heading4"/>
        <w:keepNext w:val="0"/>
        <w:widowControl w:val="0"/>
        <w:spacing w:before="120" w:after="120"/>
        <w:ind w:left="0" w:right="17" w:firstLine="0"/>
        <w:jc w:val="center"/>
        <w:rPr>
          <w:sz w:val="26"/>
          <w:szCs w:val="28"/>
        </w:rPr>
      </w:pPr>
      <w:r w:rsidRPr="00892BA1">
        <w:rPr>
          <w:sz w:val="26"/>
          <w:szCs w:val="28"/>
        </w:rPr>
        <w:t xml:space="preserve">DANH SÁCH CÁC CÔNG TY CON, CÔNG TY THÀNH VIÊN </w:t>
      </w:r>
    </w:p>
    <w:p w14:paraId="10CFBABD" w14:textId="77777777" w:rsidR="00906317" w:rsidRPr="00892BA1" w:rsidRDefault="00906317" w:rsidP="0081726D">
      <w:pPr>
        <w:pStyle w:val="Heading4"/>
        <w:keepNext w:val="0"/>
        <w:widowControl w:val="0"/>
        <w:spacing w:before="120" w:after="120"/>
        <w:ind w:left="0" w:right="17" w:firstLine="0"/>
        <w:jc w:val="center"/>
        <w:rPr>
          <w:sz w:val="26"/>
          <w:szCs w:val="28"/>
          <w:vertAlign w:val="superscript"/>
        </w:rPr>
      </w:pPr>
      <w:r w:rsidRPr="00892BA1">
        <w:rPr>
          <w:sz w:val="26"/>
          <w:szCs w:val="28"/>
        </w:rPr>
        <w:t>ĐẢM NHẬN PHẦN CÔNG VIỆC CỦA GÓI THẦU</w:t>
      </w:r>
      <w:r w:rsidRPr="00892BA1">
        <w:rPr>
          <w:b w:val="0"/>
          <w:sz w:val="26"/>
          <w:szCs w:val="28"/>
          <w:vertAlign w:val="superscript"/>
        </w:rPr>
        <w:t>(1)</w:t>
      </w:r>
    </w:p>
    <w:p w14:paraId="0C3BB13E" w14:textId="77777777" w:rsidR="00906317" w:rsidRPr="00892BA1" w:rsidRDefault="00906317" w:rsidP="0081726D">
      <w:pPr>
        <w:widowControl w:val="0"/>
        <w:spacing w:before="120" w:after="120"/>
        <w:ind w:firstLine="567"/>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221"/>
        <w:gridCol w:w="2610"/>
        <w:gridCol w:w="2472"/>
      </w:tblGrid>
      <w:tr w:rsidR="00892BA1" w:rsidRPr="00892BA1" w14:paraId="7CDFEF02" w14:textId="77777777" w:rsidTr="00B77692">
        <w:tc>
          <w:tcPr>
            <w:tcW w:w="419" w:type="pct"/>
            <w:shd w:val="clear" w:color="auto" w:fill="E2EFD9"/>
            <w:vAlign w:val="center"/>
          </w:tcPr>
          <w:p w14:paraId="690B3D0F" w14:textId="77777777" w:rsidR="00906317" w:rsidRPr="00892BA1" w:rsidRDefault="00906317" w:rsidP="0081726D">
            <w:pPr>
              <w:widowControl w:val="0"/>
              <w:spacing w:before="120" w:after="120"/>
              <w:jc w:val="center"/>
              <w:rPr>
                <w:b/>
                <w:szCs w:val="24"/>
              </w:rPr>
            </w:pPr>
            <w:r w:rsidRPr="00892BA1">
              <w:rPr>
                <w:b/>
                <w:szCs w:val="24"/>
              </w:rPr>
              <w:t>STT</w:t>
            </w:r>
          </w:p>
        </w:tc>
        <w:tc>
          <w:tcPr>
            <w:tcW w:w="1777" w:type="pct"/>
            <w:shd w:val="clear" w:color="auto" w:fill="E2EFD9"/>
            <w:vAlign w:val="center"/>
          </w:tcPr>
          <w:p w14:paraId="6F3268B9" w14:textId="77777777" w:rsidR="00906317" w:rsidRPr="00892BA1" w:rsidRDefault="00906317" w:rsidP="0081726D">
            <w:pPr>
              <w:widowControl w:val="0"/>
              <w:spacing w:before="120" w:after="120"/>
              <w:jc w:val="center"/>
              <w:rPr>
                <w:b/>
                <w:szCs w:val="24"/>
                <w:vertAlign w:val="superscript"/>
              </w:rPr>
            </w:pPr>
            <w:r w:rsidRPr="00892BA1">
              <w:rPr>
                <w:b/>
                <w:szCs w:val="24"/>
              </w:rPr>
              <w:t>Tên công ty con, công ty thành viên</w:t>
            </w:r>
            <w:r w:rsidRPr="00892BA1">
              <w:rPr>
                <w:b/>
                <w:szCs w:val="24"/>
                <w:vertAlign w:val="superscript"/>
              </w:rPr>
              <w:t>(2)</w:t>
            </w:r>
          </w:p>
        </w:tc>
        <w:tc>
          <w:tcPr>
            <w:tcW w:w="1440" w:type="pct"/>
            <w:shd w:val="clear" w:color="auto" w:fill="E2EFD9"/>
            <w:vAlign w:val="center"/>
          </w:tcPr>
          <w:p w14:paraId="7BE88035" w14:textId="77777777" w:rsidR="00906317" w:rsidRPr="00892BA1" w:rsidRDefault="00906317" w:rsidP="0081726D">
            <w:pPr>
              <w:widowControl w:val="0"/>
              <w:spacing w:before="120" w:after="120"/>
              <w:jc w:val="center"/>
              <w:rPr>
                <w:b/>
                <w:szCs w:val="24"/>
                <w:vertAlign w:val="superscript"/>
              </w:rPr>
            </w:pPr>
            <w:r w:rsidRPr="00892BA1">
              <w:rPr>
                <w:b/>
                <w:szCs w:val="24"/>
              </w:rPr>
              <w:t>Công việc đảm nhận trong gói thầu</w:t>
            </w:r>
            <w:r w:rsidRPr="00892BA1">
              <w:rPr>
                <w:b/>
                <w:szCs w:val="24"/>
                <w:vertAlign w:val="superscript"/>
              </w:rPr>
              <w:t>(3)</w:t>
            </w:r>
          </w:p>
        </w:tc>
        <w:tc>
          <w:tcPr>
            <w:tcW w:w="1365" w:type="pct"/>
            <w:shd w:val="clear" w:color="auto" w:fill="E2EFD9"/>
            <w:vAlign w:val="center"/>
          </w:tcPr>
          <w:p w14:paraId="218B6CF6" w14:textId="77777777" w:rsidR="00906317" w:rsidRPr="00892BA1" w:rsidRDefault="00906317" w:rsidP="0081726D">
            <w:pPr>
              <w:widowControl w:val="0"/>
              <w:spacing w:before="120" w:after="120"/>
              <w:jc w:val="center"/>
              <w:rPr>
                <w:b/>
                <w:szCs w:val="24"/>
                <w:vertAlign w:val="superscript"/>
              </w:rPr>
            </w:pPr>
            <w:r w:rsidRPr="00892BA1">
              <w:rPr>
                <w:b/>
                <w:szCs w:val="24"/>
              </w:rPr>
              <w:t>Giá trị % so với giá dự thầu</w:t>
            </w:r>
            <w:r w:rsidRPr="00892BA1">
              <w:rPr>
                <w:b/>
                <w:szCs w:val="24"/>
                <w:vertAlign w:val="superscript"/>
              </w:rPr>
              <w:t>(4)</w:t>
            </w:r>
          </w:p>
        </w:tc>
      </w:tr>
      <w:tr w:rsidR="00892BA1" w:rsidRPr="00892BA1" w14:paraId="628B06CA" w14:textId="77777777" w:rsidTr="00B77692">
        <w:tc>
          <w:tcPr>
            <w:tcW w:w="419" w:type="pct"/>
          </w:tcPr>
          <w:p w14:paraId="35E1112B" w14:textId="77777777" w:rsidR="00906317" w:rsidRPr="00892BA1" w:rsidRDefault="00906317" w:rsidP="0081726D">
            <w:pPr>
              <w:widowControl w:val="0"/>
              <w:spacing w:before="120" w:after="120"/>
              <w:jc w:val="center"/>
              <w:rPr>
                <w:szCs w:val="24"/>
              </w:rPr>
            </w:pPr>
            <w:r w:rsidRPr="00892BA1">
              <w:rPr>
                <w:szCs w:val="24"/>
              </w:rPr>
              <w:t>1</w:t>
            </w:r>
          </w:p>
        </w:tc>
        <w:tc>
          <w:tcPr>
            <w:tcW w:w="1777" w:type="pct"/>
          </w:tcPr>
          <w:p w14:paraId="165C78C3" w14:textId="77777777" w:rsidR="00906317" w:rsidRPr="00892BA1" w:rsidRDefault="00906317" w:rsidP="0081726D">
            <w:pPr>
              <w:widowControl w:val="0"/>
              <w:spacing w:before="120" w:after="120"/>
              <w:rPr>
                <w:b/>
                <w:szCs w:val="24"/>
              </w:rPr>
            </w:pPr>
          </w:p>
        </w:tc>
        <w:tc>
          <w:tcPr>
            <w:tcW w:w="1440" w:type="pct"/>
          </w:tcPr>
          <w:p w14:paraId="74919805" w14:textId="77777777" w:rsidR="00906317" w:rsidRPr="00892BA1" w:rsidRDefault="00906317" w:rsidP="0081726D">
            <w:pPr>
              <w:widowControl w:val="0"/>
              <w:spacing w:before="120" w:after="120"/>
              <w:rPr>
                <w:b/>
                <w:szCs w:val="24"/>
              </w:rPr>
            </w:pPr>
          </w:p>
        </w:tc>
        <w:tc>
          <w:tcPr>
            <w:tcW w:w="1365" w:type="pct"/>
          </w:tcPr>
          <w:p w14:paraId="1081E717" w14:textId="77777777" w:rsidR="00906317" w:rsidRPr="00892BA1" w:rsidRDefault="00906317" w:rsidP="0081726D">
            <w:pPr>
              <w:widowControl w:val="0"/>
              <w:spacing w:before="120" w:after="120"/>
              <w:rPr>
                <w:b/>
                <w:szCs w:val="24"/>
              </w:rPr>
            </w:pPr>
          </w:p>
        </w:tc>
      </w:tr>
      <w:tr w:rsidR="00892BA1" w:rsidRPr="00892BA1" w14:paraId="58B5F0BB" w14:textId="77777777" w:rsidTr="00B77692">
        <w:tc>
          <w:tcPr>
            <w:tcW w:w="419" w:type="pct"/>
          </w:tcPr>
          <w:p w14:paraId="0A905E62" w14:textId="77777777" w:rsidR="00906317" w:rsidRPr="00892BA1" w:rsidRDefault="00906317" w:rsidP="0081726D">
            <w:pPr>
              <w:widowControl w:val="0"/>
              <w:spacing w:before="120" w:after="120"/>
              <w:jc w:val="center"/>
              <w:rPr>
                <w:szCs w:val="24"/>
              </w:rPr>
            </w:pPr>
            <w:r w:rsidRPr="00892BA1">
              <w:rPr>
                <w:szCs w:val="24"/>
              </w:rPr>
              <w:t>2</w:t>
            </w:r>
          </w:p>
        </w:tc>
        <w:tc>
          <w:tcPr>
            <w:tcW w:w="1777" w:type="pct"/>
          </w:tcPr>
          <w:p w14:paraId="5F8197C3" w14:textId="77777777" w:rsidR="00906317" w:rsidRPr="00892BA1" w:rsidRDefault="00906317" w:rsidP="0081726D">
            <w:pPr>
              <w:widowControl w:val="0"/>
              <w:spacing w:before="120" w:after="120"/>
              <w:rPr>
                <w:b/>
                <w:szCs w:val="24"/>
              </w:rPr>
            </w:pPr>
          </w:p>
        </w:tc>
        <w:tc>
          <w:tcPr>
            <w:tcW w:w="1440" w:type="pct"/>
          </w:tcPr>
          <w:p w14:paraId="09A7FC98" w14:textId="77777777" w:rsidR="00906317" w:rsidRPr="00892BA1" w:rsidRDefault="00906317" w:rsidP="0081726D">
            <w:pPr>
              <w:widowControl w:val="0"/>
              <w:spacing w:before="120" w:after="120"/>
              <w:rPr>
                <w:b/>
                <w:szCs w:val="24"/>
              </w:rPr>
            </w:pPr>
          </w:p>
        </w:tc>
        <w:tc>
          <w:tcPr>
            <w:tcW w:w="1365" w:type="pct"/>
          </w:tcPr>
          <w:p w14:paraId="0C920427" w14:textId="77777777" w:rsidR="00906317" w:rsidRPr="00892BA1" w:rsidRDefault="00906317" w:rsidP="0081726D">
            <w:pPr>
              <w:widowControl w:val="0"/>
              <w:spacing w:before="120" w:after="120"/>
              <w:rPr>
                <w:b/>
                <w:szCs w:val="24"/>
              </w:rPr>
            </w:pPr>
          </w:p>
        </w:tc>
      </w:tr>
      <w:tr w:rsidR="0081726D" w:rsidRPr="00892BA1" w14:paraId="053ECA61" w14:textId="77777777" w:rsidTr="00B77692">
        <w:tc>
          <w:tcPr>
            <w:tcW w:w="419" w:type="pct"/>
          </w:tcPr>
          <w:p w14:paraId="56E12859" w14:textId="77777777" w:rsidR="00906317" w:rsidRPr="00892BA1" w:rsidRDefault="00906317" w:rsidP="0081726D">
            <w:pPr>
              <w:widowControl w:val="0"/>
              <w:spacing w:before="120" w:after="120"/>
              <w:jc w:val="center"/>
              <w:rPr>
                <w:szCs w:val="24"/>
              </w:rPr>
            </w:pPr>
            <w:r w:rsidRPr="00892BA1">
              <w:rPr>
                <w:szCs w:val="24"/>
              </w:rPr>
              <w:t>…</w:t>
            </w:r>
          </w:p>
        </w:tc>
        <w:tc>
          <w:tcPr>
            <w:tcW w:w="1777" w:type="pct"/>
          </w:tcPr>
          <w:p w14:paraId="16D5C62F" w14:textId="77777777" w:rsidR="00906317" w:rsidRPr="00892BA1" w:rsidRDefault="00906317" w:rsidP="0081726D">
            <w:pPr>
              <w:widowControl w:val="0"/>
              <w:spacing w:before="120" w:after="120"/>
              <w:rPr>
                <w:b/>
                <w:szCs w:val="24"/>
              </w:rPr>
            </w:pPr>
          </w:p>
        </w:tc>
        <w:tc>
          <w:tcPr>
            <w:tcW w:w="1440" w:type="pct"/>
          </w:tcPr>
          <w:p w14:paraId="2220C979" w14:textId="77777777" w:rsidR="00906317" w:rsidRPr="00892BA1" w:rsidRDefault="00906317" w:rsidP="0081726D">
            <w:pPr>
              <w:widowControl w:val="0"/>
              <w:spacing w:before="120" w:after="120"/>
              <w:rPr>
                <w:b/>
                <w:szCs w:val="24"/>
              </w:rPr>
            </w:pPr>
          </w:p>
        </w:tc>
        <w:tc>
          <w:tcPr>
            <w:tcW w:w="1365" w:type="pct"/>
          </w:tcPr>
          <w:p w14:paraId="5EDDFCF9" w14:textId="77777777" w:rsidR="00906317" w:rsidRPr="00892BA1" w:rsidRDefault="00906317" w:rsidP="0081726D">
            <w:pPr>
              <w:widowControl w:val="0"/>
              <w:spacing w:before="120" w:after="120"/>
              <w:rPr>
                <w:b/>
                <w:szCs w:val="24"/>
              </w:rPr>
            </w:pPr>
          </w:p>
        </w:tc>
      </w:tr>
    </w:tbl>
    <w:p w14:paraId="54E6B09F" w14:textId="77777777" w:rsidR="00906317" w:rsidRPr="00892BA1" w:rsidRDefault="00906317" w:rsidP="0081726D">
      <w:pPr>
        <w:widowControl w:val="0"/>
        <w:spacing w:before="120" w:after="120"/>
        <w:ind w:firstLine="567"/>
        <w:jc w:val="left"/>
        <w:rPr>
          <w:b/>
          <w:sz w:val="28"/>
          <w:szCs w:val="28"/>
          <w:lang w:val="es-ES_tradnl"/>
        </w:rPr>
      </w:pPr>
    </w:p>
    <w:p w14:paraId="3112A53F"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Ghi chú:</w:t>
      </w:r>
    </w:p>
    <w:p w14:paraId="335A216D"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 xml:space="preserve">(1) Trường hợp nhà thầu tham dự thầu là công ty mẹ (ví dụ như Tổng công ty) huy động công ty con, công ty thành viên thực hiện một phần công việc gói thầu thì phải kê khai cụ thể tại </w:t>
      </w:r>
      <w:r w:rsidR="00DC5004" w:rsidRPr="00892BA1">
        <w:rPr>
          <w:sz w:val="28"/>
          <w:szCs w:val="28"/>
          <w:lang w:val="es-ES_tradnl"/>
        </w:rPr>
        <w:t xml:space="preserve">Mẫu </w:t>
      </w:r>
      <w:r w:rsidRPr="00892BA1">
        <w:rPr>
          <w:sz w:val="28"/>
          <w:szCs w:val="28"/>
          <w:lang w:val="es-ES_tradnl"/>
        </w:rPr>
        <w:t>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p>
    <w:p w14:paraId="23C12DA3"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(2) Ghi cụ thể tên công ty con, công ty thành viên.</w:t>
      </w:r>
    </w:p>
    <w:p w14:paraId="4500944A" w14:textId="77777777" w:rsidR="00906317" w:rsidRPr="00892BA1" w:rsidRDefault="00906317" w:rsidP="0081726D">
      <w:pPr>
        <w:widowControl w:val="0"/>
        <w:spacing w:before="120" w:after="120"/>
        <w:ind w:firstLine="709"/>
        <w:rPr>
          <w:sz w:val="28"/>
          <w:szCs w:val="28"/>
          <w:lang w:val="es-ES_tradnl"/>
        </w:rPr>
      </w:pPr>
      <w:r w:rsidRPr="00892BA1">
        <w:rPr>
          <w:sz w:val="28"/>
          <w:szCs w:val="28"/>
          <w:lang w:val="es-ES_tradnl"/>
        </w:rPr>
        <w:t>(3) Ghi cụ thể phần công việc đảm nhận của công ty con, công ty thành viên.</w:t>
      </w:r>
    </w:p>
    <w:p w14:paraId="4245BF10" w14:textId="77777777" w:rsidR="00906317" w:rsidRPr="00892BA1" w:rsidRDefault="00906317" w:rsidP="0081726D">
      <w:pPr>
        <w:pStyle w:val="SectionVHeader"/>
        <w:widowControl w:val="0"/>
        <w:spacing w:before="120" w:after="120"/>
        <w:ind w:firstLine="709"/>
        <w:jc w:val="both"/>
        <w:rPr>
          <w:b w:val="0"/>
          <w:sz w:val="28"/>
          <w:szCs w:val="28"/>
        </w:rPr>
      </w:pPr>
      <w:r w:rsidRPr="00892BA1">
        <w:rPr>
          <w:b w:val="0"/>
          <w:sz w:val="28"/>
          <w:szCs w:val="28"/>
        </w:rPr>
        <w:t>(4) Ghi cụ thể giá trị % công việc của công ty con, công ty thành viên</w:t>
      </w:r>
      <w:r w:rsidRPr="00892BA1">
        <w:rPr>
          <w:sz w:val="28"/>
          <w:szCs w:val="28"/>
        </w:rPr>
        <w:t xml:space="preserve"> </w:t>
      </w:r>
      <w:r w:rsidRPr="00892BA1">
        <w:rPr>
          <w:b w:val="0"/>
          <w:sz w:val="28"/>
          <w:szCs w:val="28"/>
        </w:rPr>
        <w:t>đảm nhận so với giá dự thầu.</w:t>
      </w:r>
    </w:p>
    <w:p w14:paraId="08BF9D09" w14:textId="77777777" w:rsidR="00A822E6" w:rsidRPr="00892BA1" w:rsidRDefault="00A822E6" w:rsidP="0081726D">
      <w:pPr>
        <w:spacing w:before="120" w:after="120"/>
        <w:ind w:firstLine="567"/>
        <w:jc w:val="right"/>
        <w:rPr>
          <w:i/>
          <w:spacing w:val="-2"/>
          <w:sz w:val="28"/>
          <w:szCs w:val="28"/>
          <w:lang w:val="es-ES_tradnl"/>
        </w:rPr>
      </w:pPr>
    </w:p>
    <w:p w14:paraId="39F81C0A" w14:textId="77777777" w:rsidR="00A822E6" w:rsidRPr="00892BA1" w:rsidRDefault="00A822E6" w:rsidP="0081726D">
      <w:pPr>
        <w:spacing w:before="120" w:after="120"/>
        <w:ind w:firstLine="567"/>
        <w:jc w:val="right"/>
        <w:rPr>
          <w:i/>
          <w:spacing w:val="-2"/>
          <w:sz w:val="28"/>
          <w:szCs w:val="28"/>
          <w:lang w:val="es-ES_tradnl"/>
        </w:rPr>
      </w:pPr>
    </w:p>
    <w:p w14:paraId="7E588731" w14:textId="77777777" w:rsidR="00A822E6" w:rsidRPr="00892BA1" w:rsidRDefault="00A822E6" w:rsidP="0081726D">
      <w:pPr>
        <w:spacing w:before="120" w:after="120"/>
        <w:ind w:firstLine="567"/>
        <w:jc w:val="right"/>
        <w:rPr>
          <w:i/>
          <w:spacing w:val="-2"/>
          <w:sz w:val="28"/>
          <w:szCs w:val="28"/>
          <w:lang w:val="es-ES_tradnl"/>
        </w:rPr>
        <w:sectPr w:rsidR="00A822E6" w:rsidRPr="00892BA1" w:rsidSect="00AD7002">
          <w:pgSz w:w="11907" w:h="16839" w:code="9"/>
          <w:pgMar w:top="1134" w:right="1134" w:bottom="1134" w:left="1701" w:header="737" w:footer="737" w:gutter="0"/>
          <w:cols w:space="720"/>
          <w:docGrid w:linePitch="360"/>
        </w:sectPr>
      </w:pPr>
    </w:p>
    <w:p w14:paraId="254761A8" w14:textId="77777777" w:rsidR="00766A6B" w:rsidRPr="00892BA1" w:rsidRDefault="00766A6B" w:rsidP="0081726D">
      <w:pPr>
        <w:spacing w:before="120" w:after="120"/>
        <w:ind w:firstLine="567"/>
        <w:jc w:val="right"/>
        <w:rPr>
          <w:b/>
          <w:sz w:val="28"/>
          <w:szCs w:val="28"/>
          <w:lang w:val="nl-NL"/>
        </w:rPr>
      </w:pPr>
      <w:r w:rsidRPr="00892BA1">
        <w:rPr>
          <w:b/>
          <w:sz w:val="28"/>
          <w:szCs w:val="28"/>
          <w:lang w:val="nl-NL"/>
        </w:rPr>
        <w:t xml:space="preserve">Mẫu số </w:t>
      </w:r>
      <w:r w:rsidR="007A7C4B">
        <w:rPr>
          <w:b/>
          <w:sz w:val="28"/>
          <w:szCs w:val="28"/>
          <w:lang w:val="nl-NL"/>
        </w:rPr>
        <w:t>10</w:t>
      </w:r>
      <w:r w:rsidR="00A65497">
        <w:rPr>
          <w:b/>
          <w:sz w:val="28"/>
          <w:szCs w:val="28"/>
          <w:lang w:val="nl-NL"/>
        </w:rPr>
        <w:t>A</w:t>
      </w:r>
      <w:r w:rsidR="00814FBD" w:rsidRPr="00B36ADE">
        <w:rPr>
          <w:b/>
          <w:i/>
          <w:sz w:val="28"/>
          <w:szCs w:val="28"/>
          <w:lang w:val="nl-NL"/>
        </w:rPr>
        <w:t xml:space="preserve"> </w:t>
      </w:r>
      <w:r w:rsidR="00A822E6" w:rsidRPr="00B36ADE">
        <w:rPr>
          <w:b/>
          <w:i/>
          <w:sz w:val="28"/>
          <w:szCs w:val="28"/>
          <w:lang w:val="nl-NL"/>
        </w:rPr>
        <w:t>(</w:t>
      </w:r>
      <w:r w:rsidR="00B36ADE" w:rsidRPr="00B36ADE">
        <w:rPr>
          <w:b/>
          <w:i/>
          <w:sz w:val="28"/>
          <w:szCs w:val="28"/>
          <w:lang w:val="nl-NL"/>
        </w:rPr>
        <w:t>Scan đính kèm lên</w:t>
      </w:r>
      <w:r w:rsidRPr="00B36ADE">
        <w:rPr>
          <w:b/>
          <w:i/>
          <w:sz w:val="28"/>
          <w:szCs w:val="28"/>
          <w:lang w:val="nl-NL"/>
        </w:rPr>
        <w:t xml:space="preserve"> Hệ thống)</w:t>
      </w:r>
    </w:p>
    <w:p w14:paraId="3E7A3170" w14:textId="77777777" w:rsidR="00766A6B" w:rsidRDefault="00766A6B" w:rsidP="00535A10">
      <w:pPr>
        <w:jc w:val="center"/>
        <w:rPr>
          <w:b/>
          <w:sz w:val="28"/>
          <w:szCs w:val="28"/>
          <w:lang w:val="nl-NL"/>
        </w:rPr>
      </w:pPr>
      <w:r w:rsidRPr="00892BA1">
        <w:rPr>
          <w:b/>
          <w:sz w:val="28"/>
          <w:szCs w:val="28"/>
          <w:lang w:val="nl-NL"/>
        </w:rPr>
        <w:t xml:space="preserve">BẢNG TIẾN ĐỘ </w:t>
      </w:r>
      <w:r w:rsidR="007A7C4B">
        <w:rPr>
          <w:b/>
          <w:sz w:val="28"/>
          <w:szCs w:val="28"/>
          <w:lang w:val="nl-NL"/>
        </w:rPr>
        <w:t>THỰC HIỆN</w:t>
      </w:r>
    </w:p>
    <w:p w14:paraId="70C7737F" w14:textId="77777777" w:rsidR="00F4721C" w:rsidRDefault="00F4721C" w:rsidP="00EF639D">
      <w:pPr>
        <w:jc w:val="left"/>
        <w:rPr>
          <w:b/>
          <w:sz w:val="28"/>
          <w:szCs w:val="28"/>
          <w:lang w:val="nl-NL"/>
        </w:rPr>
      </w:pPr>
    </w:p>
    <w:p w14:paraId="2EA6B8DD" w14:textId="77777777" w:rsidR="00F4721C" w:rsidRPr="00951E06" w:rsidRDefault="00F4721C" w:rsidP="00F4721C">
      <w:pPr>
        <w:ind w:firstLine="567"/>
        <w:rPr>
          <w:sz w:val="28"/>
          <w:szCs w:val="28"/>
          <w:lang w:val="es-ES_tradnl"/>
        </w:rPr>
      </w:pPr>
      <w:r w:rsidRPr="00951E06">
        <w:rPr>
          <w:sz w:val="28"/>
          <w:szCs w:val="28"/>
          <w:lang w:val="es-ES_tradnl"/>
        </w:rPr>
        <w:t>Nhà thầu đề xuất tiến độ cung cấp phù hợp với yêu cầu của Chủ đầu tư</w:t>
      </w:r>
    </w:p>
    <w:p w14:paraId="4D0EB526" w14:textId="77777777" w:rsidR="007A7C4B" w:rsidRPr="004A168D" w:rsidRDefault="007A7C4B" w:rsidP="00224841">
      <w:pPr>
        <w:tabs>
          <w:tab w:val="left" w:pos="2582"/>
        </w:tabs>
        <w:ind w:firstLine="562"/>
        <w:rPr>
          <w:sz w:val="28"/>
          <w:szCs w:val="28"/>
          <w:lang w:val="nl-NL"/>
        </w:rPr>
      </w:pPr>
    </w:p>
    <w:tbl>
      <w:tblPr>
        <w:tblW w:w="1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056"/>
        <w:gridCol w:w="2339"/>
        <w:gridCol w:w="814"/>
        <w:gridCol w:w="810"/>
        <w:gridCol w:w="3149"/>
        <w:gridCol w:w="2339"/>
        <w:gridCol w:w="2339"/>
      </w:tblGrid>
      <w:tr w:rsidR="00224841" w:rsidRPr="004A168D" w14:paraId="56356927" w14:textId="77777777" w:rsidTr="002A5670">
        <w:trPr>
          <w:trHeight w:val="939"/>
          <w:jc w:val="center"/>
        </w:trPr>
        <w:tc>
          <w:tcPr>
            <w:tcW w:w="539" w:type="dxa"/>
            <w:shd w:val="clear" w:color="auto" w:fill="E2EFD9"/>
            <w:vAlign w:val="center"/>
          </w:tcPr>
          <w:p w14:paraId="48485BDB" w14:textId="77777777" w:rsidR="007A7C4B" w:rsidRPr="004A168D" w:rsidRDefault="007A7C4B" w:rsidP="00AD70E3">
            <w:pPr>
              <w:spacing w:before="120" w:after="120"/>
              <w:jc w:val="center"/>
              <w:rPr>
                <w:b/>
                <w:bCs/>
                <w:szCs w:val="24"/>
                <w:lang w:val="nl-NL"/>
              </w:rPr>
            </w:pPr>
            <w:r w:rsidRPr="004A168D">
              <w:rPr>
                <w:b/>
                <w:bCs/>
                <w:szCs w:val="24"/>
                <w:lang w:val="nl-NL"/>
              </w:rPr>
              <w:t>TT</w:t>
            </w:r>
          </w:p>
        </w:tc>
        <w:tc>
          <w:tcPr>
            <w:tcW w:w="3056" w:type="dxa"/>
            <w:shd w:val="clear" w:color="auto" w:fill="E2EFD9"/>
            <w:vAlign w:val="center"/>
          </w:tcPr>
          <w:p w14:paraId="1AF8AD5D" w14:textId="77777777" w:rsidR="007A7C4B" w:rsidRPr="004A168D" w:rsidRDefault="007A7C4B" w:rsidP="00AD70E3">
            <w:pPr>
              <w:spacing w:before="120" w:after="120"/>
              <w:jc w:val="center"/>
              <w:rPr>
                <w:b/>
                <w:bCs/>
                <w:szCs w:val="24"/>
                <w:lang w:val="nl-NL"/>
              </w:rPr>
            </w:pPr>
            <w:r w:rsidRPr="004A168D">
              <w:rPr>
                <w:b/>
                <w:bCs/>
                <w:szCs w:val="24"/>
                <w:lang w:val="nl-NL"/>
              </w:rPr>
              <w:t>Danh mục dịch vụ</w:t>
            </w:r>
          </w:p>
        </w:tc>
        <w:tc>
          <w:tcPr>
            <w:tcW w:w="2339" w:type="dxa"/>
            <w:shd w:val="clear" w:color="auto" w:fill="E2EFD9"/>
            <w:vAlign w:val="center"/>
          </w:tcPr>
          <w:p w14:paraId="511F833A" w14:textId="77777777" w:rsidR="007A7C4B" w:rsidRPr="004A168D" w:rsidRDefault="007A7C4B" w:rsidP="00AD70E3">
            <w:pPr>
              <w:spacing w:before="120" w:after="120"/>
              <w:jc w:val="center"/>
              <w:rPr>
                <w:b/>
                <w:bCs/>
                <w:szCs w:val="24"/>
                <w:lang w:val="nl-NL"/>
              </w:rPr>
            </w:pPr>
            <w:r w:rsidRPr="004A168D">
              <w:rPr>
                <w:b/>
                <w:bCs/>
                <w:szCs w:val="24"/>
                <w:lang w:val="nl-NL"/>
              </w:rPr>
              <w:t>Mô tả dịch vụ</w:t>
            </w:r>
          </w:p>
        </w:tc>
        <w:tc>
          <w:tcPr>
            <w:tcW w:w="814" w:type="dxa"/>
            <w:shd w:val="clear" w:color="auto" w:fill="E2EFD9"/>
            <w:vAlign w:val="center"/>
          </w:tcPr>
          <w:p w14:paraId="40FA3BFC" w14:textId="77777777" w:rsidR="007A7C4B" w:rsidRPr="004A168D" w:rsidRDefault="007A7C4B" w:rsidP="00AD70E3">
            <w:pPr>
              <w:spacing w:before="120" w:after="120"/>
              <w:jc w:val="center"/>
              <w:rPr>
                <w:b/>
                <w:bCs/>
                <w:szCs w:val="24"/>
                <w:lang w:val="nl-NL"/>
              </w:rPr>
            </w:pPr>
            <w:r w:rsidRPr="004A168D">
              <w:rPr>
                <w:b/>
                <w:bCs/>
                <w:szCs w:val="24"/>
              </w:rPr>
              <w:t>Khối lượng mời thầu</w:t>
            </w:r>
          </w:p>
        </w:tc>
        <w:tc>
          <w:tcPr>
            <w:tcW w:w="810" w:type="dxa"/>
            <w:shd w:val="clear" w:color="auto" w:fill="E2EFD9"/>
            <w:vAlign w:val="center"/>
          </w:tcPr>
          <w:p w14:paraId="5ADC0C4F" w14:textId="77777777" w:rsidR="007A7C4B" w:rsidRPr="004A168D" w:rsidRDefault="007A7C4B" w:rsidP="00AD70E3">
            <w:pPr>
              <w:spacing w:before="120" w:after="120"/>
              <w:jc w:val="center"/>
              <w:rPr>
                <w:b/>
                <w:bCs/>
                <w:szCs w:val="24"/>
                <w:lang w:val="nl-NL"/>
              </w:rPr>
            </w:pPr>
            <w:r w:rsidRPr="004A168D">
              <w:rPr>
                <w:b/>
                <w:bCs/>
                <w:szCs w:val="24"/>
              </w:rPr>
              <w:t>Đơn vị tính</w:t>
            </w:r>
          </w:p>
        </w:tc>
        <w:tc>
          <w:tcPr>
            <w:tcW w:w="3149" w:type="dxa"/>
            <w:shd w:val="clear" w:color="auto" w:fill="E2EFD9"/>
            <w:vAlign w:val="center"/>
          </w:tcPr>
          <w:p w14:paraId="46D123C4" w14:textId="77777777" w:rsidR="007A7C4B" w:rsidRPr="004A168D" w:rsidRDefault="007A7C4B" w:rsidP="00AD70E3">
            <w:pPr>
              <w:spacing w:before="120" w:after="120"/>
              <w:jc w:val="center"/>
              <w:rPr>
                <w:b/>
                <w:bCs/>
                <w:szCs w:val="24"/>
                <w:lang w:val="nl-NL"/>
              </w:rPr>
            </w:pPr>
            <w:r w:rsidRPr="004A168D">
              <w:rPr>
                <w:b/>
                <w:bCs/>
                <w:szCs w:val="24"/>
                <w:lang w:val="nl-NL"/>
              </w:rPr>
              <w:t>Địa điểm thực hiện dịch vụ</w:t>
            </w:r>
          </w:p>
        </w:tc>
        <w:tc>
          <w:tcPr>
            <w:tcW w:w="2339" w:type="dxa"/>
            <w:shd w:val="clear" w:color="auto" w:fill="E2EFD9"/>
            <w:vAlign w:val="center"/>
          </w:tcPr>
          <w:p w14:paraId="6055F3B6" w14:textId="77777777" w:rsidR="007A7C4B" w:rsidRPr="004A168D" w:rsidRDefault="001D226F" w:rsidP="00AD70E3">
            <w:pPr>
              <w:spacing w:before="120" w:after="120"/>
              <w:jc w:val="center"/>
              <w:rPr>
                <w:b/>
                <w:bCs/>
                <w:szCs w:val="24"/>
                <w:lang w:val="nl-NL"/>
              </w:rPr>
            </w:pPr>
            <w:r>
              <w:rPr>
                <w:b/>
                <w:bCs/>
                <w:szCs w:val="24"/>
                <w:lang w:val="nl-NL"/>
              </w:rPr>
              <w:t>Thời gian thực hiện dịch vụ</w:t>
            </w:r>
          </w:p>
        </w:tc>
        <w:tc>
          <w:tcPr>
            <w:tcW w:w="2339" w:type="dxa"/>
            <w:shd w:val="clear" w:color="auto" w:fill="E2EFD9"/>
            <w:vAlign w:val="center"/>
          </w:tcPr>
          <w:p w14:paraId="5C738154" w14:textId="77777777" w:rsidR="007A7C4B" w:rsidRPr="004A168D" w:rsidRDefault="001D226F" w:rsidP="001D226F">
            <w:pPr>
              <w:spacing w:before="120" w:after="120"/>
              <w:jc w:val="center"/>
              <w:rPr>
                <w:b/>
                <w:bCs/>
                <w:szCs w:val="24"/>
                <w:lang w:val="nl-NL"/>
              </w:rPr>
            </w:pPr>
            <w:r>
              <w:rPr>
                <w:b/>
                <w:bCs/>
                <w:szCs w:val="24"/>
                <w:lang w:val="nl-NL"/>
              </w:rPr>
              <w:t xml:space="preserve">Thời gian thực hiện </w:t>
            </w:r>
            <w:r w:rsidR="007A7C4B" w:rsidRPr="004A168D">
              <w:rPr>
                <w:b/>
                <w:bCs/>
                <w:szCs w:val="24"/>
                <w:lang w:val="nl-NL"/>
              </w:rPr>
              <w:t>dịch vụ do nhà thầu đề xuất</w:t>
            </w:r>
          </w:p>
        </w:tc>
      </w:tr>
      <w:tr w:rsidR="00224841" w:rsidRPr="004A168D" w14:paraId="7C9CBF2F" w14:textId="77777777" w:rsidTr="002A5670">
        <w:trPr>
          <w:trHeight w:val="278"/>
          <w:jc w:val="center"/>
        </w:trPr>
        <w:tc>
          <w:tcPr>
            <w:tcW w:w="539" w:type="dxa"/>
            <w:vAlign w:val="center"/>
          </w:tcPr>
          <w:p w14:paraId="5A0FDDC0" w14:textId="77777777" w:rsidR="007A7C4B" w:rsidRPr="004A168D" w:rsidRDefault="007A7C4B" w:rsidP="00AD70E3">
            <w:pPr>
              <w:spacing w:before="120" w:after="120"/>
              <w:jc w:val="center"/>
              <w:rPr>
                <w:b/>
                <w:bCs/>
                <w:szCs w:val="24"/>
                <w:lang w:val="nl-NL"/>
              </w:rPr>
            </w:pPr>
            <w:r w:rsidRPr="004A168D">
              <w:rPr>
                <w:bCs/>
                <w:szCs w:val="24"/>
                <w:lang w:val="nl-NL"/>
              </w:rPr>
              <w:t>(1)</w:t>
            </w:r>
          </w:p>
        </w:tc>
        <w:tc>
          <w:tcPr>
            <w:tcW w:w="3056" w:type="dxa"/>
            <w:vAlign w:val="center"/>
          </w:tcPr>
          <w:p w14:paraId="2DBAEDC3" w14:textId="77777777" w:rsidR="007A7C4B" w:rsidRPr="004A168D" w:rsidRDefault="007A7C4B" w:rsidP="00AD70E3">
            <w:pPr>
              <w:spacing w:before="120" w:after="120"/>
              <w:jc w:val="center"/>
              <w:rPr>
                <w:b/>
                <w:bCs/>
                <w:szCs w:val="24"/>
                <w:lang w:val="nl-NL"/>
              </w:rPr>
            </w:pPr>
            <w:r w:rsidRPr="004A168D">
              <w:rPr>
                <w:bCs/>
                <w:szCs w:val="24"/>
                <w:lang w:val="nl-NL"/>
              </w:rPr>
              <w:t>(2)</w:t>
            </w:r>
          </w:p>
        </w:tc>
        <w:tc>
          <w:tcPr>
            <w:tcW w:w="2339" w:type="dxa"/>
            <w:vAlign w:val="center"/>
          </w:tcPr>
          <w:p w14:paraId="7740119A" w14:textId="77777777" w:rsidR="007A7C4B" w:rsidRPr="004A168D" w:rsidRDefault="007A7C4B" w:rsidP="00AD70E3">
            <w:pPr>
              <w:spacing w:before="120" w:after="120"/>
              <w:jc w:val="center"/>
              <w:rPr>
                <w:b/>
                <w:bCs/>
                <w:szCs w:val="24"/>
                <w:lang w:val="nl-NL"/>
              </w:rPr>
            </w:pPr>
            <w:r w:rsidRPr="004A168D">
              <w:rPr>
                <w:bCs/>
                <w:szCs w:val="24"/>
                <w:lang w:val="nl-NL"/>
              </w:rPr>
              <w:t>(3)</w:t>
            </w:r>
          </w:p>
        </w:tc>
        <w:tc>
          <w:tcPr>
            <w:tcW w:w="814" w:type="dxa"/>
            <w:vAlign w:val="center"/>
          </w:tcPr>
          <w:p w14:paraId="6FF030E3" w14:textId="77777777" w:rsidR="007A7C4B" w:rsidRPr="004A168D" w:rsidRDefault="007A7C4B" w:rsidP="00AD70E3">
            <w:pPr>
              <w:spacing w:before="120" w:after="120"/>
              <w:jc w:val="center"/>
              <w:rPr>
                <w:b/>
                <w:bCs/>
                <w:szCs w:val="24"/>
              </w:rPr>
            </w:pPr>
            <w:r w:rsidRPr="004A168D">
              <w:rPr>
                <w:bCs/>
                <w:szCs w:val="24"/>
                <w:lang w:val="nl-NL"/>
              </w:rPr>
              <w:t>(4)</w:t>
            </w:r>
          </w:p>
        </w:tc>
        <w:tc>
          <w:tcPr>
            <w:tcW w:w="810" w:type="dxa"/>
            <w:vAlign w:val="center"/>
          </w:tcPr>
          <w:p w14:paraId="6C905CB0" w14:textId="77777777" w:rsidR="007A7C4B" w:rsidRPr="004A168D" w:rsidRDefault="007A7C4B" w:rsidP="00AD70E3">
            <w:pPr>
              <w:spacing w:before="120" w:after="120"/>
              <w:jc w:val="center"/>
              <w:rPr>
                <w:b/>
                <w:bCs/>
                <w:szCs w:val="24"/>
              </w:rPr>
            </w:pPr>
            <w:r w:rsidRPr="004A168D">
              <w:rPr>
                <w:bCs/>
                <w:szCs w:val="24"/>
                <w:lang w:val="nl-NL"/>
              </w:rPr>
              <w:t>(5)</w:t>
            </w:r>
          </w:p>
        </w:tc>
        <w:tc>
          <w:tcPr>
            <w:tcW w:w="3149" w:type="dxa"/>
            <w:vAlign w:val="center"/>
          </w:tcPr>
          <w:p w14:paraId="7940BF40" w14:textId="77777777" w:rsidR="007A7C4B" w:rsidRPr="004A168D" w:rsidRDefault="007A7C4B" w:rsidP="00AD70E3">
            <w:pPr>
              <w:spacing w:before="120" w:after="120"/>
              <w:jc w:val="center"/>
              <w:rPr>
                <w:b/>
                <w:bCs/>
                <w:szCs w:val="24"/>
                <w:lang w:val="nl-NL"/>
              </w:rPr>
            </w:pPr>
            <w:r w:rsidRPr="004A168D">
              <w:rPr>
                <w:bCs/>
                <w:szCs w:val="24"/>
                <w:lang w:val="nl-NL"/>
              </w:rPr>
              <w:t>(6)</w:t>
            </w:r>
          </w:p>
        </w:tc>
        <w:tc>
          <w:tcPr>
            <w:tcW w:w="2339" w:type="dxa"/>
            <w:vAlign w:val="center"/>
          </w:tcPr>
          <w:p w14:paraId="43F5E912" w14:textId="77777777" w:rsidR="007A7C4B" w:rsidRPr="004A168D" w:rsidRDefault="007A7C4B" w:rsidP="00AD70E3">
            <w:pPr>
              <w:spacing w:before="120" w:after="120"/>
              <w:jc w:val="center"/>
              <w:rPr>
                <w:b/>
                <w:bCs/>
                <w:szCs w:val="24"/>
                <w:lang w:val="nl-NL"/>
              </w:rPr>
            </w:pPr>
            <w:r w:rsidRPr="004A168D">
              <w:rPr>
                <w:bCs/>
                <w:szCs w:val="24"/>
                <w:lang w:val="nl-NL"/>
              </w:rPr>
              <w:t>(7)</w:t>
            </w:r>
          </w:p>
        </w:tc>
        <w:tc>
          <w:tcPr>
            <w:tcW w:w="2339" w:type="dxa"/>
            <w:vAlign w:val="center"/>
          </w:tcPr>
          <w:p w14:paraId="4BFB23E4" w14:textId="77777777" w:rsidR="007A7C4B" w:rsidRPr="004A168D" w:rsidRDefault="007A7C4B" w:rsidP="00AD70E3">
            <w:pPr>
              <w:spacing w:before="120" w:after="120"/>
              <w:jc w:val="center"/>
              <w:rPr>
                <w:bCs/>
                <w:szCs w:val="24"/>
                <w:lang w:val="nl-NL"/>
              </w:rPr>
            </w:pPr>
            <w:r w:rsidRPr="004A168D">
              <w:rPr>
                <w:bCs/>
                <w:szCs w:val="24"/>
                <w:lang w:val="nl-NL"/>
              </w:rPr>
              <w:t>(8)</w:t>
            </w:r>
          </w:p>
        </w:tc>
      </w:tr>
      <w:tr w:rsidR="00224841" w:rsidRPr="004A168D" w14:paraId="5A16B670" w14:textId="77777777" w:rsidTr="002A5670">
        <w:trPr>
          <w:trHeight w:val="1970"/>
          <w:jc w:val="center"/>
        </w:trPr>
        <w:tc>
          <w:tcPr>
            <w:tcW w:w="539" w:type="dxa"/>
            <w:vAlign w:val="center"/>
          </w:tcPr>
          <w:p w14:paraId="245F7AB7" w14:textId="77777777" w:rsidR="007A7C4B" w:rsidRPr="004A168D" w:rsidRDefault="007A7C4B" w:rsidP="00224841">
            <w:pPr>
              <w:spacing w:before="120" w:after="120"/>
              <w:jc w:val="center"/>
              <w:rPr>
                <w:b/>
                <w:bCs/>
                <w:szCs w:val="24"/>
                <w:lang w:val="nl-NL"/>
              </w:rPr>
            </w:pPr>
          </w:p>
        </w:tc>
        <w:tc>
          <w:tcPr>
            <w:tcW w:w="3056" w:type="dxa"/>
            <w:vAlign w:val="center"/>
          </w:tcPr>
          <w:p w14:paraId="7DF39611" w14:textId="77777777" w:rsidR="007A7C4B" w:rsidRPr="00874B98" w:rsidRDefault="00B16E90" w:rsidP="00C0551E">
            <w:pPr>
              <w:spacing w:before="120" w:after="120"/>
              <w:jc w:val="left"/>
              <w:rPr>
                <w:b/>
                <w:bCs/>
                <w:szCs w:val="24"/>
                <w:lang w:val="nl-NL"/>
              </w:rPr>
            </w:pPr>
            <w:sdt>
              <w:sdtPr>
                <w:rPr>
                  <w:b/>
                  <w:bCs/>
                  <w:i/>
                  <w:iCs/>
                  <w:sz w:val="26"/>
                  <w:szCs w:val="26"/>
                  <w:lang w:val="es-ES"/>
                </w:rPr>
                <w:alias w:val="Title"/>
                <w:tag w:val=""/>
                <w:id w:val="-1931421847"/>
                <w:placeholder>
                  <w:docPart w:val="4CA6C453BCE54ABEB7F50D702C51BDD8"/>
                </w:placeholder>
                <w:dataBinding w:prefixMappings="xmlns:ns0='http://purl.org/dc/elements/1.1/' xmlns:ns1='http://schemas.openxmlformats.org/package/2006/metadata/core-properties' " w:xpath="/ns1:coreProperties[1]/ns0:title[1]" w:storeItemID="{6C3C8BC8-F283-45AE-878A-BAB7291924A1}"/>
                <w:text/>
              </w:sdtPr>
              <w:sdtEndPr/>
              <w:sdtContent>
                <w:r w:rsidR="00030D30">
                  <w:rPr>
                    <w:b/>
                    <w:bCs/>
                    <w:i/>
                    <w:iCs/>
                    <w:sz w:val="26"/>
                    <w:szCs w:val="26"/>
                    <w:lang w:val="es-ES"/>
                  </w:rPr>
                  <w:t>CUNG CẤP DỊCH VỤ VẬN CHUYỂN HÀNH KHÁCH ĐƯA ĐÓN SÂN BAY TRÊN TOÀN QUỐC</w:t>
                </w:r>
              </w:sdtContent>
            </w:sdt>
          </w:p>
        </w:tc>
        <w:tc>
          <w:tcPr>
            <w:tcW w:w="2339" w:type="dxa"/>
            <w:vAlign w:val="center"/>
          </w:tcPr>
          <w:p w14:paraId="04D11758" w14:textId="77777777" w:rsidR="007A7C4B" w:rsidRPr="00224841" w:rsidRDefault="00224841" w:rsidP="009C0809">
            <w:pPr>
              <w:spacing w:before="120" w:after="120"/>
              <w:jc w:val="center"/>
              <w:rPr>
                <w:bCs/>
                <w:i/>
                <w:szCs w:val="24"/>
                <w:lang w:val="nl-NL"/>
              </w:rPr>
            </w:pPr>
            <w:r w:rsidRPr="00224841">
              <w:rPr>
                <w:bCs/>
                <w:i/>
                <w:szCs w:val="24"/>
                <w:lang w:val="nl-NL"/>
              </w:rPr>
              <w:t xml:space="preserve">Chi tiết tại </w:t>
            </w:r>
            <w:r w:rsidRPr="00224841">
              <w:rPr>
                <w:bCs/>
                <w:i/>
                <w:szCs w:val="24"/>
                <w:lang w:val="es-ES"/>
              </w:rPr>
              <w:t>tài liệu “</w:t>
            </w:r>
            <w:r w:rsidR="002A5670">
              <w:rPr>
                <w:bCs/>
                <w:i/>
                <w:szCs w:val="24"/>
                <w:lang w:val="es-ES"/>
              </w:rPr>
              <w:t xml:space="preserve">Phạm vi </w:t>
            </w:r>
            <w:r w:rsidRPr="00224841">
              <w:rPr>
                <w:bCs/>
                <w:i/>
                <w:szCs w:val="24"/>
                <w:lang w:val="es-ES"/>
              </w:rPr>
              <w:t>công việc” thuộc Chương VI, E-HSMT</w:t>
            </w:r>
          </w:p>
        </w:tc>
        <w:tc>
          <w:tcPr>
            <w:tcW w:w="814" w:type="dxa"/>
            <w:vAlign w:val="center"/>
          </w:tcPr>
          <w:p w14:paraId="64794689" w14:textId="77777777" w:rsidR="007A7C4B" w:rsidRPr="004A168D" w:rsidRDefault="00224841" w:rsidP="00224841">
            <w:pPr>
              <w:spacing w:before="120" w:after="120"/>
              <w:jc w:val="center"/>
              <w:rPr>
                <w:b/>
                <w:bCs/>
                <w:szCs w:val="24"/>
              </w:rPr>
            </w:pPr>
            <w:r>
              <w:rPr>
                <w:b/>
                <w:bCs/>
                <w:szCs w:val="24"/>
              </w:rPr>
              <w:t>01</w:t>
            </w:r>
          </w:p>
        </w:tc>
        <w:tc>
          <w:tcPr>
            <w:tcW w:w="810" w:type="dxa"/>
            <w:vAlign w:val="center"/>
          </w:tcPr>
          <w:p w14:paraId="1B93DF1F" w14:textId="77777777" w:rsidR="007A7C4B" w:rsidRPr="004A168D" w:rsidRDefault="00224841" w:rsidP="00224841">
            <w:pPr>
              <w:spacing w:before="120" w:after="120"/>
              <w:jc w:val="center"/>
              <w:rPr>
                <w:b/>
                <w:bCs/>
                <w:szCs w:val="24"/>
              </w:rPr>
            </w:pPr>
            <w:r>
              <w:rPr>
                <w:b/>
                <w:bCs/>
                <w:szCs w:val="24"/>
              </w:rPr>
              <w:t>Gói</w:t>
            </w:r>
          </w:p>
        </w:tc>
        <w:tc>
          <w:tcPr>
            <w:tcW w:w="3149" w:type="dxa"/>
            <w:vAlign w:val="center"/>
          </w:tcPr>
          <w:p w14:paraId="12E36A94" w14:textId="43325184" w:rsidR="00874B98" w:rsidRPr="00E25569" w:rsidRDefault="00AF7AA7" w:rsidP="00BD23B8">
            <w:pPr>
              <w:spacing w:before="120" w:after="120"/>
              <w:jc w:val="center"/>
              <w:rPr>
                <w:bCs/>
                <w:szCs w:val="24"/>
                <w:lang w:val="nl-NL"/>
              </w:rPr>
            </w:pPr>
            <w:r>
              <w:rPr>
                <w:bCs/>
                <w:szCs w:val="24"/>
                <w:lang w:val="nl-NL"/>
              </w:rPr>
              <w:t>Toàn quốc</w:t>
            </w:r>
          </w:p>
        </w:tc>
        <w:tc>
          <w:tcPr>
            <w:tcW w:w="2339" w:type="dxa"/>
            <w:vAlign w:val="center"/>
          </w:tcPr>
          <w:p w14:paraId="397C59BA" w14:textId="1D77C2B0" w:rsidR="007A7C4B" w:rsidRPr="00224841" w:rsidRDefault="002A5670" w:rsidP="00556E96">
            <w:pPr>
              <w:spacing w:before="120" w:after="120"/>
              <w:jc w:val="center"/>
              <w:rPr>
                <w:bCs/>
                <w:szCs w:val="24"/>
                <w:lang w:val="nl-NL"/>
              </w:rPr>
            </w:pPr>
            <w:r w:rsidRPr="00654169">
              <w:rPr>
                <w:bCs/>
                <w:szCs w:val="24"/>
                <w:lang w:val="nl-NL"/>
              </w:rPr>
              <w:t xml:space="preserve">Dự kiến </w:t>
            </w:r>
            <w:r w:rsidR="001D226F" w:rsidRPr="00654169">
              <w:rPr>
                <w:bCs/>
                <w:szCs w:val="24"/>
                <w:lang w:val="nl-NL"/>
              </w:rPr>
              <w:t xml:space="preserve">từ </w:t>
            </w:r>
            <w:r w:rsidR="001878A4">
              <w:rPr>
                <w:bCs/>
                <w:szCs w:val="24"/>
                <w:lang w:val="nl-NL"/>
              </w:rPr>
              <w:t>15</w:t>
            </w:r>
            <w:r w:rsidR="00556E96">
              <w:rPr>
                <w:bCs/>
                <w:szCs w:val="24"/>
                <w:lang w:val="nl-NL"/>
              </w:rPr>
              <w:t xml:space="preserve">/12/2025 </w:t>
            </w:r>
            <w:r w:rsidR="001D226F" w:rsidRPr="00654169">
              <w:rPr>
                <w:bCs/>
                <w:szCs w:val="24"/>
                <w:lang w:val="nl-NL"/>
              </w:rPr>
              <w:t xml:space="preserve">đến </w:t>
            </w:r>
            <w:r w:rsidR="001878A4">
              <w:rPr>
                <w:bCs/>
                <w:szCs w:val="24"/>
                <w:lang w:val="nl-NL"/>
              </w:rPr>
              <w:t>14</w:t>
            </w:r>
            <w:r w:rsidR="00556E96">
              <w:rPr>
                <w:bCs/>
                <w:szCs w:val="24"/>
                <w:lang w:val="nl-NL"/>
              </w:rPr>
              <w:t>/1</w:t>
            </w:r>
            <w:r w:rsidR="001878A4">
              <w:rPr>
                <w:bCs/>
                <w:szCs w:val="24"/>
                <w:lang w:val="nl-NL"/>
              </w:rPr>
              <w:t>2</w:t>
            </w:r>
            <w:r w:rsidR="00556E96">
              <w:rPr>
                <w:bCs/>
                <w:szCs w:val="24"/>
                <w:lang w:val="nl-NL"/>
              </w:rPr>
              <w:t>/2027</w:t>
            </w:r>
          </w:p>
        </w:tc>
        <w:tc>
          <w:tcPr>
            <w:tcW w:w="2339" w:type="dxa"/>
            <w:vAlign w:val="center"/>
          </w:tcPr>
          <w:p w14:paraId="728B039E" w14:textId="77777777" w:rsidR="00F73195" w:rsidRPr="004A168D" w:rsidRDefault="00F73195" w:rsidP="00F73195">
            <w:pPr>
              <w:spacing w:before="120" w:after="120"/>
              <w:jc w:val="left"/>
              <w:rPr>
                <w:b/>
                <w:bCs/>
                <w:szCs w:val="24"/>
                <w:lang w:val="nl-NL"/>
              </w:rPr>
            </w:pPr>
          </w:p>
        </w:tc>
      </w:tr>
    </w:tbl>
    <w:p w14:paraId="3461D236" w14:textId="77777777" w:rsidR="007A7C4B" w:rsidRPr="004A168D" w:rsidRDefault="007A7C4B" w:rsidP="007A7C4B">
      <w:pPr>
        <w:spacing w:before="120" w:after="120"/>
        <w:ind w:firstLine="567"/>
        <w:jc w:val="right"/>
        <w:rPr>
          <w:sz w:val="28"/>
          <w:szCs w:val="28"/>
          <w:lang w:val="nl-NL"/>
        </w:rPr>
      </w:pPr>
    </w:p>
    <w:p w14:paraId="27CA2E32" w14:textId="77777777" w:rsidR="007A7C4B" w:rsidRPr="00224841" w:rsidRDefault="007A7C4B" w:rsidP="00224841">
      <w:pPr>
        <w:spacing w:before="120" w:after="120"/>
        <w:rPr>
          <w:bCs/>
          <w:sz w:val="26"/>
          <w:szCs w:val="26"/>
          <w:lang w:val="nl-NL"/>
        </w:rPr>
      </w:pPr>
      <w:r w:rsidRPr="00224841">
        <w:rPr>
          <w:bCs/>
          <w:sz w:val="26"/>
          <w:szCs w:val="26"/>
          <w:lang w:val="nl-NL"/>
        </w:rPr>
        <w:t xml:space="preserve">Ghi chú: </w:t>
      </w:r>
    </w:p>
    <w:p w14:paraId="125B0012" w14:textId="77777777" w:rsidR="00717363" w:rsidRPr="002A5670" w:rsidRDefault="007A7C4B" w:rsidP="00717363">
      <w:pPr>
        <w:jc w:val="left"/>
        <w:rPr>
          <w:bCs/>
          <w:i/>
          <w:sz w:val="26"/>
          <w:szCs w:val="26"/>
          <w:lang w:val="es-ES"/>
        </w:rPr>
      </w:pPr>
      <w:r w:rsidRPr="00224841">
        <w:rPr>
          <w:bCs/>
          <w:sz w:val="26"/>
          <w:szCs w:val="26"/>
          <w:lang w:val="nl-NL"/>
        </w:rPr>
        <w:t>- Cột (8): Nhà thầu điền</w:t>
      </w:r>
      <w:r w:rsidR="005A799D" w:rsidRPr="00224841">
        <w:rPr>
          <w:bCs/>
          <w:i/>
          <w:sz w:val="26"/>
          <w:szCs w:val="26"/>
          <w:lang w:val="es-ES"/>
        </w:rPr>
        <w:t>.</w:t>
      </w:r>
    </w:p>
    <w:p w14:paraId="481E6617" w14:textId="77777777" w:rsidR="00DB752E" w:rsidRDefault="0084335A" w:rsidP="000C4320">
      <w:pPr>
        <w:ind w:firstLine="567"/>
        <w:jc w:val="right"/>
        <w:rPr>
          <w:sz w:val="28"/>
          <w:szCs w:val="28"/>
          <w:lang w:val="nl-NL"/>
        </w:rPr>
      </w:pPr>
      <w:r w:rsidRPr="00892BA1">
        <w:rPr>
          <w:sz w:val="28"/>
          <w:szCs w:val="28"/>
          <w:lang w:val="nl-NL"/>
        </w:rPr>
        <w:br w:type="page"/>
      </w:r>
    </w:p>
    <w:p w14:paraId="513F58FF" w14:textId="77777777" w:rsidR="00307BB9" w:rsidRDefault="00307BB9" w:rsidP="0081726D">
      <w:pPr>
        <w:spacing w:before="120" w:after="120"/>
        <w:ind w:firstLine="709"/>
        <w:rPr>
          <w:sz w:val="28"/>
          <w:szCs w:val="28"/>
          <w:lang w:val="nl-NL"/>
        </w:rPr>
        <w:sectPr w:rsidR="00307BB9" w:rsidSect="00A41878">
          <w:pgSz w:w="16839" w:h="11907" w:orient="landscape" w:code="9"/>
          <w:pgMar w:top="1260" w:right="1134" w:bottom="1134" w:left="1134" w:header="1134" w:footer="737" w:gutter="0"/>
          <w:cols w:space="720"/>
          <w:docGrid w:linePitch="360"/>
        </w:sectPr>
      </w:pPr>
    </w:p>
    <w:p w14:paraId="064603E9" w14:textId="77777777" w:rsidR="005401D5" w:rsidRPr="00537285" w:rsidRDefault="005401D5" w:rsidP="005401D5">
      <w:pPr>
        <w:jc w:val="right"/>
        <w:rPr>
          <w:rFonts w:eastAsia="Calibri"/>
          <w:b/>
          <w:sz w:val="28"/>
          <w:szCs w:val="28"/>
          <w:lang w:val="es-ES"/>
        </w:rPr>
      </w:pPr>
      <w:r w:rsidRPr="00537285">
        <w:rPr>
          <w:rFonts w:eastAsia="Calibri"/>
          <w:b/>
          <w:sz w:val="28"/>
          <w:szCs w:val="28"/>
          <w:lang w:val="es-ES"/>
        </w:rPr>
        <w:t xml:space="preserve">Mẫu số </w:t>
      </w:r>
      <w:r w:rsidR="002157C2">
        <w:rPr>
          <w:rFonts w:eastAsia="Calibri"/>
          <w:b/>
          <w:sz w:val="28"/>
          <w:szCs w:val="28"/>
          <w:lang w:val="es-ES"/>
        </w:rPr>
        <w:t>11</w:t>
      </w:r>
      <w:r w:rsidRPr="00537285">
        <w:rPr>
          <w:rFonts w:eastAsia="Calibri"/>
          <w:b/>
          <w:sz w:val="28"/>
          <w:szCs w:val="28"/>
          <w:lang w:val="es-ES"/>
        </w:rPr>
        <w:t xml:space="preserve"> </w:t>
      </w:r>
    </w:p>
    <w:p w14:paraId="4710A9E2" w14:textId="77777777" w:rsidR="005401D5" w:rsidRPr="00537285" w:rsidRDefault="005401D5" w:rsidP="005401D5">
      <w:pPr>
        <w:jc w:val="center"/>
        <w:rPr>
          <w:rFonts w:eastAsia="Calibri"/>
          <w:b/>
          <w:sz w:val="28"/>
          <w:szCs w:val="28"/>
          <w:lang w:val="nl-NL"/>
        </w:rPr>
      </w:pPr>
    </w:p>
    <w:p w14:paraId="65520B55" w14:textId="77777777" w:rsidR="005401D5" w:rsidRPr="00537285" w:rsidRDefault="005401D5" w:rsidP="005401D5">
      <w:pPr>
        <w:spacing w:before="120" w:after="120"/>
        <w:jc w:val="center"/>
        <w:rPr>
          <w:rFonts w:eastAsia="Calibri"/>
          <w:b/>
          <w:sz w:val="28"/>
          <w:szCs w:val="28"/>
          <w:lang w:val="nl-NL"/>
        </w:rPr>
      </w:pPr>
      <w:r w:rsidRPr="00537285">
        <w:rPr>
          <w:rFonts w:eastAsia="Calibri"/>
          <w:b/>
          <w:sz w:val="28"/>
          <w:szCs w:val="28"/>
          <w:lang w:val="nl-NL"/>
        </w:rPr>
        <w:t xml:space="preserve">BẢNG </w:t>
      </w:r>
      <w:r w:rsidR="00057A55">
        <w:rPr>
          <w:rFonts w:eastAsia="Calibri"/>
          <w:b/>
          <w:sz w:val="28"/>
          <w:szCs w:val="28"/>
          <w:lang w:val="nl-NL"/>
        </w:rPr>
        <w:t xml:space="preserve">TỔNG HỢP </w:t>
      </w:r>
      <w:r w:rsidRPr="00537285">
        <w:rPr>
          <w:rFonts w:eastAsia="Calibri"/>
          <w:b/>
          <w:sz w:val="28"/>
          <w:szCs w:val="28"/>
          <w:lang w:val="nl-NL"/>
        </w:rPr>
        <w:t>GIÁ DỰ THẦU</w:t>
      </w:r>
    </w:p>
    <w:p w14:paraId="1789999E" w14:textId="77777777" w:rsidR="005401D5" w:rsidRPr="00057A55" w:rsidRDefault="005401D5" w:rsidP="005401D5">
      <w:pPr>
        <w:spacing w:before="120" w:after="120"/>
        <w:rPr>
          <w:rFonts w:eastAsia="Calibri"/>
          <w:b/>
          <w:sz w:val="26"/>
          <w:szCs w:val="26"/>
          <w:lang w:val="nl-NL"/>
        </w:rPr>
      </w:pPr>
    </w:p>
    <w:tbl>
      <w:tblPr>
        <w:tblpPr w:leftFromText="180" w:rightFromText="180" w:vertAnchor="text" w:horzAnchor="margin" w:tblpY="360"/>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5400"/>
        <w:gridCol w:w="3420"/>
      </w:tblGrid>
      <w:tr w:rsidR="005401D5" w:rsidRPr="00057A55" w14:paraId="5E90511A" w14:textId="77777777" w:rsidTr="00D95E83">
        <w:trPr>
          <w:trHeight w:val="900"/>
        </w:trPr>
        <w:tc>
          <w:tcPr>
            <w:tcW w:w="715" w:type="dxa"/>
            <w:shd w:val="clear" w:color="auto" w:fill="E2EFD9"/>
            <w:vAlign w:val="center"/>
          </w:tcPr>
          <w:p w14:paraId="14D6FECB" w14:textId="77777777" w:rsidR="005401D5" w:rsidRPr="00057A55" w:rsidRDefault="005401D5" w:rsidP="00E019D0">
            <w:pPr>
              <w:jc w:val="center"/>
              <w:rPr>
                <w:rFonts w:eastAsia="Calibri"/>
                <w:b/>
                <w:sz w:val="26"/>
                <w:szCs w:val="26"/>
              </w:rPr>
            </w:pPr>
            <w:r w:rsidRPr="00057A55">
              <w:rPr>
                <w:rFonts w:eastAsia="Calibri"/>
                <w:b/>
                <w:sz w:val="26"/>
                <w:szCs w:val="26"/>
              </w:rPr>
              <w:t>STT</w:t>
            </w:r>
          </w:p>
        </w:tc>
        <w:tc>
          <w:tcPr>
            <w:tcW w:w="5400" w:type="dxa"/>
            <w:shd w:val="clear" w:color="auto" w:fill="E2EFD9"/>
            <w:vAlign w:val="center"/>
          </w:tcPr>
          <w:p w14:paraId="16F974A9" w14:textId="77777777" w:rsidR="005401D5" w:rsidRPr="00057A55" w:rsidRDefault="005401D5" w:rsidP="00E019D0">
            <w:pPr>
              <w:jc w:val="center"/>
              <w:rPr>
                <w:rFonts w:eastAsia="Calibri"/>
                <w:b/>
                <w:sz w:val="26"/>
                <w:szCs w:val="26"/>
              </w:rPr>
            </w:pPr>
            <w:r w:rsidRPr="00057A55">
              <w:rPr>
                <w:rFonts w:eastAsia="Calibri"/>
                <w:b/>
                <w:sz w:val="26"/>
                <w:szCs w:val="26"/>
              </w:rPr>
              <w:t>Nội dung</w:t>
            </w:r>
          </w:p>
        </w:tc>
        <w:tc>
          <w:tcPr>
            <w:tcW w:w="3420" w:type="dxa"/>
            <w:shd w:val="clear" w:color="auto" w:fill="E2EFD9"/>
            <w:vAlign w:val="center"/>
          </w:tcPr>
          <w:p w14:paraId="7AFD32BC" w14:textId="77777777" w:rsidR="005401D5" w:rsidRPr="00057A55" w:rsidRDefault="005401D5" w:rsidP="00E019D0">
            <w:pPr>
              <w:jc w:val="center"/>
              <w:rPr>
                <w:rFonts w:eastAsia="Calibri"/>
                <w:b/>
                <w:sz w:val="26"/>
                <w:szCs w:val="26"/>
              </w:rPr>
            </w:pPr>
            <w:r w:rsidRPr="00057A55">
              <w:rPr>
                <w:rFonts w:eastAsia="Calibri"/>
                <w:b/>
                <w:sz w:val="26"/>
                <w:szCs w:val="26"/>
              </w:rPr>
              <w:t>Giá dự thầu</w:t>
            </w:r>
          </w:p>
        </w:tc>
      </w:tr>
      <w:tr w:rsidR="005401D5" w:rsidRPr="00057A55" w14:paraId="5D600F9C" w14:textId="77777777" w:rsidTr="00874B98">
        <w:trPr>
          <w:trHeight w:val="1412"/>
        </w:trPr>
        <w:tc>
          <w:tcPr>
            <w:tcW w:w="715" w:type="dxa"/>
            <w:vAlign w:val="center"/>
          </w:tcPr>
          <w:p w14:paraId="6184478E" w14:textId="77777777" w:rsidR="005401D5" w:rsidRPr="00057A55" w:rsidRDefault="005401D5" w:rsidP="00E019D0">
            <w:pPr>
              <w:jc w:val="center"/>
              <w:rPr>
                <w:rFonts w:eastAsia="Calibri"/>
                <w:sz w:val="26"/>
                <w:szCs w:val="26"/>
              </w:rPr>
            </w:pPr>
            <w:r w:rsidRPr="00057A55">
              <w:rPr>
                <w:rFonts w:eastAsia="Calibri"/>
                <w:sz w:val="26"/>
                <w:szCs w:val="26"/>
              </w:rPr>
              <w:t>1</w:t>
            </w:r>
          </w:p>
        </w:tc>
        <w:tc>
          <w:tcPr>
            <w:tcW w:w="5400" w:type="dxa"/>
            <w:vAlign w:val="center"/>
          </w:tcPr>
          <w:p w14:paraId="2ABA0F1E" w14:textId="618C6039" w:rsidR="005401D5" w:rsidRPr="00874B98" w:rsidRDefault="00B16E90" w:rsidP="00A6194E">
            <w:pPr>
              <w:jc w:val="left"/>
              <w:rPr>
                <w:rFonts w:eastAsia="Calibri"/>
                <w:b/>
                <w:i/>
                <w:sz w:val="26"/>
                <w:szCs w:val="26"/>
              </w:rPr>
            </w:pPr>
            <w:sdt>
              <w:sdtPr>
                <w:rPr>
                  <w:b/>
                  <w:bCs/>
                  <w:i/>
                  <w:iCs/>
                  <w:sz w:val="26"/>
                  <w:szCs w:val="26"/>
                  <w:lang w:val="es-ES"/>
                </w:rPr>
                <w:alias w:val="Title"/>
                <w:tag w:val=""/>
                <w:id w:val="1022668503"/>
                <w:placeholder>
                  <w:docPart w:val="009C704CDB9E47FEB704E789407A4537"/>
                </w:placeholder>
                <w:dataBinding w:prefixMappings="xmlns:ns0='http://purl.org/dc/elements/1.1/' xmlns:ns1='http://schemas.openxmlformats.org/package/2006/metadata/core-properties' " w:xpath="/ns1:coreProperties[1]/ns0:title[1]" w:storeItemID="{6C3C8BC8-F283-45AE-878A-BAB7291924A1}"/>
                <w:text/>
              </w:sdtPr>
              <w:sdtEndPr/>
              <w:sdtContent>
                <w:r w:rsidR="00AC6E34">
                  <w:rPr>
                    <w:b/>
                    <w:bCs/>
                    <w:i/>
                    <w:iCs/>
                    <w:sz w:val="26"/>
                    <w:szCs w:val="26"/>
                    <w:lang w:val="es-ES"/>
                  </w:rPr>
                  <w:t>CUNG CẤP DỊCH VỤ VẬN CHUYỂN HÀNH KHÁCH ĐƯA ĐÓN SÂN BAY TRÊN TOÀN QUỐC</w:t>
                </w:r>
              </w:sdtContent>
            </w:sdt>
          </w:p>
        </w:tc>
        <w:tc>
          <w:tcPr>
            <w:tcW w:w="3420" w:type="dxa"/>
            <w:vAlign w:val="center"/>
          </w:tcPr>
          <w:p w14:paraId="3EE2C764" w14:textId="77777777" w:rsidR="005401D5" w:rsidRPr="00874B98" w:rsidRDefault="005401D5" w:rsidP="00E019D0">
            <w:pPr>
              <w:jc w:val="center"/>
              <w:rPr>
                <w:rFonts w:eastAsia="Calibri"/>
                <w:i/>
                <w:color w:val="FF0000"/>
                <w:sz w:val="26"/>
                <w:szCs w:val="26"/>
              </w:rPr>
            </w:pPr>
            <w:r w:rsidRPr="00874B98">
              <w:rPr>
                <w:rFonts w:eastAsia="Calibri"/>
                <w:i/>
                <w:color w:val="FF0000"/>
                <w:sz w:val="26"/>
                <w:szCs w:val="26"/>
              </w:rPr>
              <w:t>(</w:t>
            </w:r>
            <w:r w:rsidR="00633819" w:rsidRPr="00874B98">
              <w:rPr>
                <w:rFonts w:eastAsia="Calibri"/>
                <w:i/>
                <w:color w:val="FF0000"/>
                <w:sz w:val="26"/>
                <w:szCs w:val="26"/>
              </w:rPr>
              <w:t>A</w:t>
            </w:r>
            <w:r w:rsidRPr="00874B98">
              <w:rPr>
                <w:rFonts w:eastAsia="Calibri"/>
                <w:i/>
                <w:color w:val="FF0000"/>
                <w:sz w:val="26"/>
                <w:szCs w:val="26"/>
              </w:rPr>
              <w:t>)</w:t>
            </w:r>
          </w:p>
          <w:p w14:paraId="1D082AD6" w14:textId="77777777" w:rsidR="005401D5" w:rsidRPr="00874B98" w:rsidRDefault="005401D5" w:rsidP="002157C2">
            <w:pPr>
              <w:jc w:val="center"/>
              <w:rPr>
                <w:rFonts w:eastAsia="Calibri"/>
                <w:b/>
                <w:i/>
                <w:color w:val="FF0000"/>
                <w:sz w:val="26"/>
                <w:szCs w:val="26"/>
                <w:highlight w:val="yellow"/>
              </w:rPr>
            </w:pPr>
            <w:r w:rsidRPr="00874B98">
              <w:rPr>
                <w:rFonts w:eastAsia="Calibri"/>
                <w:i/>
                <w:color w:val="FF0000"/>
                <w:sz w:val="26"/>
                <w:szCs w:val="26"/>
              </w:rPr>
              <w:t xml:space="preserve">[Kết chuyển từ Mẫu </w:t>
            </w:r>
            <w:r w:rsidR="002157C2" w:rsidRPr="00874B98">
              <w:rPr>
                <w:rFonts w:eastAsia="Calibri"/>
                <w:i/>
                <w:color w:val="FF0000"/>
                <w:sz w:val="26"/>
                <w:szCs w:val="26"/>
              </w:rPr>
              <w:t>11A</w:t>
            </w:r>
            <w:r w:rsidRPr="00874B98">
              <w:rPr>
                <w:rFonts w:eastAsia="Calibri"/>
                <w:i/>
                <w:color w:val="FF0000"/>
                <w:sz w:val="26"/>
                <w:szCs w:val="26"/>
              </w:rPr>
              <w:t>]</w:t>
            </w:r>
          </w:p>
        </w:tc>
      </w:tr>
      <w:tr w:rsidR="005401D5" w:rsidRPr="00057A55" w14:paraId="093D4E04" w14:textId="77777777" w:rsidTr="00D95E83">
        <w:trPr>
          <w:trHeight w:val="900"/>
        </w:trPr>
        <w:tc>
          <w:tcPr>
            <w:tcW w:w="715" w:type="dxa"/>
            <w:vAlign w:val="center"/>
          </w:tcPr>
          <w:p w14:paraId="4943B288" w14:textId="77777777" w:rsidR="005401D5" w:rsidRPr="00057A55" w:rsidRDefault="005401D5" w:rsidP="00E019D0">
            <w:pPr>
              <w:jc w:val="center"/>
              <w:rPr>
                <w:rFonts w:eastAsia="Calibri"/>
                <w:sz w:val="26"/>
                <w:szCs w:val="26"/>
              </w:rPr>
            </w:pPr>
          </w:p>
        </w:tc>
        <w:tc>
          <w:tcPr>
            <w:tcW w:w="5400" w:type="dxa"/>
            <w:vAlign w:val="center"/>
          </w:tcPr>
          <w:p w14:paraId="4524E399" w14:textId="77777777" w:rsidR="005401D5" w:rsidRPr="00057A55" w:rsidRDefault="005401D5" w:rsidP="00E019D0">
            <w:pPr>
              <w:jc w:val="left"/>
              <w:rPr>
                <w:rFonts w:eastAsia="Calibri"/>
                <w:b/>
                <w:sz w:val="26"/>
                <w:szCs w:val="26"/>
              </w:rPr>
            </w:pPr>
            <w:r w:rsidRPr="00057A55">
              <w:rPr>
                <w:rFonts w:eastAsia="Calibri"/>
                <w:b/>
                <w:sz w:val="26"/>
                <w:szCs w:val="26"/>
              </w:rPr>
              <w:t>Tổng cộng giá dự thầu</w:t>
            </w:r>
          </w:p>
          <w:p w14:paraId="333C3668" w14:textId="77777777" w:rsidR="005401D5" w:rsidRPr="00057A55" w:rsidRDefault="005401D5" w:rsidP="00E019D0">
            <w:pPr>
              <w:jc w:val="left"/>
              <w:rPr>
                <w:rFonts w:eastAsia="Calibri"/>
                <w:b/>
                <w:sz w:val="26"/>
                <w:szCs w:val="26"/>
              </w:rPr>
            </w:pPr>
            <w:r w:rsidRPr="00057A55">
              <w:rPr>
                <w:rFonts w:eastAsia="Calibri"/>
                <w:i/>
                <w:sz w:val="26"/>
                <w:szCs w:val="26"/>
              </w:rPr>
              <w:t>(Kết chuyển sang đơn dự thầu)</w:t>
            </w:r>
          </w:p>
        </w:tc>
        <w:tc>
          <w:tcPr>
            <w:tcW w:w="3420" w:type="dxa"/>
            <w:vAlign w:val="center"/>
          </w:tcPr>
          <w:p w14:paraId="27FFF4BF" w14:textId="77777777" w:rsidR="00845616" w:rsidRPr="00057A55" w:rsidRDefault="00C05FD3" w:rsidP="00E019D0">
            <w:pPr>
              <w:jc w:val="center"/>
              <w:rPr>
                <w:rFonts w:eastAsia="Calibri"/>
                <w:b/>
                <w:i/>
                <w:color w:val="FF0000"/>
                <w:sz w:val="26"/>
                <w:szCs w:val="26"/>
              </w:rPr>
            </w:pPr>
            <w:r w:rsidRPr="00057A55">
              <w:rPr>
                <w:rFonts w:eastAsia="Calibri"/>
                <w:b/>
                <w:i/>
                <w:color w:val="FF0000"/>
                <w:sz w:val="26"/>
                <w:szCs w:val="26"/>
              </w:rPr>
              <w:t>(V)</w:t>
            </w:r>
          </w:p>
          <w:p w14:paraId="215D095F" w14:textId="77777777" w:rsidR="005401D5" w:rsidRPr="00057A55" w:rsidRDefault="00845616" w:rsidP="00E019D0">
            <w:pPr>
              <w:jc w:val="center"/>
              <w:rPr>
                <w:rFonts w:eastAsia="Calibri"/>
                <w:i/>
                <w:sz w:val="26"/>
                <w:szCs w:val="26"/>
              </w:rPr>
            </w:pPr>
            <w:r w:rsidRPr="00057A55">
              <w:rPr>
                <w:rFonts w:eastAsia="Calibri"/>
                <w:i/>
                <w:sz w:val="26"/>
                <w:szCs w:val="26"/>
              </w:rPr>
              <w:t>(bao gồm VAT)</w:t>
            </w:r>
            <w:r w:rsidR="005401D5" w:rsidRPr="00057A55">
              <w:rPr>
                <w:rFonts w:eastAsia="Calibri"/>
                <w:i/>
                <w:sz w:val="26"/>
                <w:szCs w:val="26"/>
              </w:rPr>
              <w:t xml:space="preserve"> </w:t>
            </w:r>
          </w:p>
        </w:tc>
      </w:tr>
    </w:tbl>
    <w:p w14:paraId="0FE6B464" w14:textId="77777777" w:rsidR="005401D5" w:rsidRPr="00537285" w:rsidRDefault="005401D5" w:rsidP="005401D5">
      <w:pPr>
        <w:spacing w:before="120" w:after="120"/>
        <w:ind w:left="-142"/>
        <w:jc w:val="left"/>
        <w:rPr>
          <w:rFonts w:eastAsia="Calibri"/>
          <w:b/>
          <w:sz w:val="28"/>
          <w:szCs w:val="28"/>
          <w:lang w:val="nl-NL"/>
        </w:rPr>
      </w:pPr>
    </w:p>
    <w:p w14:paraId="20A31801" w14:textId="77777777" w:rsidR="00307BB9" w:rsidRDefault="00307BB9" w:rsidP="0081726D">
      <w:pPr>
        <w:spacing w:before="120" w:after="120"/>
        <w:ind w:firstLine="709"/>
        <w:rPr>
          <w:sz w:val="28"/>
          <w:szCs w:val="28"/>
          <w:lang w:val="nl-NL"/>
        </w:rPr>
      </w:pPr>
    </w:p>
    <w:p w14:paraId="2BDC9044" w14:textId="77777777" w:rsidR="0041557B" w:rsidRDefault="0041557B" w:rsidP="0081726D">
      <w:pPr>
        <w:spacing w:before="120" w:after="120"/>
        <w:ind w:firstLine="709"/>
        <w:rPr>
          <w:sz w:val="28"/>
          <w:szCs w:val="28"/>
          <w:lang w:val="nl-NL"/>
        </w:rPr>
        <w:sectPr w:rsidR="0041557B" w:rsidSect="00307BB9">
          <w:pgSz w:w="11907" w:h="16839" w:code="9"/>
          <w:pgMar w:top="1138" w:right="1138" w:bottom="1138" w:left="1267" w:header="1138" w:footer="734" w:gutter="0"/>
          <w:cols w:space="720"/>
          <w:docGrid w:linePitch="360"/>
        </w:sectPr>
      </w:pPr>
    </w:p>
    <w:p w14:paraId="4797597E" w14:textId="77777777" w:rsidR="00766A6B" w:rsidRPr="00252EF1" w:rsidRDefault="00766A6B" w:rsidP="0081726D">
      <w:pPr>
        <w:tabs>
          <w:tab w:val="left" w:pos="3600"/>
          <w:tab w:val="left" w:pos="5859"/>
        </w:tabs>
        <w:spacing w:before="120" w:after="120"/>
        <w:jc w:val="right"/>
        <w:rPr>
          <w:b/>
          <w:i/>
          <w:sz w:val="28"/>
          <w:szCs w:val="28"/>
          <w:lang w:val="nl-NL"/>
        </w:rPr>
      </w:pPr>
      <w:r w:rsidRPr="00892BA1">
        <w:rPr>
          <w:b/>
          <w:sz w:val="28"/>
          <w:szCs w:val="28"/>
          <w:lang w:val="nl-NL"/>
        </w:rPr>
        <w:t xml:space="preserve">Mẫu số </w:t>
      </w:r>
      <w:r w:rsidR="00C26679">
        <w:rPr>
          <w:b/>
          <w:sz w:val="28"/>
          <w:szCs w:val="28"/>
          <w:lang w:val="nl-NL"/>
        </w:rPr>
        <w:t>11A</w:t>
      </w:r>
      <w:r w:rsidR="00814FBD" w:rsidRPr="00892BA1">
        <w:rPr>
          <w:b/>
          <w:sz w:val="28"/>
          <w:szCs w:val="28"/>
          <w:lang w:val="nl-NL"/>
        </w:rPr>
        <w:t xml:space="preserve"> </w:t>
      </w:r>
      <w:r w:rsidRPr="00252EF1">
        <w:rPr>
          <w:b/>
          <w:i/>
          <w:sz w:val="28"/>
          <w:szCs w:val="28"/>
          <w:lang w:val="nl-NL"/>
        </w:rPr>
        <w:t>(</w:t>
      </w:r>
      <w:r w:rsidR="00252EF1" w:rsidRPr="00252EF1">
        <w:rPr>
          <w:b/>
          <w:i/>
          <w:sz w:val="28"/>
          <w:szCs w:val="28"/>
          <w:lang w:val="nl-NL"/>
        </w:rPr>
        <w:t>scan đính kèm lên</w:t>
      </w:r>
      <w:r w:rsidRPr="00252EF1">
        <w:rPr>
          <w:b/>
          <w:i/>
          <w:sz w:val="28"/>
          <w:szCs w:val="28"/>
          <w:lang w:val="nl-NL"/>
        </w:rPr>
        <w:t xml:space="preserve"> Hệ thống)</w:t>
      </w:r>
    </w:p>
    <w:p w14:paraId="145119FB" w14:textId="77777777" w:rsidR="005401D5" w:rsidRPr="00046BB2" w:rsidRDefault="005401D5" w:rsidP="005401D5">
      <w:pPr>
        <w:jc w:val="center"/>
        <w:rPr>
          <w:b/>
          <w:bCs/>
          <w:sz w:val="32"/>
          <w:szCs w:val="32"/>
          <w:lang w:val="nl-NL"/>
        </w:rPr>
      </w:pPr>
      <w:r w:rsidRPr="00046BB2">
        <w:rPr>
          <w:b/>
          <w:bCs/>
          <w:sz w:val="32"/>
          <w:szCs w:val="32"/>
          <w:lang w:val="nl-NL"/>
        </w:rPr>
        <w:t xml:space="preserve">BẢNG </w:t>
      </w:r>
      <w:r w:rsidR="006F6402" w:rsidRPr="00046BB2">
        <w:rPr>
          <w:b/>
          <w:bCs/>
          <w:sz w:val="32"/>
          <w:szCs w:val="32"/>
          <w:lang w:val="nl-NL"/>
        </w:rPr>
        <w:t xml:space="preserve">CHÀO </w:t>
      </w:r>
      <w:r w:rsidRPr="00046BB2">
        <w:rPr>
          <w:b/>
          <w:bCs/>
          <w:sz w:val="32"/>
          <w:szCs w:val="32"/>
          <w:lang w:val="nl-NL"/>
        </w:rPr>
        <w:t xml:space="preserve">GIÁ </w:t>
      </w:r>
      <w:r w:rsidR="006F6402" w:rsidRPr="00046BB2">
        <w:rPr>
          <w:b/>
          <w:bCs/>
          <w:sz w:val="32"/>
          <w:szCs w:val="32"/>
          <w:lang w:val="nl-NL"/>
        </w:rPr>
        <w:t>CHI TIẾT</w:t>
      </w:r>
    </w:p>
    <w:p w14:paraId="065E788C" w14:textId="77777777" w:rsidR="0041557B" w:rsidRPr="00746AD8" w:rsidRDefault="00746AD8" w:rsidP="0041557B">
      <w:pPr>
        <w:jc w:val="left"/>
        <w:rPr>
          <w:b/>
          <w:i/>
          <w:sz w:val="20"/>
          <w:szCs w:val="28"/>
          <w:lang w:val="nl-NL"/>
        </w:rPr>
      </w:pPr>
      <w:r w:rsidRPr="00746AD8">
        <w:rPr>
          <w:b/>
          <w:i/>
          <w:sz w:val="20"/>
          <w:szCs w:val="28"/>
          <w:lang w:val="nl-NL"/>
        </w:rPr>
        <w:t xml:space="preserve">Nhà thầu chào giá vào ô đánh dấu “X”: </w:t>
      </w:r>
    </w:p>
    <w:p w14:paraId="71433579" w14:textId="77777777" w:rsidR="00746AD8" w:rsidRPr="00BF40CA" w:rsidRDefault="00746AD8" w:rsidP="0041557B">
      <w:pPr>
        <w:jc w:val="left"/>
        <w:rPr>
          <w:sz w:val="20"/>
          <w:szCs w:val="28"/>
          <w:lang w:val="nl-NL"/>
        </w:rPr>
      </w:pPr>
    </w:p>
    <w:tbl>
      <w:tblPr>
        <w:tblW w:w="15611" w:type="dxa"/>
        <w:tblLook w:val="04A0" w:firstRow="1" w:lastRow="0" w:firstColumn="1" w:lastColumn="0" w:noHBand="0" w:noVBand="1"/>
      </w:tblPr>
      <w:tblGrid>
        <w:gridCol w:w="562"/>
        <w:gridCol w:w="2694"/>
        <w:gridCol w:w="1417"/>
        <w:gridCol w:w="1276"/>
        <w:gridCol w:w="1417"/>
        <w:gridCol w:w="1276"/>
        <w:gridCol w:w="42"/>
        <w:gridCol w:w="1234"/>
        <w:gridCol w:w="1134"/>
        <w:gridCol w:w="1276"/>
        <w:gridCol w:w="992"/>
        <w:gridCol w:w="2291"/>
      </w:tblGrid>
      <w:tr w:rsidR="00746AD8" w:rsidRPr="00746AD8" w14:paraId="2ADB3313" w14:textId="77777777" w:rsidTr="001471AE">
        <w:trPr>
          <w:trHeight w:val="705"/>
        </w:trPr>
        <w:tc>
          <w:tcPr>
            <w:tcW w:w="15611" w:type="dxa"/>
            <w:gridSpan w:val="12"/>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3A676003" w14:textId="77777777" w:rsidR="00746AD8" w:rsidRPr="00746AD8" w:rsidRDefault="00746AD8" w:rsidP="00746AD8">
            <w:pPr>
              <w:jc w:val="left"/>
              <w:rPr>
                <w:b/>
                <w:bCs/>
                <w:sz w:val="20"/>
              </w:rPr>
            </w:pPr>
            <w:r w:rsidRPr="00746AD8">
              <w:rPr>
                <w:b/>
                <w:bCs/>
                <w:sz w:val="20"/>
              </w:rPr>
              <w:t>I. THUÊ XE ĐƯA/ĐÓN SÂN BAY 1 CHIỀU</w:t>
            </w:r>
          </w:p>
        </w:tc>
      </w:tr>
      <w:tr w:rsidR="001471AE" w:rsidRPr="00746AD8" w14:paraId="0E4A7187" w14:textId="77777777" w:rsidTr="007F7212">
        <w:trPr>
          <w:trHeight w:val="1249"/>
        </w:trPr>
        <w:tc>
          <w:tcPr>
            <w:tcW w:w="562" w:type="dxa"/>
            <w:vMerge w:val="restart"/>
            <w:tcBorders>
              <w:top w:val="nil"/>
              <w:left w:val="single" w:sz="4" w:space="0" w:color="auto"/>
              <w:bottom w:val="single" w:sz="4" w:space="0" w:color="auto"/>
              <w:right w:val="single" w:sz="4" w:space="0" w:color="auto"/>
            </w:tcBorders>
            <w:vAlign w:val="center"/>
            <w:hideMark/>
          </w:tcPr>
          <w:p w14:paraId="36432D87" w14:textId="77777777" w:rsidR="001471AE" w:rsidRPr="00746AD8" w:rsidRDefault="001471AE" w:rsidP="00746AD8">
            <w:pPr>
              <w:jc w:val="center"/>
              <w:rPr>
                <w:b/>
                <w:bCs/>
                <w:sz w:val="20"/>
              </w:rPr>
            </w:pPr>
            <w:r w:rsidRPr="00746AD8">
              <w:rPr>
                <w:b/>
                <w:bCs/>
                <w:sz w:val="20"/>
              </w:rPr>
              <w:t>Stt</w:t>
            </w:r>
          </w:p>
        </w:tc>
        <w:tc>
          <w:tcPr>
            <w:tcW w:w="2694" w:type="dxa"/>
            <w:vMerge w:val="restart"/>
            <w:tcBorders>
              <w:top w:val="nil"/>
              <w:left w:val="single" w:sz="4" w:space="0" w:color="auto"/>
              <w:bottom w:val="single" w:sz="4" w:space="0" w:color="auto"/>
              <w:right w:val="single" w:sz="4" w:space="0" w:color="auto"/>
            </w:tcBorders>
            <w:vAlign w:val="center"/>
            <w:hideMark/>
          </w:tcPr>
          <w:p w14:paraId="4A3674C6" w14:textId="77777777" w:rsidR="001471AE" w:rsidRPr="00746AD8" w:rsidRDefault="001471AE" w:rsidP="00746AD8">
            <w:pPr>
              <w:jc w:val="center"/>
              <w:rPr>
                <w:b/>
                <w:bCs/>
                <w:sz w:val="20"/>
              </w:rPr>
            </w:pPr>
            <w:r w:rsidRPr="00746AD8">
              <w:rPr>
                <w:b/>
                <w:bCs/>
                <w:sz w:val="20"/>
              </w:rPr>
              <w:t>Loại xe</w:t>
            </w:r>
          </w:p>
        </w:tc>
        <w:tc>
          <w:tcPr>
            <w:tcW w:w="2693" w:type="dxa"/>
            <w:gridSpan w:val="2"/>
            <w:tcBorders>
              <w:top w:val="single" w:sz="4" w:space="0" w:color="auto"/>
              <w:left w:val="nil"/>
              <w:bottom w:val="single" w:sz="4" w:space="0" w:color="auto"/>
              <w:right w:val="single" w:sz="4" w:space="0" w:color="auto"/>
            </w:tcBorders>
            <w:shd w:val="clear" w:color="000000" w:fill="FFFFFF"/>
            <w:vAlign w:val="center"/>
            <w:hideMark/>
          </w:tcPr>
          <w:p w14:paraId="262ABCE1" w14:textId="16748A92" w:rsidR="001471AE" w:rsidRPr="00746AD8" w:rsidRDefault="001471AE" w:rsidP="00315B86">
            <w:pPr>
              <w:jc w:val="center"/>
              <w:rPr>
                <w:b/>
                <w:bCs/>
                <w:sz w:val="20"/>
              </w:rPr>
            </w:pPr>
            <w:r w:rsidRPr="00746AD8">
              <w:rPr>
                <w:b/>
                <w:bCs/>
                <w:sz w:val="20"/>
              </w:rPr>
              <w:t xml:space="preserve">Thuê xe trong khung giờ và trong hạn mức km </w:t>
            </w:r>
            <w:r w:rsidRPr="00746AD8">
              <w:rPr>
                <w:b/>
                <w:bCs/>
                <w:sz w:val="20"/>
              </w:rPr>
              <w:br/>
              <w:t xml:space="preserve">(Giới hạn 10km/2 tiếng </w:t>
            </w:r>
            <w:r>
              <w:rPr>
                <w:b/>
                <w:bCs/>
                <w:sz w:val="20"/>
              </w:rPr>
              <w:br/>
            </w:r>
            <w:r w:rsidRPr="00746AD8">
              <w:rPr>
                <w:b/>
                <w:bCs/>
                <w:sz w:val="20"/>
              </w:rPr>
              <w:t>/1 lượt)</w:t>
            </w:r>
          </w:p>
        </w:tc>
        <w:tc>
          <w:tcPr>
            <w:tcW w:w="2693" w:type="dxa"/>
            <w:gridSpan w:val="2"/>
            <w:tcBorders>
              <w:top w:val="single" w:sz="4" w:space="0" w:color="auto"/>
              <w:left w:val="nil"/>
              <w:bottom w:val="single" w:sz="4" w:space="0" w:color="auto"/>
              <w:right w:val="single" w:sz="4" w:space="0" w:color="000000"/>
            </w:tcBorders>
            <w:shd w:val="clear" w:color="000000" w:fill="FFFFFF"/>
            <w:vAlign w:val="center"/>
            <w:hideMark/>
          </w:tcPr>
          <w:p w14:paraId="509CBB42" w14:textId="77777777" w:rsidR="001471AE" w:rsidRPr="00746AD8" w:rsidRDefault="001471AE" w:rsidP="00746AD8">
            <w:pPr>
              <w:jc w:val="center"/>
              <w:rPr>
                <w:b/>
                <w:bCs/>
                <w:sz w:val="20"/>
              </w:rPr>
            </w:pPr>
            <w:r w:rsidRPr="00746AD8">
              <w:rPr>
                <w:b/>
                <w:bCs/>
                <w:sz w:val="20"/>
              </w:rPr>
              <w:t xml:space="preserve">Thuê xe trong khung giờ và trong hạn mức km </w:t>
            </w:r>
            <w:r w:rsidRPr="00746AD8">
              <w:rPr>
                <w:b/>
                <w:bCs/>
                <w:sz w:val="20"/>
              </w:rPr>
              <w:br/>
              <w:t xml:space="preserve">(Giới hạn 20km/3 tiếng </w:t>
            </w:r>
            <w:r>
              <w:rPr>
                <w:b/>
                <w:bCs/>
                <w:sz w:val="20"/>
              </w:rPr>
              <w:br/>
            </w:r>
            <w:r w:rsidRPr="00746AD8">
              <w:rPr>
                <w:b/>
                <w:bCs/>
                <w:sz w:val="20"/>
              </w:rPr>
              <w:t>/1 lượt)</w:t>
            </w:r>
          </w:p>
        </w:tc>
        <w:tc>
          <w:tcPr>
            <w:tcW w:w="2410" w:type="dxa"/>
            <w:gridSpan w:val="3"/>
            <w:tcBorders>
              <w:top w:val="single" w:sz="4" w:space="0" w:color="auto"/>
              <w:left w:val="nil"/>
              <w:bottom w:val="single" w:sz="4" w:space="0" w:color="auto"/>
              <w:right w:val="single" w:sz="4" w:space="0" w:color="auto"/>
            </w:tcBorders>
            <w:vAlign w:val="center"/>
            <w:hideMark/>
          </w:tcPr>
          <w:p w14:paraId="27C8C3AC" w14:textId="77777777" w:rsidR="001471AE" w:rsidRPr="00746AD8" w:rsidRDefault="001471AE" w:rsidP="00746AD8">
            <w:pPr>
              <w:jc w:val="center"/>
              <w:rPr>
                <w:b/>
                <w:bCs/>
                <w:sz w:val="20"/>
              </w:rPr>
            </w:pPr>
            <w:r w:rsidRPr="00746AD8">
              <w:rPr>
                <w:b/>
                <w:bCs/>
                <w:sz w:val="20"/>
              </w:rPr>
              <w:t>Ngoài giờ (*)</w:t>
            </w:r>
          </w:p>
        </w:tc>
        <w:tc>
          <w:tcPr>
            <w:tcW w:w="2268" w:type="dxa"/>
            <w:gridSpan w:val="2"/>
            <w:tcBorders>
              <w:top w:val="single" w:sz="4" w:space="0" w:color="auto"/>
              <w:left w:val="nil"/>
              <w:bottom w:val="single" w:sz="4" w:space="0" w:color="auto"/>
              <w:right w:val="single" w:sz="4" w:space="0" w:color="auto"/>
            </w:tcBorders>
            <w:vAlign w:val="center"/>
            <w:hideMark/>
          </w:tcPr>
          <w:p w14:paraId="5C075827" w14:textId="77777777" w:rsidR="001471AE" w:rsidRPr="00746AD8" w:rsidRDefault="001471AE" w:rsidP="00746AD8">
            <w:pPr>
              <w:jc w:val="center"/>
              <w:rPr>
                <w:b/>
                <w:bCs/>
                <w:sz w:val="20"/>
              </w:rPr>
            </w:pPr>
            <w:r w:rsidRPr="00746AD8">
              <w:rPr>
                <w:b/>
                <w:bCs/>
                <w:sz w:val="20"/>
              </w:rPr>
              <w:t>KM vượt (**)</w:t>
            </w:r>
          </w:p>
        </w:tc>
        <w:tc>
          <w:tcPr>
            <w:tcW w:w="2291" w:type="dxa"/>
            <w:vMerge w:val="restart"/>
            <w:tcBorders>
              <w:top w:val="nil"/>
              <w:left w:val="single" w:sz="4" w:space="0" w:color="auto"/>
              <w:right w:val="single" w:sz="4" w:space="0" w:color="auto"/>
            </w:tcBorders>
            <w:vAlign w:val="center"/>
            <w:hideMark/>
          </w:tcPr>
          <w:p w14:paraId="20CDB2A0" w14:textId="77777777" w:rsidR="001471AE" w:rsidRPr="00746AD8" w:rsidRDefault="001471AE" w:rsidP="00746AD8">
            <w:pPr>
              <w:jc w:val="center"/>
              <w:rPr>
                <w:b/>
                <w:bCs/>
                <w:sz w:val="20"/>
              </w:rPr>
            </w:pPr>
            <w:r w:rsidRPr="00746AD8">
              <w:rPr>
                <w:b/>
                <w:bCs/>
                <w:sz w:val="20"/>
              </w:rPr>
              <w:t xml:space="preserve"> Thành tiền</w:t>
            </w:r>
            <w:r w:rsidRPr="00746AD8">
              <w:rPr>
                <w:b/>
                <w:bCs/>
                <w:sz w:val="20"/>
              </w:rPr>
              <w:br/>
              <w:t xml:space="preserve">(1x2)+(3x4)+(5x6)+(7x8) </w:t>
            </w:r>
          </w:p>
        </w:tc>
      </w:tr>
      <w:tr w:rsidR="001471AE" w:rsidRPr="00746AD8" w14:paraId="762A38AF" w14:textId="77777777" w:rsidTr="007F7212">
        <w:trPr>
          <w:trHeight w:val="983"/>
        </w:trPr>
        <w:tc>
          <w:tcPr>
            <w:tcW w:w="562" w:type="dxa"/>
            <w:vMerge/>
            <w:tcBorders>
              <w:top w:val="nil"/>
              <w:left w:val="single" w:sz="4" w:space="0" w:color="auto"/>
              <w:bottom w:val="single" w:sz="4" w:space="0" w:color="auto"/>
              <w:right w:val="single" w:sz="4" w:space="0" w:color="auto"/>
            </w:tcBorders>
            <w:vAlign w:val="center"/>
            <w:hideMark/>
          </w:tcPr>
          <w:p w14:paraId="58F213DF" w14:textId="77777777" w:rsidR="001471AE" w:rsidRPr="00746AD8" w:rsidRDefault="001471AE" w:rsidP="00746AD8">
            <w:pPr>
              <w:jc w:val="left"/>
              <w:rPr>
                <w:b/>
                <w:bCs/>
                <w:sz w:val="20"/>
              </w:rPr>
            </w:pPr>
          </w:p>
        </w:tc>
        <w:tc>
          <w:tcPr>
            <w:tcW w:w="2694" w:type="dxa"/>
            <w:vMerge/>
            <w:tcBorders>
              <w:top w:val="nil"/>
              <w:left w:val="single" w:sz="4" w:space="0" w:color="auto"/>
              <w:bottom w:val="single" w:sz="4" w:space="0" w:color="auto"/>
              <w:right w:val="single" w:sz="4" w:space="0" w:color="auto"/>
            </w:tcBorders>
            <w:vAlign w:val="center"/>
            <w:hideMark/>
          </w:tcPr>
          <w:p w14:paraId="59F124F5" w14:textId="77777777" w:rsidR="001471AE" w:rsidRPr="00746AD8" w:rsidRDefault="001471AE" w:rsidP="00746AD8">
            <w:pPr>
              <w:jc w:val="left"/>
              <w:rPr>
                <w:b/>
                <w:bCs/>
                <w:sz w:val="20"/>
              </w:rPr>
            </w:pPr>
          </w:p>
        </w:tc>
        <w:tc>
          <w:tcPr>
            <w:tcW w:w="1417" w:type="dxa"/>
            <w:tcBorders>
              <w:top w:val="nil"/>
              <w:left w:val="nil"/>
              <w:bottom w:val="single" w:sz="4" w:space="0" w:color="auto"/>
              <w:right w:val="single" w:sz="4" w:space="0" w:color="auto"/>
            </w:tcBorders>
            <w:vAlign w:val="center"/>
            <w:hideMark/>
          </w:tcPr>
          <w:p w14:paraId="1323A7C5" w14:textId="77777777" w:rsidR="001471AE" w:rsidRPr="00746AD8" w:rsidRDefault="001471AE" w:rsidP="00746AD8">
            <w:pPr>
              <w:jc w:val="center"/>
              <w:rPr>
                <w:b/>
                <w:bCs/>
                <w:sz w:val="20"/>
              </w:rPr>
            </w:pPr>
            <w:r w:rsidRPr="00746AD8">
              <w:rPr>
                <w:b/>
                <w:bCs/>
                <w:sz w:val="20"/>
              </w:rPr>
              <w:t xml:space="preserve">Đơn giá </w:t>
            </w:r>
            <w:r w:rsidRPr="00746AD8">
              <w:rPr>
                <w:b/>
                <w:bCs/>
                <w:sz w:val="20"/>
              </w:rPr>
              <w:br/>
              <w:t>(VNĐ/ lượt)</w:t>
            </w:r>
          </w:p>
        </w:tc>
        <w:tc>
          <w:tcPr>
            <w:tcW w:w="1276" w:type="dxa"/>
            <w:tcBorders>
              <w:top w:val="nil"/>
              <w:left w:val="nil"/>
              <w:bottom w:val="single" w:sz="4" w:space="0" w:color="auto"/>
              <w:right w:val="single" w:sz="4" w:space="0" w:color="auto"/>
            </w:tcBorders>
            <w:vAlign w:val="center"/>
            <w:hideMark/>
          </w:tcPr>
          <w:p w14:paraId="59E7DF18" w14:textId="77777777" w:rsidR="001471AE" w:rsidRPr="00746AD8" w:rsidRDefault="001471AE" w:rsidP="00746AD8">
            <w:pPr>
              <w:jc w:val="center"/>
              <w:rPr>
                <w:b/>
                <w:bCs/>
                <w:sz w:val="20"/>
              </w:rPr>
            </w:pPr>
            <w:r w:rsidRPr="00746AD8">
              <w:rPr>
                <w:b/>
                <w:bCs/>
                <w:sz w:val="20"/>
              </w:rPr>
              <w:t>Số lượng ước tính (Lượt)</w:t>
            </w:r>
          </w:p>
        </w:tc>
        <w:tc>
          <w:tcPr>
            <w:tcW w:w="1417" w:type="dxa"/>
            <w:tcBorders>
              <w:top w:val="nil"/>
              <w:left w:val="nil"/>
              <w:bottom w:val="single" w:sz="4" w:space="0" w:color="auto"/>
              <w:right w:val="single" w:sz="4" w:space="0" w:color="auto"/>
            </w:tcBorders>
            <w:vAlign w:val="center"/>
            <w:hideMark/>
          </w:tcPr>
          <w:p w14:paraId="2F669434" w14:textId="77777777" w:rsidR="001471AE" w:rsidRPr="00746AD8" w:rsidRDefault="001471AE" w:rsidP="00746AD8">
            <w:pPr>
              <w:jc w:val="center"/>
              <w:rPr>
                <w:b/>
                <w:bCs/>
                <w:sz w:val="20"/>
              </w:rPr>
            </w:pPr>
            <w:r w:rsidRPr="00746AD8">
              <w:rPr>
                <w:b/>
                <w:bCs/>
                <w:sz w:val="20"/>
              </w:rPr>
              <w:t xml:space="preserve">Đơn giá </w:t>
            </w:r>
            <w:r w:rsidRPr="00746AD8">
              <w:rPr>
                <w:b/>
                <w:bCs/>
                <w:sz w:val="20"/>
              </w:rPr>
              <w:br/>
              <w:t>(VNĐ/ lượt)</w:t>
            </w:r>
          </w:p>
        </w:tc>
        <w:tc>
          <w:tcPr>
            <w:tcW w:w="1276" w:type="dxa"/>
            <w:tcBorders>
              <w:top w:val="nil"/>
              <w:left w:val="nil"/>
              <w:bottom w:val="single" w:sz="4" w:space="0" w:color="auto"/>
              <w:right w:val="single" w:sz="4" w:space="0" w:color="auto"/>
            </w:tcBorders>
            <w:vAlign w:val="center"/>
            <w:hideMark/>
          </w:tcPr>
          <w:p w14:paraId="0D506BBB" w14:textId="77777777" w:rsidR="001471AE" w:rsidRPr="00746AD8" w:rsidRDefault="001471AE" w:rsidP="00746AD8">
            <w:pPr>
              <w:jc w:val="center"/>
              <w:rPr>
                <w:b/>
                <w:bCs/>
                <w:sz w:val="20"/>
              </w:rPr>
            </w:pPr>
            <w:r w:rsidRPr="00746AD8">
              <w:rPr>
                <w:b/>
                <w:bCs/>
                <w:sz w:val="20"/>
              </w:rPr>
              <w:t>Số lượng ước tính (Lượt)</w:t>
            </w:r>
          </w:p>
        </w:tc>
        <w:tc>
          <w:tcPr>
            <w:tcW w:w="1276" w:type="dxa"/>
            <w:gridSpan w:val="2"/>
            <w:tcBorders>
              <w:top w:val="nil"/>
              <w:left w:val="nil"/>
              <w:bottom w:val="single" w:sz="4" w:space="0" w:color="auto"/>
              <w:right w:val="single" w:sz="4" w:space="0" w:color="auto"/>
            </w:tcBorders>
            <w:vAlign w:val="center"/>
            <w:hideMark/>
          </w:tcPr>
          <w:p w14:paraId="61419A6E" w14:textId="77777777" w:rsidR="001471AE" w:rsidRPr="00746AD8" w:rsidRDefault="001471AE" w:rsidP="00746AD8">
            <w:pPr>
              <w:jc w:val="center"/>
              <w:rPr>
                <w:b/>
                <w:bCs/>
                <w:sz w:val="20"/>
              </w:rPr>
            </w:pPr>
            <w:r w:rsidRPr="00746AD8">
              <w:rPr>
                <w:b/>
                <w:bCs/>
                <w:sz w:val="20"/>
              </w:rPr>
              <w:t xml:space="preserve">Đơn giá </w:t>
            </w:r>
            <w:r w:rsidRPr="00746AD8">
              <w:rPr>
                <w:b/>
                <w:bCs/>
                <w:sz w:val="20"/>
              </w:rPr>
              <w:br/>
              <w:t>(VNĐ/ giờ)</w:t>
            </w:r>
          </w:p>
        </w:tc>
        <w:tc>
          <w:tcPr>
            <w:tcW w:w="1134" w:type="dxa"/>
            <w:tcBorders>
              <w:top w:val="nil"/>
              <w:left w:val="nil"/>
              <w:bottom w:val="single" w:sz="4" w:space="0" w:color="auto"/>
              <w:right w:val="single" w:sz="4" w:space="0" w:color="auto"/>
            </w:tcBorders>
            <w:vAlign w:val="center"/>
            <w:hideMark/>
          </w:tcPr>
          <w:p w14:paraId="2CCE6253" w14:textId="77777777" w:rsidR="001471AE" w:rsidRPr="00746AD8" w:rsidRDefault="001471AE" w:rsidP="00746AD8">
            <w:pPr>
              <w:jc w:val="center"/>
              <w:rPr>
                <w:b/>
                <w:bCs/>
                <w:sz w:val="20"/>
              </w:rPr>
            </w:pPr>
            <w:r w:rsidRPr="00746AD8">
              <w:rPr>
                <w:b/>
                <w:bCs/>
                <w:sz w:val="20"/>
              </w:rPr>
              <w:t>Số lượng ước tính (Giờ)</w:t>
            </w:r>
          </w:p>
        </w:tc>
        <w:tc>
          <w:tcPr>
            <w:tcW w:w="1276" w:type="dxa"/>
            <w:tcBorders>
              <w:top w:val="nil"/>
              <w:left w:val="nil"/>
              <w:bottom w:val="single" w:sz="4" w:space="0" w:color="auto"/>
              <w:right w:val="single" w:sz="4" w:space="0" w:color="auto"/>
            </w:tcBorders>
            <w:vAlign w:val="center"/>
            <w:hideMark/>
          </w:tcPr>
          <w:p w14:paraId="049EE75E" w14:textId="77777777" w:rsidR="001471AE" w:rsidRPr="00746AD8" w:rsidRDefault="001471AE" w:rsidP="00746AD8">
            <w:pPr>
              <w:jc w:val="center"/>
              <w:rPr>
                <w:b/>
                <w:bCs/>
                <w:sz w:val="20"/>
              </w:rPr>
            </w:pPr>
            <w:r w:rsidRPr="00746AD8">
              <w:rPr>
                <w:b/>
                <w:bCs/>
                <w:sz w:val="20"/>
              </w:rPr>
              <w:t xml:space="preserve">Đơn giá </w:t>
            </w:r>
            <w:r w:rsidRPr="00746AD8">
              <w:rPr>
                <w:b/>
                <w:bCs/>
                <w:sz w:val="20"/>
              </w:rPr>
              <w:br/>
              <w:t xml:space="preserve">(VNĐ/KM) </w:t>
            </w:r>
          </w:p>
        </w:tc>
        <w:tc>
          <w:tcPr>
            <w:tcW w:w="992" w:type="dxa"/>
            <w:tcBorders>
              <w:top w:val="nil"/>
              <w:left w:val="nil"/>
              <w:bottom w:val="single" w:sz="4" w:space="0" w:color="auto"/>
              <w:right w:val="single" w:sz="4" w:space="0" w:color="auto"/>
            </w:tcBorders>
            <w:vAlign w:val="center"/>
            <w:hideMark/>
          </w:tcPr>
          <w:p w14:paraId="5F1EB320" w14:textId="77777777" w:rsidR="001471AE" w:rsidRPr="00746AD8" w:rsidRDefault="001471AE" w:rsidP="00746AD8">
            <w:pPr>
              <w:jc w:val="center"/>
              <w:rPr>
                <w:b/>
                <w:bCs/>
                <w:sz w:val="20"/>
              </w:rPr>
            </w:pPr>
            <w:r w:rsidRPr="00746AD8">
              <w:rPr>
                <w:b/>
                <w:bCs/>
                <w:sz w:val="20"/>
              </w:rPr>
              <w:t>Số lượng ước tính (KM)</w:t>
            </w:r>
          </w:p>
        </w:tc>
        <w:tc>
          <w:tcPr>
            <w:tcW w:w="2291" w:type="dxa"/>
            <w:vMerge/>
            <w:tcBorders>
              <w:left w:val="single" w:sz="4" w:space="0" w:color="auto"/>
              <w:bottom w:val="single" w:sz="4" w:space="0" w:color="auto"/>
              <w:right w:val="single" w:sz="4" w:space="0" w:color="auto"/>
            </w:tcBorders>
            <w:vAlign w:val="center"/>
            <w:hideMark/>
          </w:tcPr>
          <w:p w14:paraId="37CAB262" w14:textId="77777777" w:rsidR="001471AE" w:rsidRPr="00746AD8" w:rsidRDefault="001471AE" w:rsidP="00746AD8">
            <w:pPr>
              <w:jc w:val="left"/>
              <w:rPr>
                <w:b/>
                <w:bCs/>
                <w:sz w:val="20"/>
              </w:rPr>
            </w:pPr>
          </w:p>
        </w:tc>
      </w:tr>
      <w:tr w:rsidR="000E7B43" w:rsidRPr="00746AD8" w14:paraId="31FDB0F9" w14:textId="77777777" w:rsidTr="001471AE">
        <w:trPr>
          <w:trHeight w:val="608"/>
        </w:trPr>
        <w:tc>
          <w:tcPr>
            <w:tcW w:w="562" w:type="dxa"/>
            <w:tcBorders>
              <w:top w:val="nil"/>
              <w:left w:val="single" w:sz="4" w:space="0" w:color="auto"/>
              <w:bottom w:val="single" w:sz="4" w:space="0" w:color="auto"/>
              <w:right w:val="single" w:sz="4" w:space="0" w:color="auto"/>
            </w:tcBorders>
            <w:vAlign w:val="center"/>
            <w:hideMark/>
          </w:tcPr>
          <w:p w14:paraId="4CCD7EAB" w14:textId="77777777" w:rsidR="00746AD8" w:rsidRPr="00746AD8" w:rsidRDefault="00746AD8" w:rsidP="00746AD8">
            <w:pPr>
              <w:jc w:val="center"/>
              <w:rPr>
                <w:b/>
                <w:bCs/>
                <w:sz w:val="20"/>
              </w:rPr>
            </w:pPr>
            <w:r w:rsidRPr="00746AD8">
              <w:rPr>
                <w:b/>
                <w:bCs/>
                <w:sz w:val="20"/>
              </w:rPr>
              <w:t> </w:t>
            </w:r>
          </w:p>
        </w:tc>
        <w:tc>
          <w:tcPr>
            <w:tcW w:w="2694" w:type="dxa"/>
            <w:tcBorders>
              <w:top w:val="nil"/>
              <w:left w:val="nil"/>
              <w:bottom w:val="single" w:sz="4" w:space="0" w:color="auto"/>
              <w:right w:val="single" w:sz="4" w:space="0" w:color="auto"/>
            </w:tcBorders>
            <w:vAlign w:val="center"/>
            <w:hideMark/>
          </w:tcPr>
          <w:p w14:paraId="028151F2" w14:textId="77777777" w:rsidR="00746AD8" w:rsidRPr="00746AD8" w:rsidRDefault="00746AD8" w:rsidP="00746AD8">
            <w:pPr>
              <w:jc w:val="center"/>
              <w:rPr>
                <w:b/>
                <w:bCs/>
                <w:sz w:val="20"/>
              </w:rPr>
            </w:pPr>
            <w:r w:rsidRPr="00746AD8">
              <w:rPr>
                <w:b/>
                <w:bCs/>
                <w:sz w:val="20"/>
              </w:rPr>
              <w:t> </w:t>
            </w:r>
          </w:p>
        </w:tc>
        <w:tc>
          <w:tcPr>
            <w:tcW w:w="1417" w:type="dxa"/>
            <w:tcBorders>
              <w:top w:val="nil"/>
              <w:left w:val="nil"/>
              <w:bottom w:val="single" w:sz="4" w:space="0" w:color="auto"/>
              <w:right w:val="single" w:sz="4" w:space="0" w:color="auto"/>
            </w:tcBorders>
            <w:vAlign w:val="center"/>
            <w:hideMark/>
          </w:tcPr>
          <w:p w14:paraId="36317300" w14:textId="77777777" w:rsidR="00746AD8" w:rsidRPr="00746AD8" w:rsidRDefault="00746AD8" w:rsidP="00746AD8">
            <w:pPr>
              <w:jc w:val="center"/>
              <w:rPr>
                <w:b/>
                <w:bCs/>
                <w:sz w:val="20"/>
              </w:rPr>
            </w:pPr>
            <w:r w:rsidRPr="00746AD8">
              <w:rPr>
                <w:b/>
                <w:bCs/>
                <w:sz w:val="20"/>
              </w:rPr>
              <w:t>(1)</w:t>
            </w:r>
          </w:p>
        </w:tc>
        <w:tc>
          <w:tcPr>
            <w:tcW w:w="1276" w:type="dxa"/>
            <w:tcBorders>
              <w:top w:val="nil"/>
              <w:left w:val="nil"/>
              <w:bottom w:val="single" w:sz="4" w:space="0" w:color="auto"/>
              <w:right w:val="single" w:sz="4" w:space="0" w:color="auto"/>
            </w:tcBorders>
            <w:vAlign w:val="center"/>
            <w:hideMark/>
          </w:tcPr>
          <w:p w14:paraId="2215A8C9" w14:textId="77777777" w:rsidR="00746AD8" w:rsidRPr="00746AD8" w:rsidRDefault="00746AD8" w:rsidP="00746AD8">
            <w:pPr>
              <w:jc w:val="center"/>
              <w:rPr>
                <w:b/>
                <w:bCs/>
                <w:sz w:val="20"/>
              </w:rPr>
            </w:pPr>
            <w:r w:rsidRPr="00746AD8">
              <w:rPr>
                <w:b/>
                <w:bCs/>
                <w:sz w:val="20"/>
              </w:rPr>
              <w:t>(2)</w:t>
            </w:r>
          </w:p>
        </w:tc>
        <w:tc>
          <w:tcPr>
            <w:tcW w:w="1417" w:type="dxa"/>
            <w:tcBorders>
              <w:top w:val="nil"/>
              <w:left w:val="nil"/>
              <w:bottom w:val="single" w:sz="4" w:space="0" w:color="auto"/>
              <w:right w:val="single" w:sz="4" w:space="0" w:color="auto"/>
            </w:tcBorders>
            <w:vAlign w:val="center"/>
            <w:hideMark/>
          </w:tcPr>
          <w:p w14:paraId="33F8F313" w14:textId="77777777" w:rsidR="00746AD8" w:rsidRPr="00746AD8" w:rsidRDefault="00746AD8" w:rsidP="00746AD8">
            <w:pPr>
              <w:jc w:val="center"/>
              <w:rPr>
                <w:b/>
                <w:bCs/>
                <w:sz w:val="20"/>
              </w:rPr>
            </w:pPr>
            <w:r w:rsidRPr="00746AD8">
              <w:rPr>
                <w:b/>
                <w:bCs/>
                <w:sz w:val="20"/>
              </w:rPr>
              <w:t>(3)</w:t>
            </w:r>
          </w:p>
        </w:tc>
        <w:tc>
          <w:tcPr>
            <w:tcW w:w="1276" w:type="dxa"/>
            <w:tcBorders>
              <w:top w:val="nil"/>
              <w:left w:val="nil"/>
              <w:bottom w:val="single" w:sz="4" w:space="0" w:color="auto"/>
              <w:right w:val="single" w:sz="4" w:space="0" w:color="auto"/>
            </w:tcBorders>
            <w:vAlign w:val="center"/>
            <w:hideMark/>
          </w:tcPr>
          <w:p w14:paraId="7091E163" w14:textId="77777777" w:rsidR="00746AD8" w:rsidRPr="00746AD8" w:rsidRDefault="00746AD8" w:rsidP="00746AD8">
            <w:pPr>
              <w:jc w:val="center"/>
              <w:rPr>
                <w:b/>
                <w:bCs/>
                <w:sz w:val="20"/>
              </w:rPr>
            </w:pPr>
            <w:r w:rsidRPr="00746AD8">
              <w:rPr>
                <w:b/>
                <w:bCs/>
                <w:sz w:val="20"/>
              </w:rPr>
              <w:t>(4)</w:t>
            </w:r>
          </w:p>
        </w:tc>
        <w:tc>
          <w:tcPr>
            <w:tcW w:w="1276" w:type="dxa"/>
            <w:gridSpan w:val="2"/>
            <w:tcBorders>
              <w:top w:val="nil"/>
              <w:left w:val="nil"/>
              <w:bottom w:val="single" w:sz="4" w:space="0" w:color="auto"/>
              <w:right w:val="single" w:sz="4" w:space="0" w:color="auto"/>
            </w:tcBorders>
            <w:vAlign w:val="center"/>
            <w:hideMark/>
          </w:tcPr>
          <w:p w14:paraId="278089BA" w14:textId="77777777" w:rsidR="00746AD8" w:rsidRPr="00746AD8" w:rsidRDefault="00746AD8" w:rsidP="00746AD8">
            <w:pPr>
              <w:jc w:val="center"/>
              <w:rPr>
                <w:b/>
                <w:bCs/>
                <w:sz w:val="20"/>
              </w:rPr>
            </w:pPr>
            <w:r w:rsidRPr="00746AD8">
              <w:rPr>
                <w:b/>
                <w:bCs/>
                <w:sz w:val="20"/>
              </w:rPr>
              <w:t>(5)</w:t>
            </w:r>
          </w:p>
        </w:tc>
        <w:tc>
          <w:tcPr>
            <w:tcW w:w="1134" w:type="dxa"/>
            <w:tcBorders>
              <w:top w:val="nil"/>
              <w:left w:val="nil"/>
              <w:bottom w:val="single" w:sz="4" w:space="0" w:color="auto"/>
              <w:right w:val="single" w:sz="4" w:space="0" w:color="auto"/>
            </w:tcBorders>
            <w:vAlign w:val="center"/>
            <w:hideMark/>
          </w:tcPr>
          <w:p w14:paraId="09307AAB" w14:textId="77777777" w:rsidR="00746AD8" w:rsidRPr="00746AD8" w:rsidRDefault="00746AD8" w:rsidP="00746AD8">
            <w:pPr>
              <w:jc w:val="center"/>
              <w:rPr>
                <w:b/>
                <w:bCs/>
                <w:sz w:val="20"/>
              </w:rPr>
            </w:pPr>
            <w:r w:rsidRPr="00746AD8">
              <w:rPr>
                <w:b/>
                <w:bCs/>
                <w:sz w:val="20"/>
              </w:rPr>
              <w:t>(6)</w:t>
            </w:r>
          </w:p>
        </w:tc>
        <w:tc>
          <w:tcPr>
            <w:tcW w:w="1276" w:type="dxa"/>
            <w:tcBorders>
              <w:top w:val="single" w:sz="4" w:space="0" w:color="auto"/>
              <w:left w:val="nil"/>
              <w:bottom w:val="single" w:sz="4" w:space="0" w:color="auto"/>
              <w:right w:val="single" w:sz="4" w:space="0" w:color="auto"/>
            </w:tcBorders>
            <w:noWrap/>
            <w:vAlign w:val="center"/>
            <w:hideMark/>
          </w:tcPr>
          <w:p w14:paraId="23DE9A49" w14:textId="77777777" w:rsidR="00746AD8" w:rsidRPr="00746AD8" w:rsidRDefault="00746AD8" w:rsidP="001471AE">
            <w:pPr>
              <w:jc w:val="center"/>
              <w:rPr>
                <w:b/>
                <w:bCs/>
                <w:sz w:val="22"/>
                <w:szCs w:val="22"/>
              </w:rPr>
            </w:pPr>
            <w:r w:rsidRPr="00746AD8">
              <w:rPr>
                <w:b/>
                <w:bCs/>
                <w:sz w:val="22"/>
                <w:szCs w:val="22"/>
              </w:rPr>
              <w:t>(7)</w:t>
            </w:r>
          </w:p>
        </w:tc>
        <w:tc>
          <w:tcPr>
            <w:tcW w:w="992" w:type="dxa"/>
            <w:tcBorders>
              <w:top w:val="single" w:sz="4" w:space="0" w:color="auto"/>
              <w:left w:val="single" w:sz="4" w:space="0" w:color="auto"/>
              <w:bottom w:val="single" w:sz="4" w:space="0" w:color="auto"/>
              <w:right w:val="nil"/>
            </w:tcBorders>
            <w:noWrap/>
            <w:vAlign w:val="center"/>
            <w:hideMark/>
          </w:tcPr>
          <w:p w14:paraId="2DD1A3C9" w14:textId="77777777" w:rsidR="00746AD8" w:rsidRPr="00746AD8" w:rsidRDefault="00746AD8" w:rsidP="001471AE">
            <w:pPr>
              <w:jc w:val="center"/>
              <w:rPr>
                <w:b/>
                <w:bCs/>
                <w:sz w:val="22"/>
                <w:szCs w:val="22"/>
              </w:rPr>
            </w:pPr>
            <w:r w:rsidRPr="00746AD8">
              <w:rPr>
                <w:b/>
                <w:bCs/>
                <w:sz w:val="22"/>
                <w:szCs w:val="22"/>
              </w:rPr>
              <w:t>(8)</w:t>
            </w:r>
          </w:p>
        </w:tc>
        <w:tc>
          <w:tcPr>
            <w:tcW w:w="2291" w:type="dxa"/>
            <w:tcBorders>
              <w:top w:val="nil"/>
              <w:left w:val="single" w:sz="4" w:space="0" w:color="auto"/>
              <w:bottom w:val="single" w:sz="4" w:space="0" w:color="auto"/>
              <w:right w:val="single" w:sz="4" w:space="0" w:color="auto"/>
            </w:tcBorders>
            <w:noWrap/>
            <w:vAlign w:val="center"/>
            <w:hideMark/>
          </w:tcPr>
          <w:p w14:paraId="5E851183" w14:textId="77777777" w:rsidR="00746AD8" w:rsidRPr="00746AD8" w:rsidRDefault="00746AD8" w:rsidP="00746AD8">
            <w:pPr>
              <w:jc w:val="center"/>
              <w:rPr>
                <w:b/>
                <w:bCs/>
                <w:sz w:val="20"/>
              </w:rPr>
            </w:pPr>
            <w:r w:rsidRPr="00746AD8">
              <w:rPr>
                <w:b/>
                <w:bCs/>
                <w:sz w:val="20"/>
              </w:rPr>
              <w:t> </w:t>
            </w:r>
          </w:p>
        </w:tc>
      </w:tr>
      <w:tr w:rsidR="000E7B43" w:rsidRPr="00746AD8" w14:paraId="0995744F" w14:textId="77777777" w:rsidTr="001471AE">
        <w:trPr>
          <w:trHeight w:val="923"/>
        </w:trPr>
        <w:tc>
          <w:tcPr>
            <w:tcW w:w="562" w:type="dxa"/>
            <w:tcBorders>
              <w:top w:val="nil"/>
              <w:left w:val="single" w:sz="4" w:space="0" w:color="auto"/>
              <w:bottom w:val="single" w:sz="4" w:space="0" w:color="auto"/>
              <w:right w:val="single" w:sz="4" w:space="0" w:color="auto"/>
            </w:tcBorders>
            <w:vAlign w:val="center"/>
            <w:hideMark/>
          </w:tcPr>
          <w:p w14:paraId="6C7B06E3" w14:textId="77777777" w:rsidR="00746AD8" w:rsidRPr="00746AD8" w:rsidRDefault="00746AD8" w:rsidP="00746AD8">
            <w:pPr>
              <w:jc w:val="center"/>
              <w:rPr>
                <w:sz w:val="20"/>
              </w:rPr>
            </w:pPr>
            <w:r w:rsidRPr="00746AD8">
              <w:rPr>
                <w:sz w:val="20"/>
              </w:rPr>
              <w:t>1</w:t>
            </w:r>
          </w:p>
        </w:tc>
        <w:tc>
          <w:tcPr>
            <w:tcW w:w="2694" w:type="dxa"/>
            <w:tcBorders>
              <w:top w:val="nil"/>
              <w:left w:val="nil"/>
              <w:bottom w:val="single" w:sz="4" w:space="0" w:color="auto"/>
              <w:right w:val="single" w:sz="4" w:space="0" w:color="auto"/>
            </w:tcBorders>
            <w:vAlign w:val="center"/>
            <w:hideMark/>
          </w:tcPr>
          <w:p w14:paraId="46C428C7" w14:textId="77777777" w:rsidR="00746AD8" w:rsidRPr="00746AD8" w:rsidRDefault="00746AD8" w:rsidP="00746AD8">
            <w:pPr>
              <w:jc w:val="center"/>
              <w:rPr>
                <w:sz w:val="20"/>
              </w:rPr>
            </w:pPr>
            <w:r w:rsidRPr="00746AD8">
              <w:rPr>
                <w:sz w:val="20"/>
              </w:rPr>
              <w:t>Xe 4 chỗ</w:t>
            </w:r>
          </w:p>
        </w:tc>
        <w:tc>
          <w:tcPr>
            <w:tcW w:w="1417" w:type="dxa"/>
            <w:tcBorders>
              <w:top w:val="nil"/>
              <w:left w:val="nil"/>
              <w:bottom w:val="single" w:sz="4" w:space="0" w:color="auto"/>
              <w:right w:val="single" w:sz="4" w:space="0" w:color="auto"/>
            </w:tcBorders>
            <w:noWrap/>
            <w:vAlign w:val="center"/>
          </w:tcPr>
          <w:p w14:paraId="6E5D2CF0" w14:textId="77777777" w:rsidR="00746AD8" w:rsidRPr="00746AD8" w:rsidRDefault="00746AD8" w:rsidP="00746AD8">
            <w:pPr>
              <w:jc w:val="center"/>
              <w:rPr>
                <w:sz w:val="20"/>
              </w:rPr>
            </w:pPr>
            <w:r>
              <w:rPr>
                <w:sz w:val="20"/>
              </w:rPr>
              <w:t>X</w:t>
            </w:r>
          </w:p>
        </w:tc>
        <w:tc>
          <w:tcPr>
            <w:tcW w:w="1276" w:type="dxa"/>
            <w:tcBorders>
              <w:top w:val="nil"/>
              <w:left w:val="nil"/>
              <w:bottom w:val="single" w:sz="4" w:space="0" w:color="auto"/>
              <w:right w:val="single" w:sz="4" w:space="0" w:color="auto"/>
            </w:tcBorders>
            <w:vAlign w:val="center"/>
            <w:hideMark/>
          </w:tcPr>
          <w:p w14:paraId="0791DA71" w14:textId="77777777" w:rsidR="00746AD8" w:rsidRPr="00746AD8" w:rsidRDefault="00746AD8" w:rsidP="00746AD8">
            <w:pPr>
              <w:jc w:val="center"/>
              <w:rPr>
                <w:sz w:val="20"/>
              </w:rPr>
            </w:pPr>
            <w:r w:rsidRPr="00746AD8">
              <w:rPr>
                <w:sz w:val="20"/>
              </w:rPr>
              <w:t>1</w:t>
            </w:r>
          </w:p>
        </w:tc>
        <w:tc>
          <w:tcPr>
            <w:tcW w:w="1417" w:type="dxa"/>
            <w:tcBorders>
              <w:top w:val="nil"/>
              <w:left w:val="nil"/>
              <w:bottom w:val="single" w:sz="4" w:space="0" w:color="auto"/>
              <w:right w:val="single" w:sz="4" w:space="0" w:color="auto"/>
            </w:tcBorders>
            <w:noWrap/>
            <w:vAlign w:val="center"/>
          </w:tcPr>
          <w:p w14:paraId="0175E038" w14:textId="77777777" w:rsidR="00746AD8" w:rsidRPr="00746AD8" w:rsidRDefault="000E7B43" w:rsidP="00746AD8">
            <w:pPr>
              <w:jc w:val="center"/>
              <w:rPr>
                <w:sz w:val="20"/>
              </w:rPr>
            </w:pPr>
            <w:r>
              <w:rPr>
                <w:sz w:val="20"/>
              </w:rPr>
              <w:t>X</w:t>
            </w:r>
          </w:p>
        </w:tc>
        <w:tc>
          <w:tcPr>
            <w:tcW w:w="1276" w:type="dxa"/>
            <w:tcBorders>
              <w:top w:val="nil"/>
              <w:left w:val="nil"/>
              <w:bottom w:val="single" w:sz="4" w:space="0" w:color="auto"/>
              <w:right w:val="single" w:sz="4" w:space="0" w:color="auto"/>
            </w:tcBorders>
            <w:vAlign w:val="center"/>
            <w:hideMark/>
          </w:tcPr>
          <w:p w14:paraId="22277C8B" w14:textId="77777777" w:rsidR="00746AD8" w:rsidRPr="00746AD8" w:rsidRDefault="00746AD8" w:rsidP="00746AD8">
            <w:pPr>
              <w:jc w:val="center"/>
              <w:rPr>
                <w:sz w:val="20"/>
              </w:rPr>
            </w:pPr>
            <w:r w:rsidRPr="00746AD8">
              <w:rPr>
                <w:sz w:val="20"/>
              </w:rPr>
              <w:t>1</w:t>
            </w:r>
          </w:p>
        </w:tc>
        <w:tc>
          <w:tcPr>
            <w:tcW w:w="1276" w:type="dxa"/>
            <w:gridSpan w:val="2"/>
            <w:tcBorders>
              <w:top w:val="nil"/>
              <w:left w:val="nil"/>
              <w:bottom w:val="single" w:sz="4" w:space="0" w:color="auto"/>
              <w:right w:val="single" w:sz="4" w:space="0" w:color="auto"/>
            </w:tcBorders>
            <w:noWrap/>
            <w:vAlign w:val="center"/>
          </w:tcPr>
          <w:p w14:paraId="5FE19CD0" w14:textId="77777777" w:rsidR="00746AD8" w:rsidRPr="00746AD8" w:rsidRDefault="009B4034" w:rsidP="00746AD8">
            <w:pPr>
              <w:jc w:val="center"/>
              <w:rPr>
                <w:sz w:val="20"/>
              </w:rPr>
            </w:pPr>
            <w:r>
              <w:rPr>
                <w:sz w:val="20"/>
              </w:rPr>
              <w:t>X</w:t>
            </w:r>
          </w:p>
        </w:tc>
        <w:tc>
          <w:tcPr>
            <w:tcW w:w="1134" w:type="dxa"/>
            <w:tcBorders>
              <w:top w:val="nil"/>
              <w:left w:val="nil"/>
              <w:bottom w:val="single" w:sz="4" w:space="0" w:color="auto"/>
              <w:right w:val="single" w:sz="4" w:space="0" w:color="auto"/>
            </w:tcBorders>
            <w:vAlign w:val="center"/>
            <w:hideMark/>
          </w:tcPr>
          <w:p w14:paraId="6D49C55E" w14:textId="77777777" w:rsidR="00746AD8" w:rsidRPr="00746AD8" w:rsidRDefault="00746AD8" w:rsidP="00746AD8">
            <w:pPr>
              <w:jc w:val="center"/>
              <w:rPr>
                <w:sz w:val="20"/>
              </w:rPr>
            </w:pPr>
            <w:r w:rsidRPr="00746AD8">
              <w:rPr>
                <w:sz w:val="20"/>
              </w:rPr>
              <w:t>2</w:t>
            </w:r>
          </w:p>
        </w:tc>
        <w:tc>
          <w:tcPr>
            <w:tcW w:w="1276" w:type="dxa"/>
            <w:tcBorders>
              <w:top w:val="single" w:sz="4" w:space="0" w:color="auto"/>
              <w:left w:val="nil"/>
              <w:bottom w:val="single" w:sz="4" w:space="0" w:color="auto"/>
              <w:right w:val="single" w:sz="4" w:space="0" w:color="auto"/>
            </w:tcBorders>
            <w:noWrap/>
            <w:vAlign w:val="center"/>
          </w:tcPr>
          <w:p w14:paraId="42259B96" w14:textId="77777777" w:rsidR="00746AD8" w:rsidRPr="00746AD8" w:rsidRDefault="00846E88" w:rsidP="00746AD8">
            <w:pPr>
              <w:jc w:val="center"/>
              <w:rPr>
                <w:sz w:val="20"/>
              </w:rPr>
            </w:pPr>
            <w:r>
              <w:rPr>
                <w:sz w:val="20"/>
              </w:rPr>
              <w:t>X</w:t>
            </w:r>
          </w:p>
        </w:tc>
        <w:tc>
          <w:tcPr>
            <w:tcW w:w="992" w:type="dxa"/>
            <w:tcBorders>
              <w:top w:val="single" w:sz="4" w:space="0" w:color="auto"/>
              <w:left w:val="nil"/>
              <w:bottom w:val="single" w:sz="4" w:space="0" w:color="auto"/>
              <w:right w:val="single" w:sz="4" w:space="0" w:color="auto"/>
            </w:tcBorders>
            <w:vAlign w:val="center"/>
            <w:hideMark/>
          </w:tcPr>
          <w:p w14:paraId="37CEADD2" w14:textId="77777777" w:rsidR="00746AD8" w:rsidRPr="00746AD8" w:rsidRDefault="00746AD8" w:rsidP="00746AD8">
            <w:pPr>
              <w:jc w:val="center"/>
              <w:rPr>
                <w:sz w:val="20"/>
              </w:rPr>
            </w:pPr>
            <w:r w:rsidRPr="00746AD8">
              <w:rPr>
                <w:sz w:val="20"/>
              </w:rPr>
              <w:t>5</w:t>
            </w:r>
          </w:p>
        </w:tc>
        <w:tc>
          <w:tcPr>
            <w:tcW w:w="2291" w:type="dxa"/>
            <w:tcBorders>
              <w:top w:val="nil"/>
              <w:left w:val="nil"/>
              <w:bottom w:val="single" w:sz="4" w:space="0" w:color="auto"/>
              <w:right w:val="single" w:sz="4" w:space="0" w:color="auto"/>
            </w:tcBorders>
            <w:noWrap/>
            <w:vAlign w:val="center"/>
            <w:hideMark/>
          </w:tcPr>
          <w:p w14:paraId="0EEF3373" w14:textId="77777777" w:rsidR="00746AD8" w:rsidRPr="00746AD8" w:rsidRDefault="00846E88" w:rsidP="00746AD8">
            <w:pPr>
              <w:jc w:val="center"/>
              <w:rPr>
                <w:b/>
                <w:bCs/>
                <w:sz w:val="20"/>
              </w:rPr>
            </w:pPr>
            <w:r>
              <w:rPr>
                <w:b/>
                <w:bCs/>
                <w:sz w:val="20"/>
              </w:rPr>
              <w:t>X</w:t>
            </w:r>
          </w:p>
        </w:tc>
      </w:tr>
      <w:tr w:rsidR="000E7B43" w:rsidRPr="00746AD8" w14:paraId="473F68D4" w14:textId="77777777" w:rsidTr="00DB7F4D">
        <w:trPr>
          <w:trHeight w:val="868"/>
        </w:trPr>
        <w:tc>
          <w:tcPr>
            <w:tcW w:w="562" w:type="dxa"/>
            <w:tcBorders>
              <w:top w:val="nil"/>
              <w:left w:val="single" w:sz="4" w:space="0" w:color="auto"/>
              <w:bottom w:val="single" w:sz="4" w:space="0" w:color="auto"/>
              <w:right w:val="single" w:sz="4" w:space="0" w:color="auto"/>
            </w:tcBorders>
            <w:vAlign w:val="center"/>
            <w:hideMark/>
          </w:tcPr>
          <w:p w14:paraId="459BB0A6" w14:textId="77777777" w:rsidR="00746AD8" w:rsidRPr="00746AD8" w:rsidRDefault="00746AD8" w:rsidP="00746AD8">
            <w:pPr>
              <w:jc w:val="center"/>
              <w:rPr>
                <w:sz w:val="20"/>
              </w:rPr>
            </w:pPr>
            <w:r w:rsidRPr="00746AD8">
              <w:rPr>
                <w:sz w:val="20"/>
              </w:rPr>
              <w:t>2</w:t>
            </w:r>
          </w:p>
        </w:tc>
        <w:tc>
          <w:tcPr>
            <w:tcW w:w="2694" w:type="dxa"/>
            <w:tcBorders>
              <w:top w:val="nil"/>
              <w:left w:val="nil"/>
              <w:bottom w:val="single" w:sz="4" w:space="0" w:color="auto"/>
              <w:right w:val="single" w:sz="4" w:space="0" w:color="auto"/>
            </w:tcBorders>
            <w:vAlign w:val="center"/>
            <w:hideMark/>
          </w:tcPr>
          <w:p w14:paraId="00D4A1C2" w14:textId="77777777" w:rsidR="009B4034" w:rsidRDefault="00746AD8" w:rsidP="00746AD8">
            <w:pPr>
              <w:jc w:val="center"/>
              <w:rPr>
                <w:sz w:val="20"/>
              </w:rPr>
            </w:pPr>
            <w:r w:rsidRPr="00746AD8">
              <w:rPr>
                <w:sz w:val="20"/>
              </w:rPr>
              <w:t xml:space="preserve">Đơn </w:t>
            </w:r>
            <w:r w:rsidR="009B4034">
              <w:rPr>
                <w:sz w:val="20"/>
              </w:rPr>
              <w:t xml:space="preserve">Giá xe 7 chỗ </w:t>
            </w:r>
          </w:p>
          <w:p w14:paraId="784E2D98" w14:textId="77777777" w:rsidR="00746AD8" w:rsidRPr="00746AD8" w:rsidRDefault="009B4034" w:rsidP="00746AD8">
            <w:pPr>
              <w:jc w:val="center"/>
              <w:rPr>
                <w:sz w:val="20"/>
              </w:rPr>
            </w:pPr>
            <w:r>
              <w:rPr>
                <w:sz w:val="20"/>
              </w:rPr>
              <w:t>(</w:t>
            </w:r>
            <w:r w:rsidR="00746AD8" w:rsidRPr="00746AD8">
              <w:rPr>
                <w:sz w:val="20"/>
              </w:rPr>
              <w:t>Toyota Innova, Fortuner, Mi</w:t>
            </w:r>
            <w:r>
              <w:rPr>
                <w:sz w:val="20"/>
              </w:rPr>
              <w:t>t</w:t>
            </w:r>
            <w:r w:rsidR="00746AD8" w:rsidRPr="00746AD8">
              <w:rPr>
                <w:sz w:val="20"/>
              </w:rPr>
              <w:t>shubishi...)</w:t>
            </w:r>
          </w:p>
        </w:tc>
        <w:tc>
          <w:tcPr>
            <w:tcW w:w="1417" w:type="dxa"/>
            <w:tcBorders>
              <w:top w:val="nil"/>
              <w:left w:val="nil"/>
              <w:bottom w:val="single" w:sz="4" w:space="0" w:color="auto"/>
              <w:right w:val="single" w:sz="4" w:space="0" w:color="auto"/>
            </w:tcBorders>
            <w:noWrap/>
            <w:vAlign w:val="center"/>
          </w:tcPr>
          <w:p w14:paraId="6A38212B" w14:textId="77777777" w:rsidR="00746AD8" w:rsidRPr="00746AD8" w:rsidRDefault="00746AD8" w:rsidP="00746AD8">
            <w:pPr>
              <w:jc w:val="center"/>
              <w:rPr>
                <w:sz w:val="20"/>
              </w:rPr>
            </w:pPr>
            <w:r>
              <w:rPr>
                <w:sz w:val="20"/>
              </w:rPr>
              <w:t>X</w:t>
            </w:r>
          </w:p>
        </w:tc>
        <w:tc>
          <w:tcPr>
            <w:tcW w:w="1276" w:type="dxa"/>
            <w:tcBorders>
              <w:top w:val="nil"/>
              <w:left w:val="nil"/>
              <w:bottom w:val="single" w:sz="4" w:space="0" w:color="auto"/>
              <w:right w:val="single" w:sz="4" w:space="0" w:color="auto"/>
            </w:tcBorders>
            <w:vAlign w:val="center"/>
            <w:hideMark/>
          </w:tcPr>
          <w:p w14:paraId="065D6B3B" w14:textId="77777777" w:rsidR="00746AD8" w:rsidRPr="00746AD8" w:rsidRDefault="00746AD8" w:rsidP="00746AD8">
            <w:pPr>
              <w:jc w:val="center"/>
              <w:rPr>
                <w:sz w:val="20"/>
              </w:rPr>
            </w:pPr>
            <w:r w:rsidRPr="00746AD8">
              <w:rPr>
                <w:sz w:val="20"/>
              </w:rPr>
              <w:t>1</w:t>
            </w:r>
          </w:p>
        </w:tc>
        <w:tc>
          <w:tcPr>
            <w:tcW w:w="1417" w:type="dxa"/>
            <w:tcBorders>
              <w:top w:val="nil"/>
              <w:left w:val="nil"/>
              <w:bottom w:val="single" w:sz="4" w:space="0" w:color="auto"/>
              <w:right w:val="single" w:sz="4" w:space="0" w:color="auto"/>
            </w:tcBorders>
            <w:noWrap/>
            <w:vAlign w:val="center"/>
          </w:tcPr>
          <w:p w14:paraId="48E76C88" w14:textId="77777777" w:rsidR="00746AD8" w:rsidRPr="00746AD8" w:rsidRDefault="000E7B43" w:rsidP="00746AD8">
            <w:pPr>
              <w:jc w:val="center"/>
              <w:rPr>
                <w:sz w:val="20"/>
              </w:rPr>
            </w:pPr>
            <w:r>
              <w:rPr>
                <w:sz w:val="20"/>
              </w:rPr>
              <w:t>X</w:t>
            </w:r>
          </w:p>
        </w:tc>
        <w:tc>
          <w:tcPr>
            <w:tcW w:w="1276" w:type="dxa"/>
            <w:tcBorders>
              <w:top w:val="nil"/>
              <w:left w:val="nil"/>
              <w:bottom w:val="single" w:sz="4" w:space="0" w:color="auto"/>
              <w:right w:val="single" w:sz="4" w:space="0" w:color="auto"/>
            </w:tcBorders>
            <w:vAlign w:val="center"/>
            <w:hideMark/>
          </w:tcPr>
          <w:p w14:paraId="713B7CCA" w14:textId="77777777" w:rsidR="00746AD8" w:rsidRPr="00746AD8" w:rsidRDefault="00746AD8" w:rsidP="00746AD8">
            <w:pPr>
              <w:jc w:val="center"/>
              <w:rPr>
                <w:sz w:val="20"/>
              </w:rPr>
            </w:pPr>
            <w:r w:rsidRPr="00746AD8">
              <w:rPr>
                <w:sz w:val="20"/>
              </w:rPr>
              <w:t>1</w:t>
            </w:r>
          </w:p>
        </w:tc>
        <w:tc>
          <w:tcPr>
            <w:tcW w:w="1276" w:type="dxa"/>
            <w:gridSpan w:val="2"/>
            <w:tcBorders>
              <w:top w:val="nil"/>
              <w:left w:val="nil"/>
              <w:bottom w:val="single" w:sz="4" w:space="0" w:color="auto"/>
              <w:right w:val="single" w:sz="4" w:space="0" w:color="auto"/>
            </w:tcBorders>
            <w:noWrap/>
            <w:vAlign w:val="center"/>
          </w:tcPr>
          <w:p w14:paraId="122F33FE" w14:textId="77777777" w:rsidR="00746AD8" w:rsidRPr="00746AD8" w:rsidRDefault="009B4034" w:rsidP="00746AD8">
            <w:pPr>
              <w:jc w:val="center"/>
              <w:rPr>
                <w:sz w:val="20"/>
              </w:rPr>
            </w:pPr>
            <w:r>
              <w:rPr>
                <w:sz w:val="20"/>
              </w:rPr>
              <w:t>X</w:t>
            </w:r>
          </w:p>
        </w:tc>
        <w:tc>
          <w:tcPr>
            <w:tcW w:w="1134" w:type="dxa"/>
            <w:tcBorders>
              <w:top w:val="nil"/>
              <w:left w:val="nil"/>
              <w:bottom w:val="single" w:sz="4" w:space="0" w:color="auto"/>
              <w:right w:val="single" w:sz="4" w:space="0" w:color="auto"/>
            </w:tcBorders>
            <w:vAlign w:val="center"/>
            <w:hideMark/>
          </w:tcPr>
          <w:p w14:paraId="37EA4C40" w14:textId="77777777" w:rsidR="00746AD8" w:rsidRPr="00746AD8" w:rsidRDefault="00746AD8" w:rsidP="00746AD8">
            <w:pPr>
              <w:jc w:val="center"/>
              <w:rPr>
                <w:sz w:val="20"/>
              </w:rPr>
            </w:pPr>
            <w:r w:rsidRPr="00746AD8">
              <w:rPr>
                <w:sz w:val="20"/>
              </w:rPr>
              <w:t>2</w:t>
            </w:r>
          </w:p>
        </w:tc>
        <w:tc>
          <w:tcPr>
            <w:tcW w:w="1276" w:type="dxa"/>
            <w:tcBorders>
              <w:top w:val="nil"/>
              <w:left w:val="nil"/>
              <w:bottom w:val="single" w:sz="4" w:space="0" w:color="auto"/>
              <w:right w:val="single" w:sz="4" w:space="0" w:color="auto"/>
            </w:tcBorders>
            <w:noWrap/>
            <w:vAlign w:val="center"/>
          </w:tcPr>
          <w:p w14:paraId="327BF6D6" w14:textId="77777777" w:rsidR="00746AD8" w:rsidRPr="00746AD8" w:rsidRDefault="00846E88" w:rsidP="00746AD8">
            <w:pPr>
              <w:jc w:val="center"/>
              <w:rPr>
                <w:sz w:val="20"/>
              </w:rPr>
            </w:pPr>
            <w:r>
              <w:rPr>
                <w:sz w:val="20"/>
              </w:rPr>
              <w:t>X</w:t>
            </w:r>
          </w:p>
        </w:tc>
        <w:tc>
          <w:tcPr>
            <w:tcW w:w="992" w:type="dxa"/>
            <w:tcBorders>
              <w:top w:val="nil"/>
              <w:left w:val="nil"/>
              <w:bottom w:val="single" w:sz="4" w:space="0" w:color="auto"/>
              <w:right w:val="single" w:sz="4" w:space="0" w:color="auto"/>
            </w:tcBorders>
            <w:vAlign w:val="center"/>
            <w:hideMark/>
          </w:tcPr>
          <w:p w14:paraId="58B94370" w14:textId="77777777" w:rsidR="00746AD8" w:rsidRPr="00746AD8" w:rsidRDefault="00746AD8" w:rsidP="00746AD8">
            <w:pPr>
              <w:jc w:val="center"/>
              <w:rPr>
                <w:sz w:val="20"/>
              </w:rPr>
            </w:pPr>
            <w:r w:rsidRPr="00746AD8">
              <w:rPr>
                <w:sz w:val="20"/>
              </w:rPr>
              <w:t>5</w:t>
            </w:r>
          </w:p>
        </w:tc>
        <w:tc>
          <w:tcPr>
            <w:tcW w:w="2291" w:type="dxa"/>
            <w:tcBorders>
              <w:top w:val="nil"/>
              <w:left w:val="nil"/>
              <w:bottom w:val="single" w:sz="4" w:space="0" w:color="auto"/>
              <w:right w:val="single" w:sz="4" w:space="0" w:color="auto"/>
            </w:tcBorders>
            <w:noWrap/>
            <w:vAlign w:val="center"/>
          </w:tcPr>
          <w:p w14:paraId="565CF568" w14:textId="77777777" w:rsidR="00746AD8" w:rsidRPr="00746AD8" w:rsidRDefault="00846E88" w:rsidP="00746AD8">
            <w:pPr>
              <w:jc w:val="center"/>
              <w:rPr>
                <w:b/>
                <w:bCs/>
                <w:sz w:val="20"/>
              </w:rPr>
            </w:pPr>
            <w:r>
              <w:rPr>
                <w:b/>
                <w:bCs/>
                <w:sz w:val="20"/>
              </w:rPr>
              <w:t>X</w:t>
            </w:r>
          </w:p>
        </w:tc>
      </w:tr>
      <w:tr w:rsidR="000E7B43" w:rsidRPr="00746AD8" w14:paraId="30290412" w14:textId="77777777" w:rsidTr="00DB7F4D">
        <w:trPr>
          <w:trHeight w:val="697"/>
        </w:trPr>
        <w:tc>
          <w:tcPr>
            <w:tcW w:w="562" w:type="dxa"/>
            <w:tcBorders>
              <w:top w:val="nil"/>
              <w:left w:val="single" w:sz="4" w:space="0" w:color="auto"/>
              <w:bottom w:val="single" w:sz="4" w:space="0" w:color="auto"/>
              <w:right w:val="single" w:sz="4" w:space="0" w:color="auto"/>
            </w:tcBorders>
            <w:vAlign w:val="center"/>
            <w:hideMark/>
          </w:tcPr>
          <w:p w14:paraId="66A562E2" w14:textId="77777777" w:rsidR="00746AD8" w:rsidRPr="00746AD8" w:rsidRDefault="00746AD8" w:rsidP="00746AD8">
            <w:pPr>
              <w:jc w:val="center"/>
              <w:rPr>
                <w:sz w:val="20"/>
              </w:rPr>
            </w:pPr>
            <w:r w:rsidRPr="00746AD8">
              <w:rPr>
                <w:sz w:val="20"/>
              </w:rPr>
              <w:t>3</w:t>
            </w:r>
          </w:p>
        </w:tc>
        <w:tc>
          <w:tcPr>
            <w:tcW w:w="2694" w:type="dxa"/>
            <w:tcBorders>
              <w:top w:val="nil"/>
              <w:left w:val="nil"/>
              <w:bottom w:val="single" w:sz="4" w:space="0" w:color="auto"/>
              <w:right w:val="single" w:sz="4" w:space="0" w:color="auto"/>
            </w:tcBorders>
            <w:vAlign w:val="center"/>
            <w:hideMark/>
          </w:tcPr>
          <w:p w14:paraId="71CF5815" w14:textId="77777777" w:rsidR="009B4034" w:rsidRDefault="00746AD8" w:rsidP="00746AD8">
            <w:pPr>
              <w:jc w:val="center"/>
              <w:rPr>
                <w:sz w:val="20"/>
              </w:rPr>
            </w:pPr>
            <w:r w:rsidRPr="00746AD8">
              <w:rPr>
                <w:sz w:val="20"/>
              </w:rPr>
              <w:t xml:space="preserve">Đơn Giá xe 7 chỗ </w:t>
            </w:r>
          </w:p>
          <w:p w14:paraId="3A73119E" w14:textId="77777777" w:rsidR="00746AD8" w:rsidRPr="00746AD8" w:rsidRDefault="00746AD8" w:rsidP="00746AD8">
            <w:pPr>
              <w:jc w:val="center"/>
              <w:rPr>
                <w:sz w:val="20"/>
              </w:rPr>
            </w:pPr>
            <w:r w:rsidRPr="00746AD8">
              <w:rPr>
                <w:sz w:val="20"/>
              </w:rPr>
              <w:t>(Kia Sorento, Kia Carnival)</w:t>
            </w:r>
          </w:p>
        </w:tc>
        <w:tc>
          <w:tcPr>
            <w:tcW w:w="1417" w:type="dxa"/>
            <w:tcBorders>
              <w:top w:val="nil"/>
              <w:left w:val="nil"/>
              <w:bottom w:val="single" w:sz="4" w:space="0" w:color="auto"/>
              <w:right w:val="single" w:sz="4" w:space="0" w:color="auto"/>
            </w:tcBorders>
            <w:noWrap/>
            <w:vAlign w:val="center"/>
          </w:tcPr>
          <w:p w14:paraId="6B77BB21" w14:textId="77777777" w:rsidR="00746AD8" w:rsidRPr="00746AD8" w:rsidRDefault="00746AD8" w:rsidP="00746AD8">
            <w:pPr>
              <w:jc w:val="center"/>
              <w:rPr>
                <w:sz w:val="20"/>
              </w:rPr>
            </w:pPr>
            <w:r>
              <w:rPr>
                <w:sz w:val="20"/>
              </w:rPr>
              <w:t>X</w:t>
            </w:r>
          </w:p>
        </w:tc>
        <w:tc>
          <w:tcPr>
            <w:tcW w:w="1276" w:type="dxa"/>
            <w:tcBorders>
              <w:top w:val="nil"/>
              <w:left w:val="nil"/>
              <w:bottom w:val="single" w:sz="4" w:space="0" w:color="auto"/>
              <w:right w:val="single" w:sz="4" w:space="0" w:color="auto"/>
            </w:tcBorders>
            <w:vAlign w:val="center"/>
            <w:hideMark/>
          </w:tcPr>
          <w:p w14:paraId="6B52CDEF" w14:textId="77777777" w:rsidR="00746AD8" w:rsidRPr="00746AD8" w:rsidRDefault="00746AD8" w:rsidP="00746AD8">
            <w:pPr>
              <w:jc w:val="center"/>
              <w:rPr>
                <w:sz w:val="20"/>
              </w:rPr>
            </w:pPr>
            <w:r w:rsidRPr="00746AD8">
              <w:rPr>
                <w:sz w:val="20"/>
              </w:rPr>
              <w:t>1</w:t>
            </w:r>
          </w:p>
        </w:tc>
        <w:tc>
          <w:tcPr>
            <w:tcW w:w="1417" w:type="dxa"/>
            <w:tcBorders>
              <w:top w:val="nil"/>
              <w:left w:val="nil"/>
              <w:bottom w:val="single" w:sz="4" w:space="0" w:color="auto"/>
              <w:right w:val="single" w:sz="4" w:space="0" w:color="auto"/>
            </w:tcBorders>
            <w:noWrap/>
            <w:vAlign w:val="center"/>
          </w:tcPr>
          <w:p w14:paraId="62B327DC" w14:textId="77777777" w:rsidR="00746AD8" w:rsidRPr="00746AD8" w:rsidRDefault="000E7B43" w:rsidP="00746AD8">
            <w:pPr>
              <w:jc w:val="center"/>
              <w:rPr>
                <w:sz w:val="20"/>
              </w:rPr>
            </w:pPr>
            <w:r>
              <w:rPr>
                <w:sz w:val="20"/>
              </w:rPr>
              <w:t>X</w:t>
            </w:r>
          </w:p>
        </w:tc>
        <w:tc>
          <w:tcPr>
            <w:tcW w:w="1276" w:type="dxa"/>
            <w:tcBorders>
              <w:top w:val="nil"/>
              <w:left w:val="nil"/>
              <w:bottom w:val="single" w:sz="4" w:space="0" w:color="auto"/>
              <w:right w:val="single" w:sz="4" w:space="0" w:color="auto"/>
            </w:tcBorders>
            <w:vAlign w:val="center"/>
            <w:hideMark/>
          </w:tcPr>
          <w:p w14:paraId="0E0CFB44" w14:textId="77777777" w:rsidR="00746AD8" w:rsidRPr="00746AD8" w:rsidRDefault="00746AD8" w:rsidP="00746AD8">
            <w:pPr>
              <w:jc w:val="center"/>
              <w:rPr>
                <w:sz w:val="20"/>
              </w:rPr>
            </w:pPr>
            <w:r w:rsidRPr="00746AD8">
              <w:rPr>
                <w:sz w:val="20"/>
              </w:rPr>
              <w:t>1</w:t>
            </w:r>
          </w:p>
        </w:tc>
        <w:tc>
          <w:tcPr>
            <w:tcW w:w="1276" w:type="dxa"/>
            <w:gridSpan w:val="2"/>
            <w:tcBorders>
              <w:top w:val="nil"/>
              <w:left w:val="nil"/>
              <w:bottom w:val="single" w:sz="4" w:space="0" w:color="auto"/>
              <w:right w:val="single" w:sz="4" w:space="0" w:color="auto"/>
            </w:tcBorders>
            <w:noWrap/>
            <w:vAlign w:val="center"/>
          </w:tcPr>
          <w:p w14:paraId="2310191A" w14:textId="77777777" w:rsidR="00746AD8" w:rsidRPr="00746AD8" w:rsidRDefault="009B4034" w:rsidP="00746AD8">
            <w:pPr>
              <w:jc w:val="center"/>
              <w:rPr>
                <w:sz w:val="20"/>
              </w:rPr>
            </w:pPr>
            <w:r>
              <w:rPr>
                <w:sz w:val="20"/>
              </w:rPr>
              <w:t>X</w:t>
            </w:r>
          </w:p>
        </w:tc>
        <w:tc>
          <w:tcPr>
            <w:tcW w:w="1134" w:type="dxa"/>
            <w:tcBorders>
              <w:top w:val="nil"/>
              <w:left w:val="nil"/>
              <w:bottom w:val="single" w:sz="4" w:space="0" w:color="auto"/>
              <w:right w:val="single" w:sz="4" w:space="0" w:color="auto"/>
            </w:tcBorders>
            <w:vAlign w:val="center"/>
            <w:hideMark/>
          </w:tcPr>
          <w:p w14:paraId="3B9FB32B" w14:textId="77777777" w:rsidR="00746AD8" w:rsidRPr="00746AD8" w:rsidRDefault="00746AD8" w:rsidP="00746AD8">
            <w:pPr>
              <w:jc w:val="center"/>
              <w:rPr>
                <w:sz w:val="20"/>
              </w:rPr>
            </w:pPr>
            <w:r w:rsidRPr="00746AD8">
              <w:rPr>
                <w:sz w:val="20"/>
              </w:rPr>
              <w:t>2</w:t>
            </w:r>
          </w:p>
        </w:tc>
        <w:tc>
          <w:tcPr>
            <w:tcW w:w="1276" w:type="dxa"/>
            <w:tcBorders>
              <w:top w:val="nil"/>
              <w:left w:val="nil"/>
              <w:bottom w:val="single" w:sz="4" w:space="0" w:color="auto"/>
              <w:right w:val="single" w:sz="4" w:space="0" w:color="auto"/>
            </w:tcBorders>
            <w:noWrap/>
            <w:vAlign w:val="center"/>
          </w:tcPr>
          <w:p w14:paraId="78A93F5A" w14:textId="77777777" w:rsidR="00746AD8" w:rsidRPr="00746AD8" w:rsidRDefault="00846E88" w:rsidP="00746AD8">
            <w:pPr>
              <w:jc w:val="center"/>
              <w:rPr>
                <w:sz w:val="20"/>
              </w:rPr>
            </w:pPr>
            <w:r>
              <w:rPr>
                <w:sz w:val="20"/>
              </w:rPr>
              <w:t>X</w:t>
            </w:r>
          </w:p>
        </w:tc>
        <w:tc>
          <w:tcPr>
            <w:tcW w:w="992" w:type="dxa"/>
            <w:tcBorders>
              <w:top w:val="nil"/>
              <w:left w:val="nil"/>
              <w:bottom w:val="single" w:sz="4" w:space="0" w:color="auto"/>
              <w:right w:val="single" w:sz="4" w:space="0" w:color="auto"/>
            </w:tcBorders>
            <w:vAlign w:val="center"/>
            <w:hideMark/>
          </w:tcPr>
          <w:p w14:paraId="0FF04B85" w14:textId="77777777" w:rsidR="00746AD8" w:rsidRPr="00746AD8" w:rsidRDefault="00746AD8" w:rsidP="00746AD8">
            <w:pPr>
              <w:jc w:val="center"/>
              <w:rPr>
                <w:sz w:val="20"/>
              </w:rPr>
            </w:pPr>
            <w:r w:rsidRPr="00746AD8">
              <w:rPr>
                <w:sz w:val="20"/>
              </w:rPr>
              <w:t>5</w:t>
            </w:r>
          </w:p>
        </w:tc>
        <w:tc>
          <w:tcPr>
            <w:tcW w:w="2291" w:type="dxa"/>
            <w:tcBorders>
              <w:top w:val="nil"/>
              <w:left w:val="nil"/>
              <w:bottom w:val="single" w:sz="4" w:space="0" w:color="auto"/>
              <w:right w:val="single" w:sz="4" w:space="0" w:color="auto"/>
            </w:tcBorders>
            <w:noWrap/>
            <w:vAlign w:val="center"/>
          </w:tcPr>
          <w:p w14:paraId="108DEF7B" w14:textId="77777777" w:rsidR="00746AD8" w:rsidRPr="00746AD8" w:rsidRDefault="00846E88" w:rsidP="00746AD8">
            <w:pPr>
              <w:jc w:val="center"/>
              <w:rPr>
                <w:b/>
                <w:bCs/>
                <w:sz w:val="20"/>
              </w:rPr>
            </w:pPr>
            <w:r>
              <w:rPr>
                <w:b/>
                <w:bCs/>
                <w:sz w:val="20"/>
              </w:rPr>
              <w:t>X</w:t>
            </w:r>
          </w:p>
        </w:tc>
      </w:tr>
      <w:tr w:rsidR="009B4034" w:rsidRPr="00746AD8" w14:paraId="539F65C0" w14:textId="77777777" w:rsidTr="006A3193">
        <w:trPr>
          <w:trHeight w:val="551"/>
        </w:trPr>
        <w:tc>
          <w:tcPr>
            <w:tcW w:w="13320" w:type="dxa"/>
            <w:gridSpan w:val="11"/>
            <w:tcBorders>
              <w:top w:val="single" w:sz="4" w:space="0" w:color="auto"/>
              <w:left w:val="single" w:sz="4" w:space="0" w:color="auto"/>
              <w:bottom w:val="single" w:sz="4" w:space="0" w:color="auto"/>
              <w:right w:val="single" w:sz="4" w:space="0" w:color="auto"/>
            </w:tcBorders>
            <w:vAlign w:val="center"/>
            <w:hideMark/>
          </w:tcPr>
          <w:p w14:paraId="308DFDD5" w14:textId="77777777" w:rsidR="00746AD8" w:rsidRPr="00746AD8" w:rsidRDefault="00746AD8" w:rsidP="00746AD8">
            <w:pPr>
              <w:jc w:val="left"/>
              <w:rPr>
                <w:b/>
                <w:bCs/>
                <w:sz w:val="20"/>
              </w:rPr>
            </w:pPr>
            <w:r w:rsidRPr="00746AD8">
              <w:rPr>
                <w:b/>
                <w:bCs/>
                <w:sz w:val="20"/>
              </w:rPr>
              <w:t>Tổng cộng (I)</w:t>
            </w:r>
          </w:p>
        </w:tc>
        <w:tc>
          <w:tcPr>
            <w:tcW w:w="2291" w:type="dxa"/>
            <w:tcBorders>
              <w:top w:val="nil"/>
              <w:left w:val="nil"/>
              <w:bottom w:val="single" w:sz="4" w:space="0" w:color="auto"/>
              <w:right w:val="single" w:sz="4" w:space="0" w:color="auto"/>
            </w:tcBorders>
            <w:noWrap/>
            <w:vAlign w:val="center"/>
          </w:tcPr>
          <w:p w14:paraId="524F9F4E" w14:textId="77777777" w:rsidR="00746AD8" w:rsidRPr="00746AD8" w:rsidRDefault="00846E88" w:rsidP="00746AD8">
            <w:pPr>
              <w:jc w:val="center"/>
              <w:rPr>
                <w:b/>
                <w:bCs/>
                <w:sz w:val="20"/>
              </w:rPr>
            </w:pPr>
            <w:r>
              <w:rPr>
                <w:b/>
                <w:bCs/>
                <w:sz w:val="20"/>
              </w:rPr>
              <w:t>X</w:t>
            </w:r>
          </w:p>
        </w:tc>
      </w:tr>
      <w:tr w:rsidR="00746AD8" w:rsidRPr="00746AD8" w14:paraId="59AD0A58" w14:textId="77777777" w:rsidTr="001471AE">
        <w:trPr>
          <w:trHeight w:val="697"/>
        </w:trPr>
        <w:tc>
          <w:tcPr>
            <w:tcW w:w="15611" w:type="dxa"/>
            <w:gridSpan w:val="12"/>
            <w:tcBorders>
              <w:top w:val="single" w:sz="4" w:space="0" w:color="auto"/>
              <w:left w:val="single" w:sz="4" w:space="0" w:color="auto"/>
              <w:bottom w:val="single" w:sz="4" w:space="0" w:color="auto"/>
              <w:right w:val="single" w:sz="4" w:space="0" w:color="auto"/>
            </w:tcBorders>
            <w:shd w:val="clear" w:color="000000" w:fill="C6E0B4"/>
            <w:noWrap/>
            <w:vAlign w:val="center"/>
            <w:hideMark/>
          </w:tcPr>
          <w:p w14:paraId="250F5E9A" w14:textId="77777777" w:rsidR="00746AD8" w:rsidRPr="00746AD8" w:rsidRDefault="00746AD8" w:rsidP="00746AD8">
            <w:pPr>
              <w:jc w:val="left"/>
              <w:rPr>
                <w:b/>
                <w:bCs/>
                <w:sz w:val="20"/>
              </w:rPr>
            </w:pPr>
            <w:r w:rsidRPr="00746AD8">
              <w:rPr>
                <w:b/>
                <w:bCs/>
                <w:sz w:val="20"/>
              </w:rPr>
              <w:t>II. THUÊ XE ĐƯA ĐÓN NỘI THÀNH, NGOẠI TỈNH 2 CHIỀU</w:t>
            </w:r>
          </w:p>
        </w:tc>
      </w:tr>
      <w:tr w:rsidR="005A0A46" w:rsidRPr="00746AD8" w14:paraId="008C35D5" w14:textId="77777777" w:rsidTr="00313926">
        <w:trPr>
          <w:trHeight w:val="1125"/>
        </w:trPr>
        <w:tc>
          <w:tcPr>
            <w:tcW w:w="5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72A7FC" w14:textId="77777777" w:rsidR="005A0A46" w:rsidRPr="00746AD8" w:rsidRDefault="005A0A46" w:rsidP="00746AD8">
            <w:pPr>
              <w:jc w:val="center"/>
              <w:rPr>
                <w:b/>
                <w:bCs/>
                <w:sz w:val="20"/>
              </w:rPr>
            </w:pPr>
            <w:r w:rsidRPr="00746AD8">
              <w:rPr>
                <w:b/>
                <w:bCs/>
                <w:sz w:val="20"/>
              </w:rPr>
              <w:t>Stt</w:t>
            </w:r>
          </w:p>
        </w:tc>
        <w:tc>
          <w:tcPr>
            <w:tcW w:w="26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FA35C77" w14:textId="77777777" w:rsidR="005A0A46" w:rsidRPr="00746AD8" w:rsidRDefault="005A0A46" w:rsidP="00746AD8">
            <w:pPr>
              <w:jc w:val="center"/>
              <w:rPr>
                <w:b/>
                <w:bCs/>
                <w:sz w:val="20"/>
              </w:rPr>
            </w:pPr>
            <w:r w:rsidRPr="00746AD8">
              <w:rPr>
                <w:b/>
                <w:bCs/>
                <w:sz w:val="20"/>
              </w:rPr>
              <w:t>Loại xe</w:t>
            </w:r>
          </w:p>
        </w:tc>
        <w:tc>
          <w:tcPr>
            <w:tcW w:w="2693" w:type="dxa"/>
            <w:gridSpan w:val="2"/>
            <w:tcBorders>
              <w:top w:val="single" w:sz="4" w:space="0" w:color="auto"/>
              <w:left w:val="nil"/>
              <w:bottom w:val="single" w:sz="4" w:space="0" w:color="auto"/>
              <w:right w:val="single" w:sz="4" w:space="0" w:color="auto"/>
            </w:tcBorders>
            <w:shd w:val="clear" w:color="000000" w:fill="FFFFFF"/>
            <w:vAlign w:val="center"/>
            <w:hideMark/>
          </w:tcPr>
          <w:p w14:paraId="691F2CFA" w14:textId="77777777" w:rsidR="005A0A46" w:rsidRPr="00746AD8" w:rsidRDefault="005A0A46" w:rsidP="00746AD8">
            <w:pPr>
              <w:jc w:val="center"/>
              <w:rPr>
                <w:b/>
                <w:bCs/>
                <w:sz w:val="20"/>
              </w:rPr>
            </w:pPr>
            <w:r w:rsidRPr="00746AD8">
              <w:rPr>
                <w:b/>
                <w:bCs/>
                <w:sz w:val="20"/>
              </w:rPr>
              <w:t xml:space="preserve">Thuê xe trong khung giờ và trong hạn mức km </w:t>
            </w:r>
            <w:r w:rsidRPr="00746AD8">
              <w:rPr>
                <w:b/>
                <w:bCs/>
                <w:sz w:val="20"/>
              </w:rPr>
              <w:br/>
              <w:t>(Giới hạn 50km/4 tiếng)</w:t>
            </w:r>
          </w:p>
        </w:tc>
        <w:tc>
          <w:tcPr>
            <w:tcW w:w="2693" w:type="dxa"/>
            <w:gridSpan w:val="2"/>
            <w:tcBorders>
              <w:top w:val="single" w:sz="4" w:space="0" w:color="auto"/>
              <w:left w:val="nil"/>
              <w:bottom w:val="single" w:sz="4" w:space="0" w:color="auto"/>
              <w:right w:val="single" w:sz="4" w:space="0" w:color="000000"/>
            </w:tcBorders>
            <w:shd w:val="clear" w:color="000000" w:fill="FFFFFF"/>
            <w:vAlign w:val="center"/>
            <w:hideMark/>
          </w:tcPr>
          <w:p w14:paraId="6C0D5473" w14:textId="77777777" w:rsidR="005A0A46" w:rsidRPr="00746AD8" w:rsidRDefault="005A0A46" w:rsidP="00746AD8">
            <w:pPr>
              <w:jc w:val="center"/>
              <w:rPr>
                <w:b/>
                <w:bCs/>
                <w:sz w:val="20"/>
              </w:rPr>
            </w:pPr>
            <w:r w:rsidRPr="00746AD8">
              <w:rPr>
                <w:b/>
                <w:bCs/>
                <w:sz w:val="20"/>
              </w:rPr>
              <w:t xml:space="preserve">Thuê xe trong khung giờ và trong hạn mức km </w:t>
            </w:r>
            <w:r w:rsidRPr="00746AD8">
              <w:rPr>
                <w:b/>
                <w:bCs/>
                <w:sz w:val="20"/>
              </w:rPr>
              <w:br/>
              <w:t>(Giới hạn 100km/10 tiếng)</w:t>
            </w:r>
          </w:p>
        </w:tc>
        <w:tc>
          <w:tcPr>
            <w:tcW w:w="2410" w:type="dxa"/>
            <w:gridSpan w:val="3"/>
            <w:tcBorders>
              <w:top w:val="single" w:sz="4" w:space="0" w:color="auto"/>
              <w:left w:val="nil"/>
              <w:bottom w:val="single" w:sz="4" w:space="0" w:color="auto"/>
              <w:right w:val="single" w:sz="4" w:space="0" w:color="auto"/>
            </w:tcBorders>
            <w:shd w:val="clear" w:color="000000" w:fill="FFFFFF"/>
            <w:vAlign w:val="center"/>
            <w:hideMark/>
          </w:tcPr>
          <w:p w14:paraId="566DB39E" w14:textId="77777777" w:rsidR="005A0A46" w:rsidRPr="00746AD8" w:rsidRDefault="005A0A46" w:rsidP="00746AD8">
            <w:pPr>
              <w:jc w:val="center"/>
              <w:rPr>
                <w:b/>
                <w:bCs/>
                <w:sz w:val="20"/>
              </w:rPr>
            </w:pPr>
            <w:r w:rsidRPr="00746AD8">
              <w:rPr>
                <w:b/>
                <w:bCs/>
                <w:sz w:val="20"/>
              </w:rPr>
              <w:t>Ngoài giờ (*)</w:t>
            </w:r>
          </w:p>
        </w:tc>
        <w:tc>
          <w:tcPr>
            <w:tcW w:w="2268" w:type="dxa"/>
            <w:gridSpan w:val="2"/>
            <w:tcBorders>
              <w:top w:val="single" w:sz="4" w:space="0" w:color="auto"/>
              <w:left w:val="nil"/>
              <w:bottom w:val="single" w:sz="4" w:space="0" w:color="auto"/>
              <w:right w:val="single" w:sz="4" w:space="0" w:color="auto"/>
            </w:tcBorders>
            <w:shd w:val="clear" w:color="000000" w:fill="FFFFFF"/>
            <w:vAlign w:val="center"/>
            <w:hideMark/>
          </w:tcPr>
          <w:p w14:paraId="49908758" w14:textId="77777777" w:rsidR="005A0A46" w:rsidRPr="00746AD8" w:rsidRDefault="005A0A46" w:rsidP="00746AD8">
            <w:pPr>
              <w:jc w:val="center"/>
              <w:rPr>
                <w:b/>
                <w:bCs/>
                <w:sz w:val="20"/>
              </w:rPr>
            </w:pPr>
            <w:r w:rsidRPr="00746AD8">
              <w:rPr>
                <w:b/>
                <w:bCs/>
                <w:sz w:val="20"/>
              </w:rPr>
              <w:t>KM vượt (**)</w:t>
            </w:r>
          </w:p>
        </w:tc>
        <w:tc>
          <w:tcPr>
            <w:tcW w:w="2291" w:type="dxa"/>
            <w:vMerge w:val="restart"/>
            <w:tcBorders>
              <w:top w:val="single" w:sz="4" w:space="0" w:color="auto"/>
              <w:left w:val="single" w:sz="4" w:space="0" w:color="auto"/>
              <w:right w:val="single" w:sz="4" w:space="0" w:color="auto"/>
            </w:tcBorders>
            <w:shd w:val="clear" w:color="000000" w:fill="FFFFFF"/>
            <w:vAlign w:val="center"/>
            <w:hideMark/>
          </w:tcPr>
          <w:p w14:paraId="48A517BB" w14:textId="77777777" w:rsidR="005A0A46" w:rsidRPr="00746AD8" w:rsidRDefault="005A0A46" w:rsidP="00746AD8">
            <w:pPr>
              <w:jc w:val="center"/>
              <w:rPr>
                <w:b/>
                <w:bCs/>
                <w:sz w:val="20"/>
              </w:rPr>
            </w:pPr>
            <w:r w:rsidRPr="00746AD8">
              <w:rPr>
                <w:b/>
                <w:bCs/>
                <w:sz w:val="20"/>
              </w:rPr>
              <w:t xml:space="preserve"> Thành tiền</w:t>
            </w:r>
            <w:r w:rsidRPr="00746AD8">
              <w:rPr>
                <w:b/>
                <w:bCs/>
                <w:sz w:val="20"/>
              </w:rPr>
              <w:br/>
              <w:t xml:space="preserve">(1x2)+(3x4)+(5x6)+(7x8) </w:t>
            </w:r>
          </w:p>
        </w:tc>
      </w:tr>
      <w:tr w:rsidR="005A0A46" w:rsidRPr="00746AD8" w14:paraId="732E18B4" w14:textId="77777777" w:rsidTr="00313926">
        <w:trPr>
          <w:trHeight w:val="1092"/>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DF9D824" w14:textId="77777777" w:rsidR="005A0A46" w:rsidRPr="00746AD8" w:rsidRDefault="005A0A46" w:rsidP="00746AD8">
            <w:pPr>
              <w:jc w:val="left"/>
              <w:rPr>
                <w:b/>
                <w:bCs/>
                <w:sz w:val="20"/>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14E5938E" w14:textId="77777777" w:rsidR="005A0A46" w:rsidRPr="00746AD8" w:rsidRDefault="005A0A46" w:rsidP="00746AD8">
            <w:pPr>
              <w:jc w:val="left"/>
              <w:rPr>
                <w:b/>
                <w:bCs/>
                <w:sz w:val="20"/>
              </w:rPr>
            </w:pPr>
          </w:p>
        </w:tc>
        <w:tc>
          <w:tcPr>
            <w:tcW w:w="1417" w:type="dxa"/>
            <w:tcBorders>
              <w:top w:val="nil"/>
              <w:left w:val="nil"/>
              <w:bottom w:val="single" w:sz="4" w:space="0" w:color="auto"/>
              <w:right w:val="single" w:sz="4" w:space="0" w:color="auto"/>
            </w:tcBorders>
            <w:shd w:val="clear" w:color="000000" w:fill="FFFFFF"/>
            <w:vAlign w:val="center"/>
            <w:hideMark/>
          </w:tcPr>
          <w:p w14:paraId="465A6F96" w14:textId="77777777" w:rsidR="005A0A46" w:rsidRPr="00746AD8" w:rsidRDefault="005A0A46" w:rsidP="00746AD8">
            <w:pPr>
              <w:jc w:val="center"/>
              <w:rPr>
                <w:b/>
                <w:bCs/>
                <w:sz w:val="20"/>
              </w:rPr>
            </w:pPr>
            <w:r w:rsidRPr="00746AD8">
              <w:rPr>
                <w:b/>
                <w:bCs/>
                <w:sz w:val="20"/>
              </w:rPr>
              <w:t xml:space="preserve">Đơn giá </w:t>
            </w:r>
            <w:r w:rsidRPr="00746AD8">
              <w:rPr>
                <w:b/>
                <w:bCs/>
                <w:sz w:val="20"/>
              </w:rPr>
              <w:br/>
              <w:t>(VNĐ/ lượt)</w:t>
            </w:r>
          </w:p>
        </w:tc>
        <w:tc>
          <w:tcPr>
            <w:tcW w:w="1276" w:type="dxa"/>
            <w:tcBorders>
              <w:top w:val="nil"/>
              <w:left w:val="nil"/>
              <w:bottom w:val="single" w:sz="4" w:space="0" w:color="auto"/>
              <w:right w:val="single" w:sz="4" w:space="0" w:color="auto"/>
            </w:tcBorders>
            <w:shd w:val="clear" w:color="000000" w:fill="FFFFFF"/>
            <w:vAlign w:val="center"/>
            <w:hideMark/>
          </w:tcPr>
          <w:p w14:paraId="1677AA25" w14:textId="77777777" w:rsidR="005A0A46" w:rsidRPr="00746AD8" w:rsidRDefault="005A0A46" w:rsidP="00746AD8">
            <w:pPr>
              <w:jc w:val="center"/>
              <w:rPr>
                <w:b/>
                <w:bCs/>
                <w:sz w:val="20"/>
              </w:rPr>
            </w:pPr>
            <w:r w:rsidRPr="00746AD8">
              <w:rPr>
                <w:b/>
                <w:bCs/>
                <w:sz w:val="20"/>
              </w:rPr>
              <w:t>Số lượng ước tính (Lượt)</w:t>
            </w:r>
          </w:p>
        </w:tc>
        <w:tc>
          <w:tcPr>
            <w:tcW w:w="1417" w:type="dxa"/>
            <w:tcBorders>
              <w:top w:val="nil"/>
              <w:left w:val="nil"/>
              <w:bottom w:val="single" w:sz="4" w:space="0" w:color="auto"/>
              <w:right w:val="single" w:sz="4" w:space="0" w:color="auto"/>
            </w:tcBorders>
            <w:shd w:val="clear" w:color="000000" w:fill="FFFFFF"/>
            <w:vAlign w:val="center"/>
            <w:hideMark/>
          </w:tcPr>
          <w:p w14:paraId="07C704BE" w14:textId="77777777" w:rsidR="005A0A46" w:rsidRPr="00746AD8" w:rsidRDefault="005A0A46" w:rsidP="00746AD8">
            <w:pPr>
              <w:jc w:val="center"/>
              <w:rPr>
                <w:b/>
                <w:bCs/>
                <w:sz w:val="20"/>
              </w:rPr>
            </w:pPr>
            <w:r w:rsidRPr="00746AD8">
              <w:rPr>
                <w:b/>
                <w:bCs/>
                <w:sz w:val="20"/>
              </w:rPr>
              <w:t xml:space="preserve">Đơn giá </w:t>
            </w:r>
            <w:r w:rsidRPr="00746AD8">
              <w:rPr>
                <w:b/>
                <w:bCs/>
                <w:sz w:val="20"/>
              </w:rPr>
              <w:br/>
              <w:t>(VNĐ/ lượt)</w:t>
            </w:r>
          </w:p>
        </w:tc>
        <w:tc>
          <w:tcPr>
            <w:tcW w:w="1276" w:type="dxa"/>
            <w:tcBorders>
              <w:top w:val="nil"/>
              <w:left w:val="nil"/>
              <w:bottom w:val="single" w:sz="4" w:space="0" w:color="auto"/>
              <w:right w:val="single" w:sz="4" w:space="0" w:color="auto"/>
            </w:tcBorders>
            <w:shd w:val="clear" w:color="000000" w:fill="FFFFFF"/>
            <w:vAlign w:val="center"/>
            <w:hideMark/>
          </w:tcPr>
          <w:p w14:paraId="790DA272" w14:textId="77777777" w:rsidR="005A0A46" w:rsidRPr="00746AD8" w:rsidRDefault="005A0A46" w:rsidP="00746AD8">
            <w:pPr>
              <w:jc w:val="center"/>
              <w:rPr>
                <w:b/>
                <w:bCs/>
                <w:sz w:val="20"/>
              </w:rPr>
            </w:pPr>
            <w:r w:rsidRPr="00746AD8">
              <w:rPr>
                <w:b/>
                <w:bCs/>
                <w:sz w:val="20"/>
              </w:rPr>
              <w:t>Số lượng ước tính (Lượt)</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1B1DDCD0" w14:textId="77777777" w:rsidR="005A0A46" w:rsidRPr="00746AD8" w:rsidRDefault="005A0A46" w:rsidP="00746AD8">
            <w:pPr>
              <w:jc w:val="center"/>
              <w:rPr>
                <w:b/>
                <w:bCs/>
                <w:sz w:val="20"/>
              </w:rPr>
            </w:pPr>
            <w:r w:rsidRPr="00746AD8">
              <w:rPr>
                <w:b/>
                <w:bCs/>
                <w:sz w:val="20"/>
              </w:rPr>
              <w:t xml:space="preserve">Đơn giá </w:t>
            </w:r>
            <w:r w:rsidRPr="00746AD8">
              <w:rPr>
                <w:b/>
                <w:bCs/>
                <w:sz w:val="20"/>
              </w:rPr>
              <w:br/>
              <w:t>(VNĐ/ giờ)</w:t>
            </w:r>
          </w:p>
        </w:tc>
        <w:tc>
          <w:tcPr>
            <w:tcW w:w="1134" w:type="dxa"/>
            <w:tcBorders>
              <w:top w:val="nil"/>
              <w:left w:val="nil"/>
              <w:bottom w:val="single" w:sz="4" w:space="0" w:color="auto"/>
              <w:right w:val="single" w:sz="4" w:space="0" w:color="auto"/>
            </w:tcBorders>
            <w:shd w:val="clear" w:color="000000" w:fill="FFFFFF"/>
            <w:vAlign w:val="center"/>
            <w:hideMark/>
          </w:tcPr>
          <w:p w14:paraId="63ACD287" w14:textId="77777777" w:rsidR="005A0A46" w:rsidRPr="00746AD8" w:rsidRDefault="005A0A46" w:rsidP="00746AD8">
            <w:pPr>
              <w:jc w:val="center"/>
              <w:rPr>
                <w:b/>
                <w:bCs/>
                <w:sz w:val="20"/>
              </w:rPr>
            </w:pPr>
            <w:r w:rsidRPr="00746AD8">
              <w:rPr>
                <w:b/>
                <w:bCs/>
                <w:sz w:val="20"/>
              </w:rPr>
              <w:t>Số lượng ước tính (Giờ)</w:t>
            </w:r>
          </w:p>
        </w:tc>
        <w:tc>
          <w:tcPr>
            <w:tcW w:w="1276" w:type="dxa"/>
            <w:tcBorders>
              <w:top w:val="nil"/>
              <w:left w:val="nil"/>
              <w:bottom w:val="single" w:sz="4" w:space="0" w:color="auto"/>
              <w:right w:val="single" w:sz="4" w:space="0" w:color="auto"/>
            </w:tcBorders>
            <w:shd w:val="clear" w:color="000000" w:fill="FFFFFF"/>
            <w:vAlign w:val="center"/>
            <w:hideMark/>
          </w:tcPr>
          <w:p w14:paraId="7815835E" w14:textId="77777777" w:rsidR="005A0A46" w:rsidRPr="00746AD8" w:rsidRDefault="005A0A46" w:rsidP="00746AD8">
            <w:pPr>
              <w:jc w:val="center"/>
              <w:rPr>
                <w:b/>
                <w:bCs/>
                <w:sz w:val="20"/>
              </w:rPr>
            </w:pPr>
            <w:r w:rsidRPr="00746AD8">
              <w:rPr>
                <w:b/>
                <w:bCs/>
                <w:sz w:val="20"/>
              </w:rPr>
              <w:t xml:space="preserve">Đơn giá </w:t>
            </w:r>
            <w:r w:rsidRPr="00746AD8">
              <w:rPr>
                <w:b/>
                <w:bCs/>
                <w:sz w:val="20"/>
              </w:rPr>
              <w:br/>
              <w:t xml:space="preserve">(VNĐ/KM) </w:t>
            </w:r>
          </w:p>
        </w:tc>
        <w:tc>
          <w:tcPr>
            <w:tcW w:w="992" w:type="dxa"/>
            <w:tcBorders>
              <w:top w:val="nil"/>
              <w:left w:val="nil"/>
              <w:bottom w:val="single" w:sz="4" w:space="0" w:color="auto"/>
              <w:right w:val="single" w:sz="4" w:space="0" w:color="auto"/>
            </w:tcBorders>
            <w:shd w:val="clear" w:color="000000" w:fill="FFFFFF"/>
            <w:vAlign w:val="center"/>
            <w:hideMark/>
          </w:tcPr>
          <w:p w14:paraId="6C5DB6CA" w14:textId="77777777" w:rsidR="005A0A46" w:rsidRPr="00746AD8" w:rsidRDefault="005A0A46" w:rsidP="00746AD8">
            <w:pPr>
              <w:jc w:val="center"/>
              <w:rPr>
                <w:b/>
                <w:bCs/>
                <w:sz w:val="20"/>
              </w:rPr>
            </w:pPr>
            <w:r w:rsidRPr="00746AD8">
              <w:rPr>
                <w:b/>
                <w:bCs/>
                <w:sz w:val="20"/>
              </w:rPr>
              <w:t>Số lượng ước tính (KM)</w:t>
            </w:r>
          </w:p>
        </w:tc>
        <w:tc>
          <w:tcPr>
            <w:tcW w:w="2291" w:type="dxa"/>
            <w:vMerge/>
            <w:tcBorders>
              <w:left w:val="single" w:sz="4" w:space="0" w:color="auto"/>
              <w:bottom w:val="single" w:sz="4" w:space="0" w:color="auto"/>
              <w:right w:val="single" w:sz="4" w:space="0" w:color="auto"/>
            </w:tcBorders>
            <w:vAlign w:val="center"/>
            <w:hideMark/>
          </w:tcPr>
          <w:p w14:paraId="623A5725" w14:textId="77777777" w:rsidR="005A0A46" w:rsidRPr="00746AD8" w:rsidRDefault="005A0A46" w:rsidP="00746AD8">
            <w:pPr>
              <w:jc w:val="left"/>
              <w:rPr>
                <w:b/>
                <w:bCs/>
                <w:sz w:val="20"/>
              </w:rPr>
            </w:pPr>
          </w:p>
        </w:tc>
      </w:tr>
      <w:tr w:rsidR="00746AD8" w:rsidRPr="00746AD8" w14:paraId="57AB1A8B" w14:textId="77777777" w:rsidTr="001471AE">
        <w:trPr>
          <w:trHeight w:val="427"/>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4A76B1AB" w14:textId="77777777" w:rsidR="00746AD8" w:rsidRPr="00746AD8" w:rsidRDefault="00746AD8" w:rsidP="00746AD8">
            <w:pPr>
              <w:jc w:val="center"/>
              <w:rPr>
                <w:b/>
                <w:bCs/>
                <w:sz w:val="20"/>
              </w:rPr>
            </w:pPr>
            <w:r w:rsidRPr="00746AD8">
              <w:rPr>
                <w:b/>
                <w:bCs/>
                <w:sz w:val="20"/>
              </w:rPr>
              <w:t> </w:t>
            </w:r>
          </w:p>
        </w:tc>
        <w:tc>
          <w:tcPr>
            <w:tcW w:w="2694" w:type="dxa"/>
            <w:tcBorders>
              <w:top w:val="nil"/>
              <w:left w:val="nil"/>
              <w:bottom w:val="single" w:sz="4" w:space="0" w:color="auto"/>
              <w:right w:val="single" w:sz="4" w:space="0" w:color="auto"/>
            </w:tcBorders>
            <w:shd w:val="clear" w:color="000000" w:fill="FFFFFF"/>
            <w:vAlign w:val="center"/>
            <w:hideMark/>
          </w:tcPr>
          <w:p w14:paraId="468AC5C3" w14:textId="77777777" w:rsidR="00746AD8" w:rsidRPr="00746AD8" w:rsidRDefault="00746AD8" w:rsidP="00746AD8">
            <w:pPr>
              <w:jc w:val="center"/>
              <w:rPr>
                <w:b/>
                <w:bCs/>
                <w:sz w:val="20"/>
              </w:rPr>
            </w:pPr>
            <w:r w:rsidRPr="00746AD8">
              <w:rPr>
                <w:b/>
                <w:bCs/>
                <w:sz w:val="20"/>
              </w:rPr>
              <w:t> </w:t>
            </w:r>
          </w:p>
        </w:tc>
        <w:tc>
          <w:tcPr>
            <w:tcW w:w="1417" w:type="dxa"/>
            <w:tcBorders>
              <w:top w:val="nil"/>
              <w:left w:val="nil"/>
              <w:bottom w:val="single" w:sz="4" w:space="0" w:color="auto"/>
              <w:right w:val="single" w:sz="4" w:space="0" w:color="auto"/>
            </w:tcBorders>
            <w:shd w:val="clear" w:color="000000" w:fill="FFFFFF"/>
            <w:vAlign w:val="center"/>
            <w:hideMark/>
          </w:tcPr>
          <w:p w14:paraId="54D19F1B" w14:textId="77777777" w:rsidR="00746AD8" w:rsidRPr="00746AD8" w:rsidRDefault="00746AD8" w:rsidP="00746AD8">
            <w:pPr>
              <w:jc w:val="center"/>
              <w:rPr>
                <w:b/>
                <w:bCs/>
                <w:sz w:val="20"/>
              </w:rPr>
            </w:pPr>
            <w:r w:rsidRPr="00746AD8">
              <w:rPr>
                <w:b/>
                <w:bCs/>
                <w:sz w:val="20"/>
              </w:rPr>
              <w:t>(1)</w:t>
            </w:r>
          </w:p>
        </w:tc>
        <w:tc>
          <w:tcPr>
            <w:tcW w:w="1276" w:type="dxa"/>
            <w:tcBorders>
              <w:top w:val="nil"/>
              <w:left w:val="nil"/>
              <w:bottom w:val="single" w:sz="4" w:space="0" w:color="auto"/>
              <w:right w:val="single" w:sz="4" w:space="0" w:color="auto"/>
            </w:tcBorders>
            <w:shd w:val="clear" w:color="000000" w:fill="FFFFFF"/>
            <w:vAlign w:val="center"/>
            <w:hideMark/>
          </w:tcPr>
          <w:p w14:paraId="08D1C3C6" w14:textId="77777777" w:rsidR="00746AD8" w:rsidRPr="00746AD8" w:rsidRDefault="00746AD8" w:rsidP="00746AD8">
            <w:pPr>
              <w:jc w:val="center"/>
              <w:rPr>
                <w:b/>
                <w:bCs/>
                <w:sz w:val="20"/>
              </w:rPr>
            </w:pPr>
            <w:r w:rsidRPr="00746AD8">
              <w:rPr>
                <w:b/>
                <w:bCs/>
                <w:sz w:val="20"/>
              </w:rPr>
              <w:t>(2)</w:t>
            </w:r>
          </w:p>
        </w:tc>
        <w:tc>
          <w:tcPr>
            <w:tcW w:w="1417" w:type="dxa"/>
            <w:tcBorders>
              <w:top w:val="nil"/>
              <w:left w:val="nil"/>
              <w:bottom w:val="single" w:sz="4" w:space="0" w:color="auto"/>
              <w:right w:val="single" w:sz="4" w:space="0" w:color="auto"/>
            </w:tcBorders>
            <w:shd w:val="clear" w:color="000000" w:fill="FFFFFF"/>
            <w:vAlign w:val="center"/>
            <w:hideMark/>
          </w:tcPr>
          <w:p w14:paraId="72504B28" w14:textId="77777777" w:rsidR="00746AD8" w:rsidRPr="00746AD8" w:rsidRDefault="00746AD8" w:rsidP="00746AD8">
            <w:pPr>
              <w:jc w:val="center"/>
              <w:rPr>
                <w:b/>
                <w:bCs/>
                <w:sz w:val="20"/>
              </w:rPr>
            </w:pPr>
            <w:r w:rsidRPr="00746AD8">
              <w:rPr>
                <w:b/>
                <w:bCs/>
                <w:sz w:val="20"/>
              </w:rPr>
              <w:t>(3)</w:t>
            </w:r>
          </w:p>
        </w:tc>
        <w:tc>
          <w:tcPr>
            <w:tcW w:w="1276" w:type="dxa"/>
            <w:tcBorders>
              <w:top w:val="nil"/>
              <w:left w:val="nil"/>
              <w:bottom w:val="single" w:sz="4" w:space="0" w:color="auto"/>
              <w:right w:val="single" w:sz="4" w:space="0" w:color="auto"/>
            </w:tcBorders>
            <w:shd w:val="clear" w:color="000000" w:fill="FFFFFF"/>
            <w:vAlign w:val="center"/>
            <w:hideMark/>
          </w:tcPr>
          <w:p w14:paraId="0D6041A2" w14:textId="77777777" w:rsidR="00746AD8" w:rsidRPr="00746AD8" w:rsidRDefault="00746AD8" w:rsidP="00746AD8">
            <w:pPr>
              <w:jc w:val="center"/>
              <w:rPr>
                <w:b/>
                <w:bCs/>
                <w:sz w:val="20"/>
              </w:rPr>
            </w:pPr>
            <w:r w:rsidRPr="00746AD8">
              <w:rPr>
                <w:b/>
                <w:bCs/>
                <w:sz w:val="20"/>
              </w:rPr>
              <w:t>(4)</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40C2A052" w14:textId="77777777" w:rsidR="00746AD8" w:rsidRPr="00746AD8" w:rsidRDefault="00746AD8" w:rsidP="00746AD8">
            <w:pPr>
              <w:jc w:val="center"/>
              <w:rPr>
                <w:b/>
                <w:bCs/>
                <w:sz w:val="20"/>
              </w:rPr>
            </w:pPr>
            <w:r w:rsidRPr="00746AD8">
              <w:rPr>
                <w:b/>
                <w:bCs/>
                <w:sz w:val="20"/>
              </w:rPr>
              <w:t>(5)</w:t>
            </w:r>
          </w:p>
        </w:tc>
        <w:tc>
          <w:tcPr>
            <w:tcW w:w="1134" w:type="dxa"/>
            <w:tcBorders>
              <w:top w:val="nil"/>
              <w:left w:val="nil"/>
              <w:bottom w:val="single" w:sz="4" w:space="0" w:color="auto"/>
              <w:right w:val="single" w:sz="4" w:space="0" w:color="auto"/>
            </w:tcBorders>
            <w:shd w:val="clear" w:color="000000" w:fill="FFFFFF"/>
            <w:vAlign w:val="center"/>
            <w:hideMark/>
          </w:tcPr>
          <w:p w14:paraId="058D33AC" w14:textId="77777777" w:rsidR="00746AD8" w:rsidRPr="00746AD8" w:rsidRDefault="00746AD8" w:rsidP="00746AD8">
            <w:pPr>
              <w:jc w:val="center"/>
              <w:rPr>
                <w:b/>
                <w:bCs/>
                <w:sz w:val="20"/>
              </w:rPr>
            </w:pPr>
            <w:r w:rsidRPr="00746AD8">
              <w:rPr>
                <w:b/>
                <w:bCs/>
                <w:sz w:val="20"/>
              </w:rPr>
              <w:t>(6)</w:t>
            </w:r>
          </w:p>
        </w:tc>
        <w:tc>
          <w:tcPr>
            <w:tcW w:w="1276" w:type="dxa"/>
            <w:tcBorders>
              <w:top w:val="nil"/>
              <w:left w:val="nil"/>
              <w:bottom w:val="single" w:sz="4" w:space="0" w:color="auto"/>
              <w:right w:val="single" w:sz="4" w:space="0" w:color="auto"/>
            </w:tcBorders>
            <w:shd w:val="clear" w:color="000000" w:fill="FFFFFF"/>
            <w:vAlign w:val="center"/>
            <w:hideMark/>
          </w:tcPr>
          <w:p w14:paraId="150404B6" w14:textId="77777777" w:rsidR="00746AD8" w:rsidRPr="00746AD8" w:rsidRDefault="00746AD8" w:rsidP="00746AD8">
            <w:pPr>
              <w:jc w:val="center"/>
              <w:rPr>
                <w:b/>
                <w:bCs/>
                <w:sz w:val="20"/>
              </w:rPr>
            </w:pPr>
            <w:r w:rsidRPr="00746AD8">
              <w:rPr>
                <w:b/>
                <w:bCs/>
                <w:sz w:val="20"/>
              </w:rPr>
              <w:t>(7)</w:t>
            </w:r>
          </w:p>
        </w:tc>
        <w:tc>
          <w:tcPr>
            <w:tcW w:w="992" w:type="dxa"/>
            <w:tcBorders>
              <w:top w:val="nil"/>
              <w:left w:val="nil"/>
              <w:bottom w:val="single" w:sz="4" w:space="0" w:color="auto"/>
              <w:right w:val="single" w:sz="4" w:space="0" w:color="auto"/>
            </w:tcBorders>
            <w:shd w:val="clear" w:color="000000" w:fill="FFFFFF"/>
            <w:vAlign w:val="center"/>
            <w:hideMark/>
          </w:tcPr>
          <w:p w14:paraId="56356892" w14:textId="77777777" w:rsidR="00746AD8" w:rsidRPr="00746AD8" w:rsidRDefault="00746AD8" w:rsidP="00746AD8">
            <w:pPr>
              <w:jc w:val="center"/>
              <w:rPr>
                <w:b/>
                <w:bCs/>
                <w:sz w:val="20"/>
              </w:rPr>
            </w:pPr>
            <w:r w:rsidRPr="00746AD8">
              <w:rPr>
                <w:b/>
                <w:bCs/>
                <w:sz w:val="20"/>
              </w:rPr>
              <w:t>(8)</w:t>
            </w:r>
          </w:p>
        </w:tc>
        <w:tc>
          <w:tcPr>
            <w:tcW w:w="2291" w:type="dxa"/>
            <w:tcBorders>
              <w:top w:val="nil"/>
              <w:left w:val="nil"/>
              <w:bottom w:val="single" w:sz="4" w:space="0" w:color="auto"/>
              <w:right w:val="single" w:sz="4" w:space="0" w:color="auto"/>
            </w:tcBorders>
            <w:shd w:val="clear" w:color="000000" w:fill="FFFFFF"/>
            <w:noWrap/>
            <w:vAlign w:val="center"/>
            <w:hideMark/>
          </w:tcPr>
          <w:p w14:paraId="59F99A8E" w14:textId="77777777" w:rsidR="00746AD8" w:rsidRPr="00746AD8" w:rsidRDefault="00746AD8" w:rsidP="00746AD8">
            <w:pPr>
              <w:jc w:val="center"/>
              <w:rPr>
                <w:b/>
                <w:bCs/>
                <w:sz w:val="20"/>
              </w:rPr>
            </w:pPr>
            <w:r w:rsidRPr="00746AD8">
              <w:rPr>
                <w:b/>
                <w:bCs/>
                <w:sz w:val="20"/>
              </w:rPr>
              <w:t> </w:t>
            </w:r>
          </w:p>
        </w:tc>
      </w:tr>
      <w:tr w:rsidR="000E7B43" w:rsidRPr="00746AD8" w14:paraId="3434FEC3" w14:textId="77777777" w:rsidTr="00DB7F4D">
        <w:trPr>
          <w:trHeight w:val="465"/>
        </w:trPr>
        <w:tc>
          <w:tcPr>
            <w:tcW w:w="562" w:type="dxa"/>
            <w:tcBorders>
              <w:top w:val="single" w:sz="4" w:space="0" w:color="auto"/>
              <w:left w:val="single" w:sz="4" w:space="0" w:color="auto"/>
              <w:bottom w:val="single" w:sz="4" w:space="0" w:color="auto"/>
              <w:right w:val="single" w:sz="4" w:space="0" w:color="auto"/>
            </w:tcBorders>
            <w:vAlign w:val="center"/>
            <w:hideMark/>
          </w:tcPr>
          <w:p w14:paraId="5A2621FB" w14:textId="77777777" w:rsidR="00746AD8" w:rsidRPr="00746AD8" w:rsidRDefault="00746AD8" w:rsidP="00746AD8">
            <w:pPr>
              <w:jc w:val="center"/>
              <w:rPr>
                <w:sz w:val="20"/>
              </w:rPr>
            </w:pPr>
            <w:r w:rsidRPr="00746AD8">
              <w:rPr>
                <w:sz w:val="20"/>
              </w:rPr>
              <w:t>1</w:t>
            </w:r>
          </w:p>
        </w:tc>
        <w:tc>
          <w:tcPr>
            <w:tcW w:w="2694" w:type="dxa"/>
            <w:tcBorders>
              <w:top w:val="single" w:sz="4" w:space="0" w:color="auto"/>
              <w:left w:val="nil"/>
              <w:bottom w:val="single" w:sz="4" w:space="0" w:color="auto"/>
              <w:right w:val="single" w:sz="4" w:space="0" w:color="auto"/>
            </w:tcBorders>
            <w:vAlign w:val="center"/>
            <w:hideMark/>
          </w:tcPr>
          <w:p w14:paraId="03F29213" w14:textId="77777777" w:rsidR="00746AD8" w:rsidRPr="00746AD8" w:rsidRDefault="00746AD8" w:rsidP="00746AD8">
            <w:pPr>
              <w:jc w:val="center"/>
              <w:rPr>
                <w:sz w:val="20"/>
              </w:rPr>
            </w:pPr>
            <w:r w:rsidRPr="00746AD8">
              <w:rPr>
                <w:sz w:val="20"/>
              </w:rPr>
              <w:t>Xe 4 chỗ</w:t>
            </w:r>
          </w:p>
        </w:tc>
        <w:tc>
          <w:tcPr>
            <w:tcW w:w="1417" w:type="dxa"/>
            <w:tcBorders>
              <w:top w:val="single" w:sz="4" w:space="0" w:color="auto"/>
              <w:left w:val="nil"/>
              <w:bottom w:val="single" w:sz="4" w:space="0" w:color="auto"/>
              <w:right w:val="single" w:sz="4" w:space="0" w:color="auto"/>
            </w:tcBorders>
            <w:noWrap/>
            <w:vAlign w:val="center"/>
          </w:tcPr>
          <w:p w14:paraId="0BDA87FF" w14:textId="77777777" w:rsidR="00746AD8" w:rsidRPr="00746AD8" w:rsidRDefault="00096372" w:rsidP="00746AD8">
            <w:pPr>
              <w:jc w:val="center"/>
              <w:rPr>
                <w:sz w:val="20"/>
              </w:rPr>
            </w:pPr>
            <w:r>
              <w:rPr>
                <w:sz w:val="20"/>
              </w:rPr>
              <w:t>X</w:t>
            </w:r>
          </w:p>
        </w:tc>
        <w:tc>
          <w:tcPr>
            <w:tcW w:w="1276" w:type="dxa"/>
            <w:tcBorders>
              <w:top w:val="single" w:sz="4" w:space="0" w:color="auto"/>
              <w:left w:val="nil"/>
              <w:bottom w:val="single" w:sz="4" w:space="0" w:color="auto"/>
              <w:right w:val="single" w:sz="4" w:space="0" w:color="auto"/>
            </w:tcBorders>
            <w:vAlign w:val="center"/>
            <w:hideMark/>
          </w:tcPr>
          <w:p w14:paraId="599FF1BD" w14:textId="77777777" w:rsidR="00746AD8" w:rsidRPr="00746AD8" w:rsidRDefault="00746AD8" w:rsidP="00746AD8">
            <w:pPr>
              <w:jc w:val="center"/>
              <w:rPr>
                <w:sz w:val="20"/>
              </w:rPr>
            </w:pPr>
            <w:r w:rsidRPr="00746AD8">
              <w:rPr>
                <w:sz w:val="20"/>
              </w:rPr>
              <w:t>1</w:t>
            </w:r>
          </w:p>
        </w:tc>
        <w:tc>
          <w:tcPr>
            <w:tcW w:w="1417" w:type="dxa"/>
            <w:tcBorders>
              <w:top w:val="single" w:sz="4" w:space="0" w:color="auto"/>
              <w:left w:val="nil"/>
              <w:bottom w:val="single" w:sz="4" w:space="0" w:color="auto"/>
              <w:right w:val="single" w:sz="4" w:space="0" w:color="auto"/>
            </w:tcBorders>
            <w:noWrap/>
            <w:vAlign w:val="center"/>
          </w:tcPr>
          <w:p w14:paraId="6809D106" w14:textId="77777777" w:rsidR="00746AD8" w:rsidRPr="00746AD8" w:rsidRDefault="00096372" w:rsidP="00746AD8">
            <w:pPr>
              <w:jc w:val="center"/>
              <w:rPr>
                <w:sz w:val="20"/>
              </w:rPr>
            </w:pPr>
            <w:r>
              <w:rPr>
                <w:sz w:val="20"/>
              </w:rPr>
              <w:t>X</w:t>
            </w:r>
          </w:p>
        </w:tc>
        <w:tc>
          <w:tcPr>
            <w:tcW w:w="1276" w:type="dxa"/>
            <w:tcBorders>
              <w:top w:val="single" w:sz="4" w:space="0" w:color="auto"/>
              <w:left w:val="nil"/>
              <w:bottom w:val="single" w:sz="4" w:space="0" w:color="auto"/>
              <w:right w:val="single" w:sz="4" w:space="0" w:color="auto"/>
            </w:tcBorders>
            <w:vAlign w:val="center"/>
            <w:hideMark/>
          </w:tcPr>
          <w:p w14:paraId="5BA4CC90" w14:textId="77777777" w:rsidR="00746AD8" w:rsidRPr="00746AD8" w:rsidRDefault="00746AD8" w:rsidP="00746AD8">
            <w:pPr>
              <w:jc w:val="center"/>
              <w:rPr>
                <w:sz w:val="20"/>
              </w:rPr>
            </w:pPr>
            <w:r w:rsidRPr="00746AD8">
              <w:rPr>
                <w:sz w:val="20"/>
              </w:rPr>
              <w:t>1</w:t>
            </w:r>
          </w:p>
        </w:tc>
        <w:tc>
          <w:tcPr>
            <w:tcW w:w="1276" w:type="dxa"/>
            <w:gridSpan w:val="2"/>
            <w:tcBorders>
              <w:top w:val="single" w:sz="4" w:space="0" w:color="auto"/>
              <w:left w:val="nil"/>
              <w:bottom w:val="single" w:sz="4" w:space="0" w:color="auto"/>
              <w:right w:val="single" w:sz="4" w:space="0" w:color="auto"/>
            </w:tcBorders>
            <w:noWrap/>
            <w:vAlign w:val="center"/>
          </w:tcPr>
          <w:p w14:paraId="5C48940A" w14:textId="77777777" w:rsidR="00746AD8" w:rsidRPr="00746AD8" w:rsidRDefault="00096372" w:rsidP="00746AD8">
            <w:pPr>
              <w:jc w:val="center"/>
              <w:rPr>
                <w:sz w:val="20"/>
              </w:rPr>
            </w:pPr>
            <w:r>
              <w:rPr>
                <w:sz w:val="20"/>
              </w:rPr>
              <w:t>X</w:t>
            </w:r>
          </w:p>
        </w:tc>
        <w:tc>
          <w:tcPr>
            <w:tcW w:w="1134" w:type="dxa"/>
            <w:tcBorders>
              <w:top w:val="single" w:sz="4" w:space="0" w:color="auto"/>
              <w:left w:val="nil"/>
              <w:bottom w:val="single" w:sz="4" w:space="0" w:color="auto"/>
              <w:right w:val="single" w:sz="4" w:space="0" w:color="auto"/>
            </w:tcBorders>
            <w:vAlign w:val="center"/>
            <w:hideMark/>
          </w:tcPr>
          <w:p w14:paraId="67643AC4" w14:textId="77777777" w:rsidR="00746AD8" w:rsidRPr="00746AD8" w:rsidRDefault="0019790E" w:rsidP="00746AD8">
            <w:pPr>
              <w:jc w:val="center"/>
              <w:rPr>
                <w:sz w:val="20"/>
              </w:rPr>
            </w:pPr>
            <w:r>
              <w:rPr>
                <w:sz w:val="20"/>
              </w:rPr>
              <w:t>1</w:t>
            </w:r>
          </w:p>
        </w:tc>
        <w:tc>
          <w:tcPr>
            <w:tcW w:w="1276" w:type="dxa"/>
            <w:tcBorders>
              <w:top w:val="single" w:sz="4" w:space="0" w:color="auto"/>
              <w:left w:val="nil"/>
              <w:bottom w:val="single" w:sz="4" w:space="0" w:color="auto"/>
              <w:right w:val="single" w:sz="4" w:space="0" w:color="auto"/>
            </w:tcBorders>
            <w:noWrap/>
            <w:vAlign w:val="center"/>
          </w:tcPr>
          <w:p w14:paraId="0B2F6A11" w14:textId="77777777" w:rsidR="00746AD8" w:rsidRPr="00746AD8" w:rsidRDefault="00096372" w:rsidP="00746AD8">
            <w:pPr>
              <w:jc w:val="center"/>
              <w:rPr>
                <w:sz w:val="20"/>
              </w:rPr>
            </w:pPr>
            <w:r>
              <w:rPr>
                <w:sz w:val="20"/>
              </w:rPr>
              <w:t>X</w:t>
            </w:r>
          </w:p>
        </w:tc>
        <w:tc>
          <w:tcPr>
            <w:tcW w:w="992" w:type="dxa"/>
            <w:tcBorders>
              <w:top w:val="single" w:sz="4" w:space="0" w:color="auto"/>
              <w:left w:val="nil"/>
              <w:bottom w:val="single" w:sz="4" w:space="0" w:color="auto"/>
              <w:right w:val="single" w:sz="4" w:space="0" w:color="auto"/>
            </w:tcBorders>
            <w:vAlign w:val="center"/>
            <w:hideMark/>
          </w:tcPr>
          <w:p w14:paraId="3504C121" w14:textId="77777777" w:rsidR="00746AD8" w:rsidRPr="00746AD8" w:rsidRDefault="0019790E" w:rsidP="00746AD8">
            <w:pPr>
              <w:jc w:val="center"/>
              <w:rPr>
                <w:sz w:val="20"/>
              </w:rPr>
            </w:pPr>
            <w:r>
              <w:rPr>
                <w:sz w:val="20"/>
              </w:rPr>
              <w:t>2</w:t>
            </w:r>
          </w:p>
        </w:tc>
        <w:tc>
          <w:tcPr>
            <w:tcW w:w="2291" w:type="dxa"/>
            <w:tcBorders>
              <w:top w:val="single" w:sz="4" w:space="0" w:color="auto"/>
              <w:left w:val="nil"/>
              <w:bottom w:val="single" w:sz="4" w:space="0" w:color="auto"/>
              <w:right w:val="single" w:sz="4" w:space="0" w:color="auto"/>
            </w:tcBorders>
            <w:noWrap/>
            <w:vAlign w:val="center"/>
          </w:tcPr>
          <w:p w14:paraId="1271D640" w14:textId="77777777" w:rsidR="00746AD8" w:rsidRPr="00746AD8" w:rsidRDefault="00096372" w:rsidP="00746AD8">
            <w:pPr>
              <w:jc w:val="center"/>
              <w:rPr>
                <w:b/>
                <w:bCs/>
                <w:sz w:val="20"/>
              </w:rPr>
            </w:pPr>
            <w:r>
              <w:rPr>
                <w:b/>
                <w:bCs/>
                <w:sz w:val="20"/>
              </w:rPr>
              <w:t>X</w:t>
            </w:r>
          </w:p>
        </w:tc>
      </w:tr>
      <w:tr w:rsidR="000E7B43" w:rsidRPr="00746AD8" w14:paraId="23D7981B" w14:textId="77777777" w:rsidTr="00DB7F4D">
        <w:trPr>
          <w:trHeight w:val="860"/>
        </w:trPr>
        <w:tc>
          <w:tcPr>
            <w:tcW w:w="562" w:type="dxa"/>
            <w:tcBorders>
              <w:top w:val="single" w:sz="4" w:space="0" w:color="auto"/>
              <w:left w:val="single" w:sz="4" w:space="0" w:color="auto"/>
              <w:bottom w:val="single" w:sz="4" w:space="0" w:color="auto"/>
              <w:right w:val="single" w:sz="4" w:space="0" w:color="auto"/>
            </w:tcBorders>
            <w:vAlign w:val="center"/>
            <w:hideMark/>
          </w:tcPr>
          <w:p w14:paraId="701E4A71" w14:textId="77777777" w:rsidR="00746AD8" w:rsidRPr="00746AD8" w:rsidRDefault="00470E8B" w:rsidP="00746AD8">
            <w:pPr>
              <w:jc w:val="center"/>
              <w:rPr>
                <w:sz w:val="20"/>
              </w:rPr>
            </w:pPr>
            <w:r>
              <w:rPr>
                <w:sz w:val="20"/>
              </w:rPr>
              <w:t>2</w:t>
            </w:r>
            <w:r w:rsidR="00746AD8" w:rsidRPr="00746AD8">
              <w:rPr>
                <w:sz w:val="20"/>
              </w:rPr>
              <w:t> </w:t>
            </w:r>
          </w:p>
        </w:tc>
        <w:tc>
          <w:tcPr>
            <w:tcW w:w="2694" w:type="dxa"/>
            <w:tcBorders>
              <w:top w:val="single" w:sz="4" w:space="0" w:color="auto"/>
              <w:left w:val="nil"/>
              <w:bottom w:val="single" w:sz="4" w:space="0" w:color="auto"/>
              <w:right w:val="single" w:sz="4" w:space="0" w:color="auto"/>
            </w:tcBorders>
            <w:vAlign w:val="center"/>
            <w:hideMark/>
          </w:tcPr>
          <w:p w14:paraId="551AB574" w14:textId="77777777" w:rsidR="00746AD8" w:rsidRPr="00746AD8" w:rsidRDefault="00746AD8" w:rsidP="00746AD8">
            <w:pPr>
              <w:jc w:val="center"/>
              <w:rPr>
                <w:sz w:val="20"/>
              </w:rPr>
            </w:pPr>
            <w:r w:rsidRPr="00746AD8">
              <w:rPr>
                <w:sz w:val="20"/>
              </w:rPr>
              <w:t>Đơn Giá xe 7 chỗ ( Toyota Innova, Fortuner, Mishubishi...)</w:t>
            </w:r>
          </w:p>
        </w:tc>
        <w:tc>
          <w:tcPr>
            <w:tcW w:w="1417" w:type="dxa"/>
            <w:tcBorders>
              <w:top w:val="single" w:sz="4" w:space="0" w:color="auto"/>
              <w:left w:val="nil"/>
              <w:bottom w:val="single" w:sz="4" w:space="0" w:color="auto"/>
              <w:right w:val="single" w:sz="4" w:space="0" w:color="auto"/>
            </w:tcBorders>
            <w:noWrap/>
            <w:vAlign w:val="center"/>
          </w:tcPr>
          <w:p w14:paraId="7CB00C43" w14:textId="77777777" w:rsidR="00746AD8" w:rsidRPr="00746AD8" w:rsidRDefault="00096372" w:rsidP="00746AD8">
            <w:pPr>
              <w:jc w:val="center"/>
              <w:rPr>
                <w:sz w:val="20"/>
              </w:rPr>
            </w:pPr>
            <w:r>
              <w:rPr>
                <w:sz w:val="20"/>
              </w:rPr>
              <w:t>X</w:t>
            </w:r>
          </w:p>
        </w:tc>
        <w:tc>
          <w:tcPr>
            <w:tcW w:w="1276" w:type="dxa"/>
            <w:tcBorders>
              <w:top w:val="single" w:sz="4" w:space="0" w:color="auto"/>
              <w:left w:val="nil"/>
              <w:bottom w:val="single" w:sz="4" w:space="0" w:color="auto"/>
              <w:right w:val="single" w:sz="4" w:space="0" w:color="auto"/>
            </w:tcBorders>
            <w:vAlign w:val="center"/>
            <w:hideMark/>
          </w:tcPr>
          <w:p w14:paraId="08D3607A" w14:textId="77777777" w:rsidR="00746AD8" w:rsidRPr="00746AD8" w:rsidRDefault="00746AD8" w:rsidP="00746AD8">
            <w:pPr>
              <w:jc w:val="center"/>
              <w:rPr>
                <w:sz w:val="20"/>
              </w:rPr>
            </w:pPr>
            <w:r w:rsidRPr="00746AD8">
              <w:rPr>
                <w:sz w:val="20"/>
              </w:rPr>
              <w:t>1</w:t>
            </w:r>
          </w:p>
        </w:tc>
        <w:tc>
          <w:tcPr>
            <w:tcW w:w="1417" w:type="dxa"/>
            <w:tcBorders>
              <w:top w:val="single" w:sz="4" w:space="0" w:color="auto"/>
              <w:left w:val="nil"/>
              <w:bottom w:val="single" w:sz="4" w:space="0" w:color="auto"/>
              <w:right w:val="single" w:sz="4" w:space="0" w:color="auto"/>
            </w:tcBorders>
            <w:noWrap/>
            <w:vAlign w:val="center"/>
          </w:tcPr>
          <w:p w14:paraId="3028DECB" w14:textId="77777777" w:rsidR="00746AD8" w:rsidRPr="00746AD8" w:rsidRDefault="00096372" w:rsidP="00746AD8">
            <w:pPr>
              <w:jc w:val="center"/>
              <w:rPr>
                <w:sz w:val="20"/>
              </w:rPr>
            </w:pPr>
            <w:r>
              <w:rPr>
                <w:sz w:val="20"/>
              </w:rPr>
              <w:t>X</w:t>
            </w:r>
          </w:p>
        </w:tc>
        <w:tc>
          <w:tcPr>
            <w:tcW w:w="1276" w:type="dxa"/>
            <w:tcBorders>
              <w:top w:val="single" w:sz="4" w:space="0" w:color="auto"/>
              <w:left w:val="nil"/>
              <w:bottom w:val="single" w:sz="4" w:space="0" w:color="auto"/>
              <w:right w:val="single" w:sz="4" w:space="0" w:color="auto"/>
            </w:tcBorders>
            <w:vAlign w:val="center"/>
            <w:hideMark/>
          </w:tcPr>
          <w:p w14:paraId="2AF7ED9C" w14:textId="77777777" w:rsidR="00746AD8" w:rsidRPr="00746AD8" w:rsidRDefault="00746AD8" w:rsidP="00746AD8">
            <w:pPr>
              <w:jc w:val="center"/>
              <w:rPr>
                <w:sz w:val="20"/>
              </w:rPr>
            </w:pPr>
            <w:r w:rsidRPr="00746AD8">
              <w:rPr>
                <w:sz w:val="20"/>
              </w:rPr>
              <w:t>1</w:t>
            </w:r>
          </w:p>
        </w:tc>
        <w:tc>
          <w:tcPr>
            <w:tcW w:w="1276" w:type="dxa"/>
            <w:gridSpan w:val="2"/>
            <w:tcBorders>
              <w:top w:val="single" w:sz="4" w:space="0" w:color="auto"/>
              <w:left w:val="nil"/>
              <w:bottom w:val="single" w:sz="4" w:space="0" w:color="auto"/>
              <w:right w:val="single" w:sz="4" w:space="0" w:color="auto"/>
            </w:tcBorders>
            <w:noWrap/>
            <w:vAlign w:val="center"/>
          </w:tcPr>
          <w:p w14:paraId="046347AD" w14:textId="77777777" w:rsidR="00746AD8" w:rsidRPr="00746AD8" w:rsidRDefault="00096372" w:rsidP="00746AD8">
            <w:pPr>
              <w:jc w:val="center"/>
              <w:rPr>
                <w:sz w:val="20"/>
              </w:rPr>
            </w:pPr>
            <w:r>
              <w:rPr>
                <w:sz w:val="20"/>
              </w:rPr>
              <w:t>X</w:t>
            </w:r>
          </w:p>
        </w:tc>
        <w:tc>
          <w:tcPr>
            <w:tcW w:w="1134" w:type="dxa"/>
            <w:tcBorders>
              <w:top w:val="single" w:sz="4" w:space="0" w:color="auto"/>
              <w:left w:val="nil"/>
              <w:bottom w:val="single" w:sz="4" w:space="0" w:color="auto"/>
              <w:right w:val="single" w:sz="4" w:space="0" w:color="auto"/>
            </w:tcBorders>
            <w:vAlign w:val="center"/>
            <w:hideMark/>
          </w:tcPr>
          <w:p w14:paraId="6FC16EB1" w14:textId="77777777" w:rsidR="00746AD8" w:rsidRPr="00746AD8" w:rsidRDefault="0019790E" w:rsidP="00746AD8">
            <w:pPr>
              <w:jc w:val="center"/>
              <w:rPr>
                <w:sz w:val="20"/>
              </w:rPr>
            </w:pPr>
            <w:r>
              <w:rPr>
                <w:sz w:val="20"/>
              </w:rPr>
              <w:t>1</w:t>
            </w:r>
          </w:p>
        </w:tc>
        <w:tc>
          <w:tcPr>
            <w:tcW w:w="1276" w:type="dxa"/>
            <w:tcBorders>
              <w:top w:val="single" w:sz="4" w:space="0" w:color="auto"/>
              <w:left w:val="nil"/>
              <w:bottom w:val="single" w:sz="4" w:space="0" w:color="auto"/>
              <w:right w:val="single" w:sz="4" w:space="0" w:color="auto"/>
            </w:tcBorders>
            <w:noWrap/>
            <w:vAlign w:val="center"/>
          </w:tcPr>
          <w:p w14:paraId="6AC07B01" w14:textId="77777777" w:rsidR="00746AD8" w:rsidRPr="00746AD8" w:rsidRDefault="00096372" w:rsidP="00746AD8">
            <w:pPr>
              <w:jc w:val="center"/>
              <w:rPr>
                <w:sz w:val="20"/>
              </w:rPr>
            </w:pPr>
            <w:r>
              <w:rPr>
                <w:sz w:val="20"/>
              </w:rPr>
              <w:t>X</w:t>
            </w:r>
          </w:p>
        </w:tc>
        <w:tc>
          <w:tcPr>
            <w:tcW w:w="992" w:type="dxa"/>
            <w:tcBorders>
              <w:top w:val="single" w:sz="4" w:space="0" w:color="auto"/>
              <w:left w:val="nil"/>
              <w:bottom w:val="single" w:sz="4" w:space="0" w:color="auto"/>
              <w:right w:val="single" w:sz="4" w:space="0" w:color="auto"/>
            </w:tcBorders>
            <w:vAlign w:val="center"/>
            <w:hideMark/>
          </w:tcPr>
          <w:p w14:paraId="753BB532" w14:textId="77777777" w:rsidR="00746AD8" w:rsidRPr="00746AD8" w:rsidRDefault="0019790E" w:rsidP="00746AD8">
            <w:pPr>
              <w:jc w:val="center"/>
              <w:rPr>
                <w:sz w:val="20"/>
              </w:rPr>
            </w:pPr>
            <w:r>
              <w:rPr>
                <w:sz w:val="20"/>
              </w:rPr>
              <w:t>2</w:t>
            </w:r>
          </w:p>
        </w:tc>
        <w:tc>
          <w:tcPr>
            <w:tcW w:w="2291" w:type="dxa"/>
            <w:tcBorders>
              <w:top w:val="single" w:sz="4" w:space="0" w:color="auto"/>
              <w:left w:val="nil"/>
              <w:bottom w:val="single" w:sz="4" w:space="0" w:color="auto"/>
              <w:right w:val="single" w:sz="4" w:space="0" w:color="auto"/>
            </w:tcBorders>
            <w:noWrap/>
            <w:vAlign w:val="center"/>
          </w:tcPr>
          <w:p w14:paraId="0EA32538" w14:textId="77777777" w:rsidR="00746AD8" w:rsidRPr="00746AD8" w:rsidRDefault="00096372" w:rsidP="00746AD8">
            <w:pPr>
              <w:jc w:val="center"/>
              <w:rPr>
                <w:b/>
                <w:bCs/>
                <w:sz w:val="20"/>
              </w:rPr>
            </w:pPr>
            <w:r>
              <w:rPr>
                <w:b/>
                <w:bCs/>
                <w:sz w:val="20"/>
              </w:rPr>
              <w:t>X</w:t>
            </w:r>
          </w:p>
        </w:tc>
      </w:tr>
      <w:tr w:rsidR="000E7B43" w:rsidRPr="00746AD8" w14:paraId="7B4AF383" w14:textId="77777777" w:rsidTr="00DB7F4D">
        <w:trPr>
          <w:trHeight w:val="702"/>
        </w:trPr>
        <w:tc>
          <w:tcPr>
            <w:tcW w:w="562" w:type="dxa"/>
            <w:tcBorders>
              <w:top w:val="nil"/>
              <w:left w:val="single" w:sz="4" w:space="0" w:color="auto"/>
              <w:bottom w:val="single" w:sz="4" w:space="0" w:color="auto"/>
              <w:right w:val="single" w:sz="4" w:space="0" w:color="auto"/>
            </w:tcBorders>
            <w:vAlign w:val="center"/>
            <w:hideMark/>
          </w:tcPr>
          <w:p w14:paraId="20F31795" w14:textId="77777777" w:rsidR="00746AD8" w:rsidRPr="00746AD8" w:rsidRDefault="00470E8B" w:rsidP="00746AD8">
            <w:pPr>
              <w:jc w:val="center"/>
              <w:rPr>
                <w:sz w:val="20"/>
              </w:rPr>
            </w:pPr>
            <w:r>
              <w:rPr>
                <w:sz w:val="20"/>
              </w:rPr>
              <w:t>3</w:t>
            </w:r>
          </w:p>
        </w:tc>
        <w:tc>
          <w:tcPr>
            <w:tcW w:w="2694" w:type="dxa"/>
            <w:tcBorders>
              <w:top w:val="nil"/>
              <w:left w:val="nil"/>
              <w:bottom w:val="single" w:sz="4" w:space="0" w:color="auto"/>
              <w:right w:val="single" w:sz="4" w:space="0" w:color="auto"/>
            </w:tcBorders>
            <w:vAlign w:val="center"/>
            <w:hideMark/>
          </w:tcPr>
          <w:p w14:paraId="28DC6574" w14:textId="77777777" w:rsidR="00746AD8" w:rsidRPr="00746AD8" w:rsidRDefault="00746AD8" w:rsidP="00746AD8">
            <w:pPr>
              <w:jc w:val="center"/>
              <w:rPr>
                <w:sz w:val="20"/>
              </w:rPr>
            </w:pPr>
            <w:r w:rsidRPr="00746AD8">
              <w:rPr>
                <w:sz w:val="20"/>
              </w:rPr>
              <w:t>Đơn Giá xe 7 chỗ (Kia Sorento, Kia Carnival)</w:t>
            </w:r>
          </w:p>
        </w:tc>
        <w:tc>
          <w:tcPr>
            <w:tcW w:w="1417" w:type="dxa"/>
            <w:tcBorders>
              <w:top w:val="nil"/>
              <w:left w:val="nil"/>
              <w:bottom w:val="single" w:sz="4" w:space="0" w:color="auto"/>
              <w:right w:val="single" w:sz="4" w:space="0" w:color="auto"/>
            </w:tcBorders>
            <w:noWrap/>
            <w:vAlign w:val="center"/>
          </w:tcPr>
          <w:p w14:paraId="2A2CE111" w14:textId="77777777" w:rsidR="00746AD8" w:rsidRPr="00746AD8" w:rsidRDefault="00096372" w:rsidP="00746AD8">
            <w:pPr>
              <w:jc w:val="center"/>
              <w:rPr>
                <w:sz w:val="20"/>
              </w:rPr>
            </w:pPr>
            <w:r>
              <w:rPr>
                <w:sz w:val="20"/>
              </w:rPr>
              <w:t>X</w:t>
            </w:r>
          </w:p>
        </w:tc>
        <w:tc>
          <w:tcPr>
            <w:tcW w:w="1276" w:type="dxa"/>
            <w:tcBorders>
              <w:top w:val="nil"/>
              <w:left w:val="nil"/>
              <w:bottom w:val="single" w:sz="4" w:space="0" w:color="auto"/>
              <w:right w:val="single" w:sz="4" w:space="0" w:color="auto"/>
            </w:tcBorders>
            <w:vAlign w:val="center"/>
            <w:hideMark/>
          </w:tcPr>
          <w:p w14:paraId="16C31F6C" w14:textId="77777777" w:rsidR="00746AD8" w:rsidRPr="00746AD8" w:rsidRDefault="00096372" w:rsidP="00746AD8">
            <w:pPr>
              <w:jc w:val="center"/>
              <w:rPr>
                <w:sz w:val="20"/>
              </w:rPr>
            </w:pPr>
            <w:r>
              <w:rPr>
                <w:sz w:val="20"/>
              </w:rPr>
              <w:t>0,</w:t>
            </w:r>
            <w:r w:rsidR="00746AD8" w:rsidRPr="00746AD8">
              <w:rPr>
                <w:sz w:val="20"/>
              </w:rPr>
              <w:t>5</w:t>
            </w:r>
          </w:p>
        </w:tc>
        <w:tc>
          <w:tcPr>
            <w:tcW w:w="1417" w:type="dxa"/>
            <w:tcBorders>
              <w:top w:val="nil"/>
              <w:left w:val="nil"/>
              <w:bottom w:val="single" w:sz="4" w:space="0" w:color="auto"/>
              <w:right w:val="single" w:sz="4" w:space="0" w:color="auto"/>
            </w:tcBorders>
            <w:noWrap/>
            <w:vAlign w:val="center"/>
          </w:tcPr>
          <w:p w14:paraId="56992855" w14:textId="77777777" w:rsidR="00746AD8" w:rsidRPr="00746AD8" w:rsidRDefault="00096372" w:rsidP="00746AD8">
            <w:pPr>
              <w:jc w:val="center"/>
              <w:rPr>
                <w:sz w:val="20"/>
              </w:rPr>
            </w:pPr>
            <w:r>
              <w:rPr>
                <w:sz w:val="20"/>
              </w:rPr>
              <w:t>X</w:t>
            </w:r>
          </w:p>
        </w:tc>
        <w:tc>
          <w:tcPr>
            <w:tcW w:w="1276" w:type="dxa"/>
            <w:tcBorders>
              <w:top w:val="nil"/>
              <w:left w:val="nil"/>
              <w:bottom w:val="single" w:sz="4" w:space="0" w:color="auto"/>
              <w:right w:val="single" w:sz="4" w:space="0" w:color="auto"/>
            </w:tcBorders>
            <w:vAlign w:val="center"/>
            <w:hideMark/>
          </w:tcPr>
          <w:p w14:paraId="4CAD2443" w14:textId="77777777" w:rsidR="00746AD8" w:rsidRPr="00746AD8" w:rsidRDefault="00096372" w:rsidP="00746AD8">
            <w:pPr>
              <w:jc w:val="center"/>
              <w:rPr>
                <w:sz w:val="20"/>
              </w:rPr>
            </w:pPr>
            <w:r>
              <w:rPr>
                <w:sz w:val="20"/>
              </w:rPr>
              <w:t>0,</w:t>
            </w:r>
            <w:r w:rsidR="00746AD8" w:rsidRPr="00746AD8">
              <w:rPr>
                <w:sz w:val="20"/>
              </w:rPr>
              <w:t>5</w:t>
            </w:r>
          </w:p>
        </w:tc>
        <w:tc>
          <w:tcPr>
            <w:tcW w:w="1276" w:type="dxa"/>
            <w:gridSpan w:val="2"/>
            <w:tcBorders>
              <w:top w:val="nil"/>
              <w:left w:val="nil"/>
              <w:bottom w:val="single" w:sz="4" w:space="0" w:color="auto"/>
              <w:right w:val="single" w:sz="4" w:space="0" w:color="auto"/>
            </w:tcBorders>
            <w:noWrap/>
            <w:vAlign w:val="center"/>
          </w:tcPr>
          <w:p w14:paraId="295500F2" w14:textId="77777777" w:rsidR="00746AD8" w:rsidRPr="00746AD8" w:rsidRDefault="00096372" w:rsidP="00746AD8">
            <w:pPr>
              <w:jc w:val="center"/>
              <w:rPr>
                <w:sz w:val="20"/>
              </w:rPr>
            </w:pPr>
            <w:r>
              <w:rPr>
                <w:sz w:val="20"/>
              </w:rPr>
              <w:t>X</w:t>
            </w:r>
          </w:p>
        </w:tc>
        <w:tc>
          <w:tcPr>
            <w:tcW w:w="1134" w:type="dxa"/>
            <w:tcBorders>
              <w:top w:val="nil"/>
              <w:left w:val="nil"/>
              <w:bottom w:val="single" w:sz="4" w:space="0" w:color="auto"/>
              <w:right w:val="single" w:sz="4" w:space="0" w:color="auto"/>
            </w:tcBorders>
            <w:vAlign w:val="center"/>
            <w:hideMark/>
          </w:tcPr>
          <w:p w14:paraId="3D121F41" w14:textId="77777777" w:rsidR="00746AD8" w:rsidRPr="00746AD8" w:rsidRDefault="0019790E" w:rsidP="00746AD8">
            <w:pPr>
              <w:jc w:val="center"/>
              <w:rPr>
                <w:sz w:val="20"/>
              </w:rPr>
            </w:pPr>
            <w:r>
              <w:rPr>
                <w:sz w:val="20"/>
              </w:rPr>
              <w:t>1</w:t>
            </w:r>
          </w:p>
        </w:tc>
        <w:tc>
          <w:tcPr>
            <w:tcW w:w="1276" w:type="dxa"/>
            <w:tcBorders>
              <w:top w:val="nil"/>
              <w:left w:val="nil"/>
              <w:bottom w:val="single" w:sz="4" w:space="0" w:color="auto"/>
              <w:right w:val="single" w:sz="4" w:space="0" w:color="auto"/>
            </w:tcBorders>
            <w:noWrap/>
            <w:vAlign w:val="center"/>
          </w:tcPr>
          <w:p w14:paraId="7B45C432" w14:textId="77777777" w:rsidR="00746AD8" w:rsidRPr="00746AD8" w:rsidRDefault="00096372" w:rsidP="00746AD8">
            <w:pPr>
              <w:jc w:val="center"/>
              <w:rPr>
                <w:sz w:val="20"/>
              </w:rPr>
            </w:pPr>
            <w:r>
              <w:rPr>
                <w:sz w:val="20"/>
              </w:rPr>
              <w:t>X</w:t>
            </w:r>
          </w:p>
        </w:tc>
        <w:tc>
          <w:tcPr>
            <w:tcW w:w="992" w:type="dxa"/>
            <w:tcBorders>
              <w:top w:val="nil"/>
              <w:left w:val="nil"/>
              <w:bottom w:val="single" w:sz="4" w:space="0" w:color="auto"/>
              <w:right w:val="single" w:sz="4" w:space="0" w:color="auto"/>
            </w:tcBorders>
            <w:vAlign w:val="center"/>
            <w:hideMark/>
          </w:tcPr>
          <w:p w14:paraId="3E84AC39" w14:textId="77777777" w:rsidR="00746AD8" w:rsidRPr="00746AD8" w:rsidRDefault="0019790E" w:rsidP="00746AD8">
            <w:pPr>
              <w:jc w:val="center"/>
              <w:rPr>
                <w:sz w:val="20"/>
              </w:rPr>
            </w:pPr>
            <w:r>
              <w:rPr>
                <w:sz w:val="20"/>
              </w:rPr>
              <w:t>2</w:t>
            </w:r>
          </w:p>
        </w:tc>
        <w:tc>
          <w:tcPr>
            <w:tcW w:w="2291" w:type="dxa"/>
            <w:tcBorders>
              <w:top w:val="nil"/>
              <w:left w:val="nil"/>
              <w:bottom w:val="single" w:sz="4" w:space="0" w:color="auto"/>
              <w:right w:val="single" w:sz="4" w:space="0" w:color="auto"/>
            </w:tcBorders>
            <w:noWrap/>
            <w:vAlign w:val="center"/>
          </w:tcPr>
          <w:p w14:paraId="02CFDC81" w14:textId="77777777" w:rsidR="00746AD8" w:rsidRPr="00746AD8" w:rsidRDefault="00096372" w:rsidP="00746AD8">
            <w:pPr>
              <w:jc w:val="center"/>
              <w:rPr>
                <w:b/>
                <w:bCs/>
                <w:sz w:val="20"/>
              </w:rPr>
            </w:pPr>
            <w:r>
              <w:rPr>
                <w:b/>
                <w:bCs/>
                <w:sz w:val="20"/>
              </w:rPr>
              <w:t>X</w:t>
            </w:r>
          </w:p>
        </w:tc>
      </w:tr>
      <w:tr w:rsidR="009B4034" w:rsidRPr="00746AD8" w14:paraId="2467FF5E" w14:textId="77777777" w:rsidTr="00DB7F4D">
        <w:trPr>
          <w:trHeight w:val="375"/>
        </w:trPr>
        <w:tc>
          <w:tcPr>
            <w:tcW w:w="13320" w:type="dxa"/>
            <w:gridSpan w:val="11"/>
            <w:tcBorders>
              <w:top w:val="single" w:sz="4" w:space="0" w:color="auto"/>
              <w:left w:val="single" w:sz="4" w:space="0" w:color="auto"/>
              <w:bottom w:val="single" w:sz="4" w:space="0" w:color="auto"/>
              <w:right w:val="single" w:sz="4" w:space="0" w:color="auto"/>
            </w:tcBorders>
            <w:vAlign w:val="center"/>
            <w:hideMark/>
          </w:tcPr>
          <w:p w14:paraId="056CE0B5" w14:textId="77777777" w:rsidR="00746AD8" w:rsidRPr="00746AD8" w:rsidRDefault="00746AD8" w:rsidP="00746AD8">
            <w:pPr>
              <w:jc w:val="left"/>
              <w:rPr>
                <w:b/>
                <w:bCs/>
                <w:sz w:val="20"/>
              </w:rPr>
            </w:pPr>
            <w:r w:rsidRPr="00746AD8">
              <w:rPr>
                <w:b/>
                <w:bCs/>
                <w:sz w:val="20"/>
              </w:rPr>
              <w:t>Tổng cộng (II)</w:t>
            </w:r>
          </w:p>
        </w:tc>
        <w:tc>
          <w:tcPr>
            <w:tcW w:w="2291" w:type="dxa"/>
            <w:tcBorders>
              <w:top w:val="nil"/>
              <w:left w:val="nil"/>
              <w:bottom w:val="single" w:sz="4" w:space="0" w:color="auto"/>
              <w:right w:val="single" w:sz="4" w:space="0" w:color="auto"/>
            </w:tcBorders>
            <w:noWrap/>
            <w:vAlign w:val="center"/>
          </w:tcPr>
          <w:p w14:paraId="3CF52A63" w14:textId="77777777" w:rsidR="00746AD8" w:rsidRPr="00746AD8" w:rsidRDefault="00096372" w:rsidP="00746AD8">
            <w:pPr>
              <w:jc w:val="center"/>
              <w:rPr>
                <w:b/>
                <w:bCs/>
                <w:sz w:val="20"/>
              </w:rPr>
            </w:pPr>
            <w:r>
              <w:rPr>
                <w:b/>
                <w:bCs/>
                <w:sz w:val="20"/>
              </w:rPr>
              <w:t>X</w:t>
            </w:r>
          </w:p>
        </w:tc>
      </w:tr>
      <w:tr w:rsidR="00746AD8" w:rsidRPr="00746AD8" w14:paraId="0F715BD4" w14:textId="77777777" w:rsidTr="005A0A46">
        <w:trPr>
          <w:trHeight w:val="547"/>
        </w:trPr>
        <w:tc>
          <w:tcPr>
            <w:tcW w:w="15611" w:type="dxa"/>
            <w:gridSpan w:val="12"/>
            <w:tcBorders>
              <w:top w:val="single" w:sz="4" w:space="0" w:color="auto"/>
              <w:left w:val="single" w:sz="4" w:space="0" w:color="auto"/>
              <w:bottom w:val="single" w:sz="4" w:space="0" w:color="auto"/>
              <w:right w:val="single" w:sz="4" w:space="0" w:color="000000"/>
            </w:tcBorders>
            <w:shd w:val="clear" w:color="000000" w:fill="C6E0B4"/>
            <w:noWrap/>
            <w:vAlign w:val="center"/>
            <w:hideMark/>
          </w:tcPr>
          <w:p w14:paraId="44BC861A" w14:textId="41B0D131" w:rsidR="00746AD8" w:rsidRPr="00746AD8" w:rsidRDefault="00746AD8" w:rsidP="00746AD8">
            <w:pPr>
              <w:jc w:val="left"/>
              <w:rPr>
                <w:b/>
                <w:bCs/>
                <w:sz w:val="20"/>
              </w:rPr>
            </w:pPr>
            <w:r w:rsidRPr="00746AD8">
              <w:rPr>
                <w:b/>
                <w:bCs/>
                <w:sz w:val="20"/>
              </w:rPr>
              <w:t>I</w:t>
            </w:r>
            <w:r w:rsidR="00B16E90">
              <w:rPr>
                <w:b/>
                <w:bCs/>
                <w:sz w:val="20"/>
              </w:rPr>
              <w:t>II</w:t>
            </w:r>
            <w:r w:rsidRPr="00746AD8">
              <w:rPr>
                <w:b/>
                <w:bCs/>
                <w:sz w:val="20"/>
              </w:rPr>
              <w:t>.  LƯU ĐÊM NGOẠI TỈNH (Đơn giá cố định</w:t>
            </w:r>
            <w:r w:rsidR="00B22036">
              <w:rPr>
                <w:b/>
                <w:bCs/>
                <w:sz w:val="20"/>
              </w:rPr>
              <w:t xml:space="preserve"> - </w:t>
            </w:r>
            <w:r w:rsidR="00B22036" w:rsidRPr="00B22036">
              <w:rPr>
                <w:b/>
                <w:bCs/>
                <w:sz w:val="20"/>
              </w:rPr>
              <w:t>phục vụ ngoại tỉnh với điểm xuất phát trong khoảng thời gian từ sau 24 giờ đến 06 giờ sáng ngày hôm sau</w:t>
            </w:r>
            <w:r w:rsidRPr="00746AD8">
              <w:rPr>
                <w:b/>
                <w:bCs/>
                <w:sz w:val="20"/>
              </w:rPr>
              <w:t>)</w:t>
            </w:r>
          </w:p>
        </w:tc>
      </w:tr>
      <w:tr w:rsidR="000E7B43" w:rsidRPr="00746AD8" w14:paraId="43BC2076" w14:textId="77777777" w:rsidTr="00DB7F4D">
        <w:trPr>
          <w:trHeight w:val="510"/>
        </w:trPr>
        <w:tc>
          <w:tcPr>
            <w:tcW w:w="562" w:type="dxa"/>
            <w:tcBorders>
              <w:top w:val="nil"/>
              <w:left w:val="single" w:sz="4" w:space="0" w:color="auto"/>
              <w:bottom w:val="nil"/>
              <w:right w:val="single" w:sz="4" w:space="0" w:color="auto"/>
            </w:tcBorders>
            <w:shd w:val="clear" w:color="000000" w:fill="FFFFFF"/>
            <w:vAlign w:val="center"/>
            <w:hideMark/>
          </w:tcPr>
          <w:p w14:paraId="0ADC9954" w14:textId="77777777" w:rsidR="00746AD8" w:rsidRPr="00746AD8" w:rsidRDefault="00746AD8" w:rsidP="00746AD8">
            <w:pPr>
              <w:jc w:val="center"/>
              <w:rPr>
                <w:b/>
                <w:bCs/>
                <w:sz w:val="20"/>
              </w:rPr>
            </w:pPr>
            <w:r w:rsidRPr="00746AD8">
              <w:rPr>
                <w:b/>
                <w:bCs/>
                <w:sz w:val="20"/>
              </w:rPr>
              <w:t>Stt</w:t>
            </w:r>
          </w:p>
        </w:tc>
        <w:tc>
          <w:tcPr>
            <w:tcW w:w="2694" w:type="dxa"/>
            <w:tcBorders>
              <w:top w:val="nil"/>
              <w:left w:val="nil"/>
              <w:bottom w:val="nil"/>
              <w:right w:val="single" w:sz="4" w:space="0" w:color="auto"/>
            </w:tcBorders>
            <w:shd w:val="clear" w:color="000000" w:fill="FFFFFF"/>
            <w:vAlign w:val="center"/>
            <w:hideMark/>
          </w:tcPr>
          <w:p w14:paraId="4BF2DFAA" w14:textId="77777777" w:rsidR="00746AD8" w:rsidRPr="00746AD8" w:rsidRDefault="00746AD8" w:rsidP="00746AD8">
            <w:pPr>
              <w:jc w:val="center"/>
              <w:rPr>
                <w:b/>
                <w:bCs/>
                <w:sz w:val="20"/>
              </w:rPr>
            </w:pPr>
            <w:r w:rsidRPr="00746AD8">
              <w:rPr>
                <w:b/>
                <w:bCs/>
                <w:sz w:val="20"/>
              </w:rPr>
              <w:t>Loại xe</w:t>
            </w:r>
          </w:p>
        </w:tc>
        <w:tc>
          <w:tcPr>
            <w:tcW w:w="5428" w:type="dxa"/>
            <w:gridSpan w:val="5"/>
            <w:tcBorders>
              <w:top w:val="single" w:sz="4" w:space="0" w:color="auto"/>
              <w:left w:val="nil"/>
              <w:bottom w:val="single" w:sz="4" w:space="0" w:color="auto"/>
              <w:right w:val="single" w:sz="4" w:space="0" w:color="000000"/>
            </w:tcBorders>
            <w:shd w:val="clear" w:color="000000" w:fill="FFFFFF"/>
            <w:vAlign w:val="center"/>
            <w:hideMark/>
          </w:tcPr>
          <w:p w14:paraId="3F7B66C8" w14:textId="77777777" w:rsidR="00746AD8" w:rsidRPr="00746AD8" w:rsidRDefault="00746AD8" w:rsidP="00746AD8">
            <w:pPr>
              <w:jc w:val="center"/>
              <w:rPr>
                <w:b/>
                <w:bCs/>
                <w:sz w:val="20"/>
              </w:rPr>
            </w:pPr>
            <w:r w:rsidRPr="00746AD8">
              <w:rPr>
                <w:b/>
                <w:bCs/>
                <w:sz w:val="20"/>
              </w:rPr>
              <w:t xml:space="preserve">Ước tính số lượng lưu đêm </w:t>
            </w:r>
            <w:r w:rsidRPr="00746AD8">
              <w:rPr>
                <w:b/>
                <w:bCs/>
                <w:sz w:val="20"/>
              </w:rPr>
              <w:br/>
              <w:t>ngoại tỉnh (đêm/tháng)</w:t>
            </w:r>
          </w:p>
        </w:tc>
        <w:tc>
          <w:tcPr>
            <w:tcW w:w="4636" w:type="dxa"/>
            <w:gridSpan w:val="4"/>
            <w:tcBorders>
              <w:top w:val="single" w:sz="4" w:space="0" w:color="auto"/>
              <w:left w:val="nil"/>
              <w:bottom w:val="single" w:sz="4" w:space="0" w:color="auto"/>
              <w:right w:val="single" w:sz="4" w:space="0" w:color="000000"/>
            </w:tcBorders>
            <w:shd w:val="clear" w:color="000000" w:fill="FFFFFF"/>
            <w:vAlign w:val="center"/>
            <w:hideMark/>
          </w:tcPr>
          <w:p w14:paraId="7C22E151" w14:textId="77777777" w:rsidR="00746AD8" w:rsidRPr="00746AD8" w:rsidRDefault="00746AD8" w:rsidP="00746AD8">
            <w:pPr>
              <w:jc w:val="center"/>
              <w:rPr>
                <w:b/>
                <w:bCs/>
                <w:sz w:val="20"/>
              </w:rPr>
            </w:pPr>
            <w:r w:rsidRPr="00746AD8">
              <w:rPr>
                <w:b/>
                <w:bCs/>
                <w:sz w:val="20"/>
              </w:rPr>
              <w:t>Giá chào lưu đêm (VNĐ/đêm)</w:t>
            </w:r>
          </w:p>
        </w:tc>
        <w:tc>
          <w:tcPr>
            <w:tcW w:w="2291" w:type="dxa"/>
            <w:tcBorders>
              <w:top w:val="nil"/>
              <w:left w:val="nil"/>
              <w:bottom w:val="nil"/>
              <w:right w:val="single" w:sz="4" w:space="0" w:color="auto"/>
            </w:tcBorders>
            <w:shd w:val="clear" w:color="000000" w:fill="FFFFFF"/>
            <w:vAlign w:val="center"/>
            <w:hideMark/>
          </w:tcPr>
          <w:p w14:paraId="612AD862" w14:textId="77777777" w:rsidR="00746AD8" w:rsidRPr="00746AD8" w:rsidRDefault="00746AD8" w:rsidP="00746AD8">
            <w:pPr>
              <w:jc w:val="center"/>
              <w:rPr>
                <w:b/>
                <w:bCs/>
                <w:sz w:val="20"/>
              </w:rPr>
            </w:pPr>
            <w:r w:rsidRPr="00746AD8">
              <w:rPr>
                <w:b/>
                <w:bCs/>
                <w:sz w:val="20"/>
              </w:rPr>
              <w:t xml:space="preserve"> Thành tiền (1 tháng) </w:t>
            </w:r>
          </w:p>
        </w:tc>
      </w:tr>
      <w:tr w:rsidR="000E7B43" w:rsidRPr="00746AD8" w14:paraId="3E2B9002" w14:textId="77777777" w:rsidTr="00DB7F4D">
        <w:trPr>
          <w:trHeight w:val="510"/>
        </w:trPr>
        <w:tc>
          <w:tcPr>
            <w:tcW w:w="562" w:type="dxa"/>
            <w:tcBorders>
              <w:top w:val="single" w:sz="4" w:space="0" w:color="auto"/>
              <w:left w:val="single" w:sz="4" w:space="0" w:color="auto"/>
              <w:bottom w:val="single" w:sz="4" w:space="0" w:color="auto"/>
              <w:right w:val="single" w:sz="4" w:space="0" w:color="auto"/>
            </w:tcBorders>
            <w:vAlign w:val="center"/>
            <w:hideMark/>
          </w:tcPr>
          <w:p w14:paraId="2336282F" w14:textId="77777777" w:rsidR="00746AD8" w:rsidRPr="00746AD8" w:rsidRDefault="00746AD8" w:rsidP="00746AD8">
            <w:pPr>
              <w:jc w:val="center"/>
              <w:rPr>
                <w:sz w:val="20"/>
              </w:rPr>
            </w:pPr>
            <w:r w:rsidRPr="00746AD8">
              <w:rPr>
                <w:sz w:val="20"/>
              </w:rPr>
              <w:t>1</w:t>
            </w:r>
          </w:p>
        </w:tc>
        <w:tc>
          <w:tcPr>
            <w:tcW w:w="2694" w:type="dxa"/>
            <w:tcBorders>
              <w:top w:val="single" w:sz="4" w:space="0" w:color="auto"/>
              <w:left w:val="nil"/>
              <w:bottom w:val="single" w:sz="4" w:space="0" w:color="auto"/>
              <w:right w:val="single" w:sz="4" w:space="0" w:color="auto"/>
            </w:tcBorders>
            <w:vAlign w:val="center"/>
            <w:hideMark/>
          </w:tcPr>
          <w:p w14:paraId="6FB05A54" w14:textId="77777777" w:rsidR="00746AD8" w:rsidRPr="00746AD8" w:rsidRDefault="00746AD8" w:rsidP="00746AD8">
            <w:pPr>
              <w:jc w:val="center"/>
              <w:rPr>
                <w:sz w:val="20"/>
              </w:rPr>
            </w:pPr>
            <w:r w:rsidRPr="00746AD8">
              <w:rPr>
                <w:sz w:val="20"/>
              </w:rPr>
              <w:t xml:space="preserve">Xe 4 chỗ và 7 chỗ </w:t>
            </w:r>
          </w:p>
        </w:tc>
        <w:tc>
          <w:tcPr>
            <w:tcW w:w="5428" w:type="dxa"/>
            <w:gridSpan w:val="5"/>
            <w:tcBorders>
              <w:top w:val="single" w:sz="4" w:space="0" w:color="auto"/>
              <w:left w:val="nil"/>
              <w:bottom w:val="single" w:sz="4" w:space="0" w:color="auto"/>
              <w:right w:val="single" w:sz="4" w:space="0" w:color="000000"/>
            </w:tcBorders>
            <w:noWrap/>
            <w:vAlign w:val="center"/>
            <w:hideMark/>
          </w:tcPr>
          <w:p w14:paraId="5B863EC0" w14:textId="77777777" w:rsidR="00746AD8" w:rsidRPr="00746AD8" w:rsidRDefault="00746AD8" w:rsidP="00746AD8">
            <w:pPr>
              <w:jc w:val="center"/>
              <w:rPr>
                <w:sz w:val="20"/>
              </w:rPr>
            </w:pPr>
            <w:r w:rsidRPr="00746AD8">
              <w:rPr>
                <w:sz w:val="20"/>
              </w:rPr>
              <w:t>1</w:t>
            </w:r>
          </w:p>
        </w:tc>
        <w:tc>
          <w:tcPr>
            <w:tcW w:w="4636" w:type="dxa"/>
            <w:gridSpan w:val="4"/>
            <w:tcBorders>
              <w:top w:val="single" w:sz="4" w:space="0" w:color="auto"/>
              <w:left w:val="nil"/>
              <w:bottom w:val="single" w:sz="4" w:space="0" w:color="auto"/>
              <w:right w:val="single" w:sz="4" w:space="0" w:color="000000"/>
            </w:tcBorders>
            <w:vAlign w:val="center"/>
          </w:tcPr>
          <w:p w14:paraId="48223DDE" w14:textId="77777777" w:rsidR="00746AD8" w:rsidRPr="00746AD8" w:rsidRDefault="00CF309E" w:rsidP="00746AD8">
            <w:pPr>
              <w:jc w:val="center"/>
              <w:rPr>
                <w:sz w:val="20"/>
              </w:rPr>
            </w:pPr>
            <w:r>
              <w:rPr>
                <w:sz w:val="20"/>
              </w:rPr>
              <w:t>X</w:t>
            </w:r>
          </w:p>
        </w:tc>
        <w:tc>
          <w:tcPr>
            <w:tcW w:w="2291" w:type="dxa"/>
            <w:tcBorders>
              <w:top w:val="single" w:sz="4" w:space="0" w:color="auto"/>
              <w:left w:val="nil"/>
              <w:bottom w:val="single" w:sz="4" w:space="0" w:color="auto"/>
              <w:right w:val="single" w:sz="4" w:space="0" w:color="auto"/>
            </w:tcBorders>
            <w:noWrap/>
            <w:vAlign w:val="center"/>
          </w:tcPr>
          <w:p w14:paraId="64AC39A0" w14:textId="77777777" w:rsidR="00746AD8" w:rsidRPr="00746AD8" w:rsidRDefault="00CF309E" w:rsidP="00746AD8">
            <w:pPr>
              <w:jc w:val="center"/>
              <w:rPr>
                <w:b/>
                <w:bCs/>
                <w:sz w:val="20"/>
              </w:rPr>
            </w:pPr>
            <w:r>
              <w:rPr>
                <w:b/>
                <w:bCs/>
                <w:sz w:val="20"/>
              </w:rPr>
              <w:t>X</w:t>
            </w:r>
          </w:p>
        </w:tc>
      </w:tr>
      <w:tr w:rsidR="000E7B43" w:rsidRPr="00746AD8" w14:paraId="4B4DA6E3" w14:textId="77777777" w:rsidTr="00DB7F4D">
        <w:trPr>
          <w:trHeight w:val="585"/>
        </w:trPr>
        <w:tc>
          <w:tcPr>
            <w:tcW w:w="562" w:type="dxa"/>
            <w:tcBorders>
              <w:top w:val="nil"/>
              <w:left w:val="single" w:sz="4" w:space="0" w:color="auto"/>
              <w:bottom w:val="single" w:sz="4" w:space="0" w:color="auto"/>
              <w:right w:val="single" w:sz="4" w:space="0" w:color="auto"/>
            </w:tcBorders>
            <w:vAlign w:val="center"/>
            <w:hideMark/>
          </w:tcPr>
          <w:p w14:paraId="2840713F" w14:textId="77777777" w:rsidR="00746AD8" w:rsidRPr="00746AD8" w:rsidRDefault="00746AD8" w:rsidP="00746AD8">
            <w:pPr>
              <w:jc w:val="center"/>
              <w:rPr>
                <w:sz w:val="20"/>
              </w:rPr>
            </w:pPr>
            <w:r w:rsidRPr="00746AD8">
              <w:rPr>
                <w:sz w:val="20"/>
              </w:rPr>
              <w:t>2</w:t>
            </w:r>
          </w:p>
        </w:tc>
        <w:tc>
          <w:tcPr>
            <w:tcW w:w="2694" w:type="dxa"/>
            <w:tcBorders>
              <w:top w:val="nil"/>
              <w:left w:val="nil"/>
              <w:bottom w:val="single" w:sz="4" w:space="0" w:color="auto"/>
              <w:right w:val="single" w:sz="4" w:space="0" w:color="auto"/>
            </w:tcBorders>
            <w:vAlign w:val="center"/>
            <w:hideMark/>
          </w:tcPr>
          <w:p w14:paraId="4B455388" w14:textId="77777777" w:rsidR="00746AD8" w:rsidRPr="00746AD8" w:rsidRDefault="00746AD8" w:rsidP="00746AD8">
            <w:pPr>
              <w:jc w:val="center"/>
              <w:rPr>
                <w:sz w:val="20"/>
              </w:rPr>
            </w:pPr>
            <w:r w:rsidRPr="00746AD8">
              <w:rPr>
                <w:sz w:val="20"/>
              </w:rPr>
              <w:t xml:space="preserve">Xe 7 chỗ Kia Sorento, Kia Carnival    </w:t>
            </w:r>
          </w:p>
        </w:tc>
        <w:tc>
          <w:tcPr>
            <w:tcW w:w="5428" w:type="dxa"/>
            <w:gridSpan w:val="5"/>
            <w:tcBorders>
              <w:top w:val="single" w:sz="4" w:space="0" w:color="auto"/>
              <w:left w:val="nil"/>
              <w:bottom w:val="single" w:sz="4" w:space="0" w:color="auto"/>
              <w:right w:val="single" w:sz="4" w:space="0" w:color="000000"/>
            </w:tcBorders>
            <w:noWrap/>
            <w:vAlign w:val="center"/>
            <w:hideMark/>
          </w:tcPr>
          <w:p w14:paraId="3DA2537C" w14:textId="77777777" w:rsidR="00746AD8" w:rsidRPr="00746AD8" w:rsidRDefault="00746AD8" w:rsidP="00746AD8">
            <w:pPr>
              <w:jc w:val="center"/>
              <w:rPr>
                <w:sz w:val="20"/>
              </w:rPr>
            </w:pPr>
            <w:r w:rsidRPr="00746AD8">
              <w:rPr>
                <w:sz w:val="20"/>
              </w:rPr>
              <w:t>1</w:t>
            </w:r>
          </w:p>
        </w:tc>
        <w:tc>
          <w:tcPr>
            <w:tcW w:w="4636" w:type="dxa"/>
            <w:gridSpan w:val="4"/>
            <w:tcBorders>
              <w:top w:val="single" w:sz="4" w:space="0" w:color="auto"/>
              <w:left w:val="nil"/>
              <w:bottom w:val="single" w:sz="4" w:space="0" w:color="auto"/>
              <w:right w:val="single" w:sz="4" w:space="0" w:color="000000"/>
            </w:tcBorders>
            <w:vAlign w:val="center"/>
          </w:tcPr>
          <w:p w14:paraId="1769960A" w14:textId="77777777" w:rsidR="00746AD8" w:rsidRPr="00746AD8" w:rsidRDefault="00CF309E" w:rsidP="00746AD8">
            <w:pPr>
              <w:jc w:val="center"/>
              <w:rPr>
                <w:sz w:val="20"/>
              </w:rPr>
            </w:pPr>
            <w:r>
              <w:rPr>
                <w:sz w:val="20"/>
              </w:rPr>
              <w:t>X</w:t>
            </w:r>
          </w:p>
        </w:tc>
        <w:tc>
          <w:tcPr>
            <w:tcW w:w="2291" w:type="dxa"/>
            <w:tcBorders>
              <w:top w:val="nil"/>
              <w:left w:val="nil"/>
              <w:bottom w:val="single" w:sz="4" w:space="0" w:color="auto"/>
              <w:right w:val="single" w:sz="4" w:space="0" w:color="auto"/>
            </w:tcBorders>
            <w:noWrap/>
            <w:vAlign w:val="center"/>
          </w:tcPr>
          <w:p w14:paraId="48ADB6E1" w14:textId="77777777" w:rsidR="00746AD8" w:rsidRPr="00746AD8" w:rsidRDefault="00CF309E" w:rsidP="00746AD8">
            <w:pPr>
              <w:jc w:val="center"/>
              <w:rPr>
                <w:b/>
                <w:bCs/>
                <w:sz w:val="20"/>
              </w:rPr>
            </w:pPr>
            <w:r>
              <w:rPr>
                <w:b/>
                <w:bCs/>
                <w:sz w:val="20"/>
              </w:rPr>
              <w:t>X</w:t>
            </w:r>
          </w:p>
        </w:tc>
      </w:tr>
      <w:tr w:rsidR="009B4034" w:rsidRPr="00746AD8" w14:paraId="2844F20C" w14:textId="77777777" w:rsidTr="00DB7F4D">
        <w:trPr>
          <w:trHeight w:val="315"/>
        </w:trPr>
        <w:tc>
          <w:tcPr>
            <w:tcW w:w="13320" w:type="dxa"/>
            <w:gridSpan w:val="11"/>
            <w:tcBorders>
              <w:top w:val="single" w:sz="4" w:space="0" w:color="auto"/>
              <w:left w:val="single" w:sz="4" w:space="0" w:color="auto"/>
              <w:bottom w:val="single" w:sz="4" w:space="0" w:color="auto"/>
              <w:right w:val="single" w:sz="4" w:space="0" w:color="auto"/>
            </w:tcBorders>
            <w:vAlign w:val="center"/>
            <w:hideMark/>
          </w:tcPr>
          <w:p w14:paraId="7D082170" w14:textId="77777777" w:rsidR="00746AD8" w:rsidRPr="00746AD8" w:rsidRDefault="00746AD8" w:rsidP="00746AD8">
            <w:pPr>
              <w:jc w:val="left"/>
              <w:rPr>
                <w:b/>
                <w:bCs/>
                <w:sz w:val="20"/>
              </w:rPr>
            </w:pPr>
            <w:r w:rsidRPr="00746AD8">
              <w:rPr>
                <w:b/>
                <w:bCs/>
                <w:sz w:val="20"/>
              </w:rPr>
              <w:t>Tổng cộng (III)</w:t>
            </w:r>
          </w:p>
        </w:tc>
        <w:tc>
          <w:tcPr>
            <w:tcW w:w="2291" w:type="dxa"/>
            <w:tcBorders>
              <w:top w:val="nil"/>
              <w:left w:val="nil"/>
              <w:bottom w:val="single" w:sz="4" w:space="0" w:color="auto"/>
              <w:right w:val="single" w:sz="4" w:space="0" w:color="auto"/>
            </w:tcBorders>
            <w:noWrap/>
            <w:vAlign w:val="bottom"/>
          </w:tcPr>
          <w:p w14:paraId="3BF7B0C3" w14:textId="77777777" w:rsidR="00746AD8" w:rsidRPr="00746AD8" w:rsidRDefault="00CF309E" w:rsidP="00746AD8">
            <w:pPr>
              <w:jc w:val="center"/>
              <w:rPr>
                <w:b/>
                <w:bCs/>
                <w:sz w:val="20"/>
              </w:rPr>
            </w:pPr>
            <w:r>
              <w:rPr>
                <w:b/>
                <w:bCs/>
                <w:sz w:val="20"/>
              </w:rPr>
              <w:t>X</w:t>
            </w:r>
          </w:p>
        </w:tc>
      </w:tr>
      <w:tr w:rsidR="00DB7F4D" w:rsidRPr="00746AD8" w14:paraId="0ADAAC10" w14:textId="77777777" w:rsidTr="00DB7F4D">
        <w:trPr>
          <w:trHeight w:val="300"/>
        </w:trPr>
        <w:tc>
          <w:tcPr>
            <w:tcW w:w="13320" w:type="dxa"/>
            <w:gridSpan w:val="11"/>
            <w:tcBorders>
              <w:top w:val="single" w:sz="4" w:space="0" w:color="auto"/>
              <w:left w:val="single" w:sz="4" w:space="0" w:color="auto"/>
              <w:bottom w:val="single" w:sz="4" w:space="0" w:color="auto"/>
              <w:right w:val="single" w:sz="4" w:space="0" w:color="auto"/>
            </w:tcBorders>
            <w:noWrap/>
            <w:vAlign w:val="center"/>
          </w:tcPr>
          <w:p w14:paraId="78067B97" w14:textId="77777777" w:rsidR="00DB7F4D" w:rsidRPr="00235D36" w:rsidRDefault="00DB7F4D" w:rsidP="00DB7F4D">
            <w:pPr>
              <w:jc w:val="left"/>
              <w:rPr>
                <w:b/>
                <w:bCs/>
                <w:i/>
                <w:sz w:val="20"/>
              </w:rPr>
            </w:pPr>
            <w:r>
              <w:rPr>
                <w:b/>
                <w:bCs/>
                <w:sz w:val="20"/>
              </w:rPr>
              <w:t>Ước tính c</w:t>
            </w:r>
            <w:r w:rsidRPr="00DB7F4D">
              <w:rPr>
                <w:b/>
                <w:bCs/>
                <w:sz w:val="20"/>
              </w:rPr>
              <w:t>hi phí cầu đường/tháng (IV)</w:t>
            </w:r>
            <w:r w:rsidR="00235D36">
              <w:rPr>
                <w:b/>
                <w:bCs/>
                <w:sz w:val="20"/>
              </w:rPr>
              <w:t xml:space="preserve"> </w:t>
            </w:r>
            <w:r w:rsidR="00235D36">
              <w:rPr>
                <w:b/>
                <w:bCs/>
                <w:i/>
                <w:sz w:val="20"/>
              </w:rPr>
              <w:t xml:space="preserve">(Thanh toán theo thực tế) </w:t>
            </w:r>
          </w:p>
        </w:tc>
        <w:tc>
          <w:tcPr>
            <w:tcW w:w="2291" w:type="dxa"/>
            <w:tcBorders>
              <w:top w:val="nil"/>
              <w:left w:val="nil"/>
              <w:bottom w:val="single" w:sz="4" w:space="0" w:color="auto"/>
              <w:right w:val="single" w:sz="4" w:space="0" w:color="auto"/>
            </w:tcBorders>
            <w:noWrap/>
            <w:vAlign w:val="bottom"/>
          </w:tcPr>
          <w:p w14:paraId="2BC049C4" w14:textId="77777777" w:rsidR="00DB7F4D" w:rsidRPr="00746AD8" w:rsidRDefault="00DB7F4D" w:rsidP="00DB7F4D">
            <w:pPr>
              <w:jc w:val="center"/>
              <w:rPr>
                <w:b/>
                <w:bCs/>
                <w:sz w:val="20"/>
              </w:rPr>
            </w:pPr>
            <w:r>
              <w:rPr>
                <w:b/>
                <w:bCs/>
                <w:sz w:val="20"/>
              </w:rPr>
              <w:t>500.000</w:t>
            </w:r>
          </w:p>
        </w:tc>
      </w:tr>
      <w:tr w:rsidR="00DB7F4D" w:rsidRPr="00746AD8" w14:paraId="00715928" w14:textId="77777777" w:rsidTr="00DB7F4D">
        <w:trPr>
          <w:trHeight w:val="300"/>
        </w:trPr>
        <w:tc>
          <w:tcPr>
            <w:tcW w:w="13320" w:type="dxa"/>
            <w:gridSpan w:val="11"/>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2079CB6" w14:textId="77777777" w:rsidR="00DB7F4D" w:rsidRPr="00746AD8" w:rsidRDefault="00DB7F4D" w:rsidP="00DB7F4D">
            <w:pPr>
              <w:jc w:val="left"/>
              <w:rPr>
                <w:b/>
                <w:bCs/>
                <w:sz w:val="20"/>
              </w:rPr>
            </w:pPr>
            <w:r w:rsidRPr="00746AD8">
              <w:rPr>
                <w:b/>
                <w:bCs/>
                <w:sz w:val="20"/>
              </w:rPr>
              <w:t xml:space="preserve">Tổng </w:t>
            </w:r>
            <w:r>
              <w:rPr>
                <w:b/>
                <w:bCs/>
                <w:sz w:val="20"/>
              </w:rPr>
              <w:t>giá chào</w:t>
            </w:r>
            <w:r w:rsidRPr="00746AD8">
              <w:rPr>
                <w:b/>
                <w:bCs/>
                <w:sz w:val="20"/>
              </w:rPr>
              <w:t xml:space="preserve"> 1 tháng (Ước tính, chưa bao gồm VAT) (A)= (I) + (II)+(III)</w:t>
            </w:r>
            <w:r w:rsidR="00364E7C">
              <w:rPr>
                <w:b/>
                <w:bCs/>
                <w:sz w:val="20"/>
              </w:rPr>
              <w:t>+(IV)</w:t>
            </w:r>
          </w:p>
        </w:tc>
        <w:tc>
          <w:tcPr>
            <w:tcW w:w="2291" w:type="dxa"/>
            <w:tcBorders>
              <w:top w:val="nil"/>
              <w:left w:val="nil"/>
              <w:bottom w:val="single" w:sz="4" w:space="0" w:color="auto"/>
              <w:right w:val="single" w:sz="4" w:space="0" w:color="auto"/>
            </w:tcBorders>
            <w:shd w:val="clear" w:color="000000" w:fill="E7E6E6"/>
            <w:noWrap/>
            <w:vAlign w:val="center"/>
          </w:tcPr>
          <w:p w14:paraId="79139CC0" w14:textId="77777777" w:rsidR="00DB7F4D" w:rsidRPr="00746AD8" w:rsidRDefault="00DB7F4D" w:rsidP="00DB7F4D">
            <w:pPr>
              <w:jc w:val="center"/>
              <w:rPr>
                <w:b/>
                <w:bCs/>
                <w:sz w:val="20"/>
              </w:rPr>
            </w:pPr>
            <w:r>
              <w:rPr>
                <w:b/>
                <w:bCs/>
                <w:sz w:val="20"/>
              </w:rPr>
              <w:t>X</w:t>
            </w:r>
          </w:p>
        </w:tc>
      </w:tr>
      <w:tr w:rsidR="00DB7F4D" w:rsidRPr="00746AD8" w14:paraId="3E92D414" w14:textId="77777777" w:rsidTr="00DB7F4D">
        <w:trPr>
          <w:trHeight w:val="300"/>
        </w:trPr>
        <w:tc>
          <w:tcPr>
            <w:tcW w:w="13320" w:type="dxa"/>
            <w:gridSpan w:val="11"/>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17761133" w14:textId="77777777" w:rsidR="00DB7F4D" w:rsidRPr="00746AD8" w:rsidRDefault="00DB7F4D" w:rsidP="00DB7F4D">
            <w:pPr>
              <w:jc w:val="left"/>
              <w:rPr>
                <w:b/>
                <w:bCs/>
                <w:sz w:val="20"/>
              </w:rPr>
            </w:pPr>
            <w:r>
              <w:rPr>
                <w:b/>
                <w:bCs/>
                <w:sz w:val="20"/>
              </w:rPr>
              <w:t>Tổng giá chào</w:t>
            </w:r>
            <w:r w:rsidRPr="00746AD8">
              <w:rPr>
                <w:b/>
                <w:bCs/>
                <w:sz w:val="20"/>
              </w:rPr>
              <w:t xml:space="preserve"> 24 tháng (Ước tính, chưa bao gồm VAT) (B) = (A)*24 tháng</w:t>
            </w:r>
          </w:p>
        </w:tc>
        <w:tc>
          <w:tcPr>
            <w:tcW w:w="2291" w:type="dxa"/>
            <w:tcBorders>
              <w:top w:val="nil"/>
              <w:left w:val="nil"/>
              <w:bottom w:val="single" w:sz="4" w:space="0" w:color="auto"/>
              <w:right w:val="single" w:sz="4" w:space="0" w:color="auto"/>
            </w:tcBorders>
            <w:shd w:val="clear" w:color="000000" w:fill="E7E6E6"/>
            <w:noWrap/>
            <w:vAlign w:val="center"/>
          </w:tcPr>
          <w:p w14:paraId="277E97D0" w14:textId="77777777" w:rsidR="00DB7F4D" w:rsidRPr="00746AD8" w:rsidRDefault="00DB7F4D" w:rsidP="00DB7F4D">
            <w:pPr>
              <w:jc w:val="center"/>
              <w:rPr>
                <w:b/>
                <w:bCs/>
                <w:sz w:val="20"/>
              </w:rPr>
            </w:pPr>
            <w:r>
              <w:rPr>
                <w:b/>
                <w:bCs/>
                <w:sz w:val="20"/>
              </w:rPr>
              <w:t>X</w:t>
            </w:r>
          </w:p>
        </w:tc>
      </w:tr>
      <w:tr w:rsidR="00DB7F4D" w:rsidRPr="00746AD8" w14:paraId="38B61C52" w14:textId="77777777" w:rsidTr="00DB7F4D">
        <w:trPr>
          <w:trHeight w:val="300"/>
        </w:trPr>
        <w:tc>
          <w:tcPr>
            <w:tcW w:w="13320" w:type="dxa"/>
            <w:gridSpan w:val="11"/>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21DEC65E" w14:textId="77777777" w:rsidR="00DB7F4D" w:rsidRPr="00746AD8" w:rsidRDefault="00DB7F4D" w:rsidP="00DB7F4D">
            <w:pPr>
              <w:jc w:val="left"/>
              <w:rPr>
                <w:b/>
                <w:bCs/>
                <w:sz w:val="20"/>
              </w:rPr>
            </w:pPr>
            <w:r>
              <w:rPr>
                <w:b/>
                <w:bCs/>
                <w:sz w:val="20"/>
              </w:rPr>
              <w:t>Thuế GTGT (</w:t>
            </w:r>
            <w:r w:rsidRPr="00746AD8">
              <w:rPr>
                <w:b/>
                <w:bCs/>
                <w:sz w:val="20"/>
              </w:rPr>
              <w:t>%)</w:t>
            </w:r>
          </w:p>
        </w:tc>
        <w:tc>
          <w:tcPr>
            <w:tcW w:w="2291" w:type="dxa"/>
            <w:tcBorders>
              <w:top w:val="nil"/>
              <w:left w:val="nil"/>
              <w:bottom w:val="single" w:sz="4" w:space="0" w:color="auto"/>
              <w:right w:val="single" w:sz="4" w:space="0" w:color="auto"/>
            </w:tcBorders>
            <w:shd w:val="clear" w:color="000000" w:fill="E7E6E6"/>
            <w:noWrap/>
            <w:vAlign w:val="center"/>
          </w:tcPr>
          <w:p w14:paraId="7A6CBDB1" w14:textId="77777777" w:rsidR="00DB7F4D" w:rsidRPr="00746AD8" w:rsidRDefault="00DB7F4D" w:rsidP="00DB7F4D">
            <w:pPr>
              <w:jc w:val="center"/>
              <w:rPr>
                <w:b/>
                <w:bCs/>
                <w:sz w:val="20"/>
              </w:rPr>
            </w:pPr>
            <w:r>
              <w:rPr>
                <w:b/>
                <w:bCs/>
                <w:sz w:val="20"/>
              </w:rPr>
              <w:t>X</w:t>
            </w:r>
          </w:p>
        </w:tc>
      </w:tr>
      <w:tr w:rsidR="00DB7F4D" w:rsidRPr="00746AD8" w14:paraId="1C22271B" w14:textId="77777777" w:rsidTr="00DB7F4D">
        <w:trPr>
          <w:trHeight w:val="300"/>
        </w:trPr>
        <w:tc>
          <w:tcPr>
            <w:tcW w:w="13320" w:type="dxa"/>
            <w:gridSpan w:val="11"/>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3D695AB8" w14:textId="77777777" w:rsidR="00DB7F4D" w:rsidRPr="00746AD8" w:rsidRDefault="00DB7F4D" w:rsidP="00DB7F4D">
            <w:pPr>
              <w:jc w:val="left"/>
              <w:rPr>
                <w:b/>
                <w:bCs/>
                <w:sz w:val="20"/>
              </w:rPr>
            </w:pPr>
            <w:r w:rsidRPr="00746AD8">
              <w:rPr>
                <w:b/>
                <w:bCs/>
                <w:sz w:val="20"/>
              </w:rPr>
              <w:t xml:space="preserve">Tổng cộng </w:t>
            </w:r>
            <w:r>
              <w:rPr>
                <w:b/>
                <w:bCs/>
                <w:sz w:val="20"/>
              </w:rPr>
              <w:t xml:space="preserve">giá chào </w:t>
            </w:r>
            <w:r w:rsidRPr="00746AD8">
              <w:rPr>
                <w:b/>
                <w:bCs/>
                <w:sz w:val="20"/>
              </w:rPr>
              <w:t>(Bao gồm VAT)</w:t>
            </w:r>
            <w:r>
              <w:rPr>
                <w:b/>
                <w:bCs/>
                <w:sz w:val="20"/>
              </w:rPr>
              <w:t xml:space="preserve"> </w:t>
            </w:r>
            <w:r w:rsidRPr="00F54EC4">
              <w:rPr>
                <w:bCs/>
                <w:i/>
                <w:sz w:val="20"/>
              </w:rPr>
              <w:t>(Kết chuyển qua đơn dự thầu)</w:t>
            </w:r>
          </w:p>
        </w:tc>
        <w:tc>
          <w:tcPr>
            <w:tcW w:w="2291" w:type="dxa"/>
            <w:tcBorders>
              <w:top w:val="nil"/>
              <w:left w:val="nil"/>
              <w:bottom w:val="single" w:sz="4" w:space="0" w:color="auto"/>
              <w:right w:val="single" w:sz="4" w:space="0" w:color="auto"/>
            </w:tcBorders>
            <w:shd w:val="clear" w:color="000000" w:fill="E7E6E6"/>
            <w:noWrap/>
            <w:vAlign w:val="bottom"/>
          </w:tcPr>
          <w:p w14:paraId="0DCA1206" w14:textId="77777777" w:rsidR="00DB7F4D" w:rsidRPr="00746AD8" w:rsidRDefault="00DB7F4D" w:rsidP="00DB7F4D">
            <w:pPr>
              <w:jc w:val="center"/>
              <w:rPr>
                <w:b/>
                <w:bCs/>
                <w:sz w:val="20"/>
              </w:rPr>
            </w:pPr>
            <w:r>
              <w:rPr>
                <w:b/>
                <w:bCs/>
                <w:sz w:val="20"/>
              </w:rPr>
              <w:t>X</w:t>
            </w:r>
          </w:p>
        </w:tc>
      </w:tr>
    </w:tbl>
    <w:p w14:paraId="6542EFC1" w14:textId="77777777" w:rsidR="0041557B" w:rsidRDefault="0041557B" w:rsidP="0041557B">
      <w:pPr>
        <w:jc w:val="left"/>
        <w:rPr>
          <w:sz w:val="28"/>
          <w:szCs w:val="28"/>
          <w:lang w:val="nl-NL"/>
        </w:rPr>
      </w:pPr>
    </w:p>
    <w:p w14:paraId="53F49AC0" w14:textId="77777777" w:rsidR="00690DD0" w:rsidRPr="00951E06" w:rsidRDefault="00690DD0" w:rsidP="0041557B">
      <w:pPr>
        <w:jc w:val="left"/>
        <w:rPr>
          <w:sz w:val="28"/>
          <w:szCs w:val="28"/>
          <w:lang w:val="nl-NL"/>
        </w:rPr>
      </w:pPr>
    </w:p>
    <w:p w14:paraId="69E19735" w14:textId="77777777" w:rsidR="005401D5" w:rsidRDefault="0053549A" w:rsidP="002B6F42">
      <w:pPr>
        <w:tabs>
          <w:tab w:val="left" w:pos="0"/>
        </w:tabs>
        <w:jc w:val="left"/>
        <w:rPr>
          <w:sz w:val="25"/>
          <w:szCs w:val="25"/>
        </w:rPr>
      </w:pPr>
      <w:r w:rsidRPr="0053549A">
        <w:rPr>
          <w:sz w:val="25"/>
          <w:szCs w:val="25"/>
          <w:u w:val="single"/>
        </w:rPr>
        <w:t>GHI CHÚ</w:t>
      </w:r>
      <w:r w:rsidR="005401D5" w:rsidRPr="00D632B6">
        <w:rPr>
          <w:sz w:val="25"/>
          <w:szCs w:val="25"/>
        </w:rPr>
        <w:t>:</w:t>
      </w:r>
    </w:p>
    <w:p w14:paraId="0E72B5D5" w14:textId="77777777" w:rsidR="0053549A" w:rsidRPr="00BF40CA" w:rsidRDefault="0053549A" w:rsidP="002B6F42">
      <w:pPr>
        <w:tabs>
          <w:tab w:val="left" w:pos="0"/>
        </w:tabs>
        <w:jc w:val="left"/>
        <w:rPr>
          <w:sz w:val="15"/>
          <w:szCs w:val="25"/>
        </w:rPr>
      </w:pPr>
    </w:p>
    <w:p w14:paraId="61B65D3B" w14:textId="77777777" w:rsidR="005401D5" w:rsidRDefault="007B35AF" w:rsidP="002B6F42">
      <w:pPr>
        <w:tabs>
          <w:tab w:val="left" w:pos="0"/>
        </w:tabs>
        <w:rPr>
          <w:sz w:val="25"/>
          <w:szCs w:val="25"/>
        </w:rPr>
      </w:pPr>
      <w:r>
        <w:rPr>
          <w:sz w:val="25"/>
          <w:szCs w:val="25"/>
        </w:rPr>
        <w:t>- Nhả thầu c</w:t>
      </w:r>
      <w:r w:rsidR="00083587">
        <w:rPr>
          <w:sz w:val="25"/>
          <w:szCs w:val="25"/>
        </w:rPr>
        <w:t xml:space="preserve">hào giá vào các cột/ dòng/ hạng mục </w:t>
      </w:r>
      <w:r w:rsidR="00046BB2">
        <w:rPr>
          <w:sz w:val="25"/>
          <w:szCs w:val="25"/>
        </w:rPr>
        <w:t>ở bảng trên</w:t>
      </w:r>
      <w:r w:rsidR="005401D5" w:rsidRPr="00D632B6">
        <w:rPr>
          <w:sz w:val="25"/>
          <w:szCs w:val="25"/>
        </w:rPr>
        <w:t>;</w:t>
      </w:r>
    </w:p>
    <w:p w14:paraId="2C238AC2" w14:textId="77777777" w:rsidR="00083587" w:rsidRPr="00D632B6" w:rsidRDefault="00083587" w:rsidP="002B6F42">
      <w:pPr>
        <w:tabs>
          <w:tab w:val="left" w:pos="0"/>
        </w:tabs>
        <w:rPr>
          <w:sz w:val="25"/>
          <w:szCs w:val="25"/>
        </w:rPr>
      </w:pPr>
      <w:r>
        <w:rPr>
          <w:sz w:val="25"/>
          <w:szCs w:val="25"/>
        </w:rPr>
        <w:t>- Nhà thầu tuân thủ các công thức tính toán đã hướng dẫn để tính toán số liệu và chịu trách nhiệm về tính chính xác của số liệu đưa ra</w:t>
      </w:r>
    </w:p>
    <w:p w14:paraId="6A8F04A6" w14:textId="77777777" w:rsidR="007D54B5" w:rsidRPr="00D632B6" w:rsidRDefault="00083587" w:rsidP="002B6F42">
      <w:pPr>
        <w:tabs>
          <w:tab w:val="left" w:pos="0"/>
        </w:tabs>
        <w:jc w:val="left"/>
        <w:rPr>
          <w:sz w:val="25"/>
          <w:szCs w:val="25"/>
          <w:lang w:val="nl-NL"/>
        </w:rPr>
      </w:pPr>
      <w:r>
        <w:rPr>
          <w:color w:val="FF0000"/>
          <w:sz w:val="25"/>
          <w:szCs w:val="25"/>
          <w:lang w:val="nl-NL"/>
        </w:rPr>
        <w:t>“</w:t>
      </w:r>
      <w:r w:rsidR="00633819">
        <w:rPr>
          <w:color w:val="FF0000"/>
          <w:sz w:val="25"/>
          <w:szCs w:val="25"/>
          <w:lang w:val="nl-NL"/>
        </w:rPr>
        <w:t>CỘNG</w:t>
      </w:r>
      <w:r>
        <w:rPr>
          <w:color w:val="FF0000"/>
          <w:sz w:val="25"/>
          <w:szCs w:val="25"/>
          <w:lang w:val="nl-NL"/>
        </w:rPr>
        <w:t xml:space="preserve"> </w:t>
      </w:r>
      <w:r w:rsidR="00633819">
        <w:rPr>
          <w:color w:val="FF0000"/>
          <w:sz w:val="25"/>
          <w:szCs w:val="25"/>
          <w:lang w:val="nl-NL"/>
        </w:rPr>
        <w:t>(</w:t>
      </w:r>
      <w:r>
        <w:rPr>
          <w:color w:val="FF0000"/>
          <w:sz w:val="25"/>
          <w:szCs w:val="25"/>
          <w:lang w:val="nl-NL"/>
        </w:rPr>
        <w:t xml:space="preserve">chi phí Dịch vụ trong </w:t>
      </w:r>
      <w:r w:rsidR="00AC33C5">
        <w:rPr>
          <w:color w:val="FF0000"/>
          <w:sz w:val="25"/>
          <w:szCs w:val="25"/>
          <w:lang w:val="nl-NL"/>
        </w:rPr>
        <w:t>24</w:t>
      </w:r>
      <w:r>
        <w:rPr>
          <w:color w:val="FF0000"/>
          <w:sz w:val="25"/>
          <w:szCs w:val="25"/>
          <w:lang w:val="nl-NL"/>
        </w:rPr>
        <w:t xml:space="preserve"> tháng</w:t>
      </w:r>
      <w:r w:rsidR="00633819">
        <w:rPr>
          <w:color w:val="FF0000"/>
          <w:sz w:val="25"/>
          <w:szCs w:val="25"/>
          <w:lang w:val="nl-NL"/>
        </w:rPr>
        <w:t>)</w:t>
      </w:r>
      <w:r w:rsidR="007D54B5" w:rsidRPr="00D632B6">
        <w:rPr>
          <w:color w:val="FF0000"/>
          <w:sz w:val="25"/>
          <w:szCs w:val="25"/>
          <w:lang w:val="nl-NL"/>
        </w:rPr>
        <w:t xml:space="preserve"> </w:t>
      </w:r>
      <w:r w:rsidR="00633819">
        <w:rPr>
          <w:color w:val="FF0000"/>
          <w:sz w:val="25"/>
          <w:szCs w:val="25"/>
          <w:lang w:val="nl-NL"/>
        </w:rPr>
        <w:t xml:space="preserve">– </w:t>
      </w:r>
      <w:r w:rsidR="00AC33C5">
        <w:rPr>
          <w:color w:val="FF0000"/>
          <w:sz w:val="25"/>
          <w:szCs w:val="25"/>
          <w:lang w:val="nl-NL"/>
        </w:rPr>
        <w:t>B</w:t>
      </w:r>
      <w:r w:rsidR="00633819">
        <w:rPr>
          <w:color w:val="FF0000"/>
          <w:sz w:val="25"/>
          <w:szCs w:val="25"/>
          <w:lang w:val="nl-NL"/>
        </w:rPr>
        <w:t xml:space="preserve"> </w:t>
      </w:r>
      <w:r>
        <w:rPr>
          <w:color w:val="FF0000"/>
          <w:sz w:val="25"/>
          <w:szCs w:val="25"/>
          <w:lang w:val="nl-NL"/>
        </w:rPr>
        <w:t xml:space="preserve">trong Bảng </w:t>
      </w:r>
      <w:r w:rsidR="00633819">
        <w:rPr>
          <w:color w:val="FF0000"/>
          <w:sz w:val="25"/>
          <w:szCs w:val="25"/>
          <w:lang w:val="nl-NL"/>
        </w:rPr>
        <w:t xml:space="preserve">trên </w:t>
      </w:r>
      <w:r w:rsidR="007D54B5" w:rsidRPr="00D632B6">
        <w:rPr>
          <w:color w:val="FF0000"/>
          <w:sz w:val="25"/>
          <w:szCs w:val="25"/>
          <w:lang w:val="nl-NL"/>
        </w:rPr>
        <w:t>chưa bao gồm thuế VAT là cơ sở đ</w:t>
      </w:r>
      <w:r w:rsidR="00633819">
        <w:rPr>
          <w:color w:val="FF0000"/>
          <w:sz w:val="25"/>
          <w:szCs w:val="25"/>
          <w:lang w:val="nl-NL"/>
        </w:rPr>
        <w:t>ể so sánh, xếp hạng nhà thầu”</w:t>
      </w:r>
    </w:p>
    <w:p w14:paraId="61750F39" w14:textId="60444F2B" w:rsidR="004155B2" w:rsidRDefault="00D632B6" w:rsidP="002B6F42">
      <w:pPr>
        <w:tabs>
          <w:tab w:val="left" w:pos="0"/>
        </w:tabs>
        <w:spacing w:before="40" w:after="40"/>
        <w:rPr>
          <w:rFonts w:asciiTheme="majorHAnsi" w:hAnsiTheme="majorHAnsi" w:cstheme="majorHAnsi"/>
          <w:i/>
          <w:sz w:val="25"/>
          <w:szCs w:val="25"/>
          <w:lang w:val="es-ES"/>
        </w:rPr>
      </w:pPr>
      <w:r w:rsidRPr="00D632B6">
        <w:rPr>
          <w:rFonts w:asciiTheme="majorHAnsi" w:hAnsiTheme="majorHAnsi" w:cstheme="majorHAnsi"/>
          <w:i/>
          <w:sz w:val="25"/>
          <w:szCs w:val="25"/>
          <w:lang w:val="nl-NL"/>
        </w:rPr>
        <w:t>Giá trị thuế VAT</w:t>
      </w:r>
      <w:r w:rsidRPr="00D632B6" w:rsidDel="00757E33">
        <w:rPr>
          <w:rFonts w:asciiTheme="majorHAnsi" w:hAnsiTheme="majorHAnsi" w:cstheme="majorHAnsi"/>
          <w:i/>
          <w:sz w:val="25"/>
          <w:szCs w:val="25"/>
          <w:lang w:val="nl-NL"/>
        </w:rPr>
        <w:t xml:space="preserve"> </w:t>
      </w:r>
      <w:r w:rsidRPr="00D632B6">
        <w:rPr>
          <w:rFonts w:asciiTheme="majorHAnsi" w:hAnsiTheme="majorHAnsi" w:cstheme="majorHAnsi"/>
          <w:i/>
          <w:sz w:val="25"/>
          <w:szCs w:val="25"/>
          <w:lang w:val="nl-NL"/>
        </w:rPr>
        <w:t xml:space="preserve">sẽ không được xem xét trong quá trình đánh giá để so sánh, xếp hạng nhà thầu. Giá đề nghị trúng thầu và giá hợp đồng phải bao gồm giá trị thuế VAT. </w:t>
      </w:r>
      <w:r w:rsidRPr="00D632B6">
        <w:rPr>
          <w:rFonts w:asciiTheme="majorHAnsi" w:hAnsiTheme="majorHAnsi" w:cstheme="majorHAnsi"/>
          <w:i/>
          <w:sz w:val="25"/>
          <w:szCs w:val="25"/>
          <w:lang w:val="es-ES"/>
        </w:rPr>
        <w:t xml:space="preserve">Thuế suất </w:t>
      </w:r>
      <w:r w:rsidRPr="00D632B6">
        <w:rPr>
          <w:rFonts w:asciiTheme="majorHAnsi" w:hAnsiTheme="majorHAnsi" w:cstheme="majorHAnsi"/>
          <w:i/>
          <w:sz w:val="25"/>
          <w:szCs w:val="25"/>
          <w:lang w:val="nl-NL"/>
        </w:rPr>
        <w:t>VAT áp theo thuế suất tại thời điểm 28 ngày trước ngày có thời điểm đóng thầu. (Trong quá trình thực hiện hợp đồng, thuế</w:t>
      </w:r>
      <w:r w:rsidRPr="00D632B6">
        <w:rPr>
          <w:rFonts w:asciiTheme="majorHAnsi" w:hAnsiTheme="majorHAnsi" w:cstheme="majorHAnsi"/>
          <w:i/>
          <w:sz w:val="25"/>
          <w:szCs w:val="25"/>
          <w:lang w:val="es-ES"/>
        </w:rPr>
        <w:t xml:space="preserve"> suất VAT sẽ được điều chỉnh theo qui định thuế hiện hành tại thời điểm xuất hoá đơn.)</w:t>
      </w:r>
      <w:r w:rsidR="00C40AE6">
        <w:rPr>
          <w:rFonts w:asciiTheme="majorHAnsi" w:hAnsiTheme="majorHAnsi" w:cstheme="majorHAnsi"/>
          <w:i/>
          <w:sz w:val="25"/>
          <w:szCs w:val="25"/>
          <w:lang w:val="es-ES"/>
        </w:rPr>
        <w:t>.</w:t>
      </w:r>
    </w:p>
    <w:p w14:paraId="48620B0D" w14:textId="77777777" w:rsidR="00151CFF" w:rsidRDefault="00151CFF" w:rsidP="002B6F42">
      <w:pPr>
        <w:tabs>
          <w:tab w:val="left" w:pos="0"/>
        </w:tabs>
        <w:spacing w:before="40" w:after="40"/>
        <w:rPr>
          <w:rFonts w:asciiTheme="majorHAnsi" w:hAnsiTheme="majorHAnsi" w:cstheme="majorHAnsi"/>
          <w:i/>
          <w:sz w:val="25"/>
          <w:szCs w:val="25"/>
          <w:lang w:val="es-ES"/>
        </w:rPr>
      </w:pPr>
    </w:p>
    <w:p w14:paraId="62D5FB0F" w14:textId="77777777" w:rsidR="004155B2" w:rsidRPr="004155B2" w:rsidRDefault="004155B2" w:rsidP="004155B2">
      <w:pPr>
        <w:tabs>
          <w:tab w:val="left" w:pos="0"/>
        </w:tabs>
        <w:spacing w:before="40" w:after="40"/>
        <w:rPr>
          <w:rFonts w:asciiTheme="majorHAnsi" w:hAnsiTheme="majorHAnsi" w:cstheme="majorHAnsi"/>
          <w:b/>
          <w:i/>
          <w:sz w:val="25"/>
          <w:szCs w:val="25"/>
          <w:lang w:val="es-ES"/>
        </w:rPr>
      </w:pPr>
      <w:r w:rsidRPr="004155B2">
        <w:rPr>
          <w:rFonts w:asciiTheme="majorHAnsi" w:hAnsiTheme="majorHAnsi" w:cstheme="majorHAnsi"/>
          <w:b/>
          <w:i/>
          <w:sz w:val="25"/>
          <w:szCs w:val="25"/>
          <w:lang w:val="es-ES"/>
        </w:rPr>
        <w:t xml:space="preserve">Phí Dịch Vụ trên đã bao gồm: </w:t>
      </w:r>
    </w:p>
    <w:p w14:paraId="460D6A3B" w14:textId="77777777" w:rsidR="004155B2" w:rsidRPr="004155B2" w:rsidRDefault="004155B2" w:rsidP="004155B2">
      <w:pPr>
        <w:tabs>
          <w:tab w:val="left" w:pos="0"/>
        </w:tabs>
        <w:spacing w:before="40" w:after="40"/>
        <w:rPr>
          <w:rFonts w:asciiTheme="majorHAnsi" w:hAnsiTheme="majorHAnsi" w:cstheme="majorHAnsi"/>
          <w:i/>
          <w:sz w:val="25"/>
          <w:szCs w:val="25"/>
          <w:lang w:val="es-ES"/>
        </w:rPr>
      </w:pPr>
      <w:r w:rsidRPr="004155B2">
        <w:rPr>
          <w:rFonts w:asciiTheme="majorHAnsi" w:hAnsiTheme="majorHAnsi" w:cstheme="majorHAnsi"/>
          <w:i/>
          <w:sz w:val="25"/>
          <w:szCs w:val="25"/>
          <w:lang w:val="es-ES"/>
        </w:rPr>
        <w:t>- Phí thuê xe;</w:t>
      </w:r>
    </w:p>
    <w:p w14:paraId="0BB135F9" w14:textId="77777777" w:rsidR="004155B2" w:rsidRPr="004155B2" w:rsidRDefault="004155B2" w:rsidP="004155B2">
      <w:pPr>
        <w:tabs>
          <w:tab w:val="left" w:pos="0"/>
        </w:tabs>
        <w:spacing w:before="40" w:after="40"/>
        <w:rPr>
          <w:rFonts w:asciiTheme="majorHAnsi" w:hAnsiTheme="majorHAnsi" w:cstheme="majorHAnsi"/>
          <w:i/>
          <w:sz w:val="25"/>
          <w:szCs w:val="25"/>
          <w:lang w:val="es-ES"/>
        </w:rPr>
      </w:pPr>
      <w:r w:rsidRPr="004155B2">
        <w:rPr>
          <w:rFonts w:asciiTheme="majorHAnsi" w:hAnsiTheme="majorHAnsi" w:cstheme="majorHAnsi"/>
          <w:i/>
          <w:sz w:val="25"/>
          <w:szCs w:val="25"/>
          <w:lang w:val="es-ES"/>
        </w:rPr>
        <w:t>- Chi phí lương và các chế độ, phúc lợi của Lái xe;</w:t>
      </w:r>
    </w:p>
    <w:p w14:paraId="28705173" w14:textId="77777777" w:rsidR="004155B2" w:rsidRPr="004155B2" w:rsidRDefault="004155B2" w:rsidP="004155B2">
      <w:pPr>
        <w:tabs>
          <w:tab w:val="left" w:pos="0"/>
        </w:tabs>
        <w:spacing w:before="40" w:after="40"/>
        <w:rPr>
          <w:rFonts w:asciiTheme="majorHAnsi" w:hAnsiTheme="majorHAnsi" w:cstheme="majorHAnsi"/>
          <w:i/>
          <w:sz w:val="25"/>
          <w:szCs w:val="25"/>
          <w:lang w:val="es-ES"/>
        </w:rPr>
      </w:pPr>
      <w:r w:rsidRPr="004155B2">
        <w:rPr>
          <w:rFonts w:asciiTheme="majorHAnsi" w:hAnsiTheme="majorHAnsi" w:cstheme="majorHAnsi"/>
          <w:i/>
          <w:sz w:val="25"/>
          <w:szCs w:val="25"/>
          <w:lang w:val="es-ES"/>
        </w:rPr>
        <w:t>- Phí nhiên liệu;</w:t>
      </w:r>
    </w:p>
    <w:p w14:paraId="77F160E5" w14:textId="77777777" w:rsidR="004155B2" w:rsidRPr="004155B2" w:rsidRDefault="004155B2" w:rsidP="004155B2">
      <w:pPr>
        <w:tabs>
          <w:tab w:val="left" w:pos="0"/>
        </w:tabs>
        <w:spacing w:before="40" w:after="40"/>
        <w:rPr>
          <w:rFonts w:asciiTheme="majorHAnsi" w:hAnsiTheme="majorHAnsi" w:cstheme="majorHAnsi"/>
          <w:i/>
          <w:sz w:val="25"/>
          <w:szCs w:val="25"/>
          <w:lang w:val="es-ES"/>
        </w:rPr>
      </w:pPr>
      <w:r w:rsidRPr="004155B2">
        <w:rPr>
          <w:rFonts w:asciiTheme="majorHAnsi" w:hAnsiTheme="majorHAnsi" w:cstheme="majorHAnsi"/>
          <w:i/>
          <w:sz w:val="25"/>
          <w:szCs w:val="25"/>
          <w:lang w:val="es-ES"/>
        </w:rPr>
        <w:t>- Phí Bảo dưỡng Xe định kỳ và chi phí sửa chữa, thay thế phụ tùng, thiết bị theo tư vấn/yêu cầu của Nhà sản xuất/đơn vị thực hiện bảo dưỡng trong các đợt bảo dưỡng định kỳ;</w:t>
      </w:r>
    </w:p>
    <w:p w14:paraId="021F3345" w14:textId="77777777" w:rsidR="004155B2" w:rsidRPr="004155B2" w:rsidRDefault="004155B2" w:rsidP="004155B2">
      <w:pPr>
        <w:tabs>
          <w:tab w:val="left" w:pos="0"/>
        </w:tabs>
        <w:spacing w:before="40" w:after="40"/>
        <w:rPr>
          <w:rFonts w:asciiTheme="majorHAnsi" w:hAnsiTheme="majorHAnsi" w:cstheme="majorHAnsi"/>
          <w:i/>
          <w:sz w:val="25"/>
          <w:szCs w:val="25"/>
          <w:lang w:val="es-ES"/>
        </w:rPr>
      </w:pPr>
      <w:r w:rsidRPr="004155B2">
        <w:rPr>
          <w:rFonts w:asciiTheme="majorHAnsi" w:hAnsiTheme="majorHAnsi" w:cstheme="majorHAnsi"/>
          <w:i/>
          <w:sz w:val="25"/>
          <w:szCs w:val="25"/>
          <w:lang w:val="es-ES"/>
        </w:rPr>
        <w:t>- Chi phí đăng ký, đăng kiểm, mua bảo hiểm vật chất và bảo hiểm trách nhiệm dân sự bắt buộc theo quy định của luật pháp Việt Nam trong suốt Thời Hạn Hợp đồng.</w:t>
      </w:r>
    </w:p>
    <w:p w14:paraId="01FE9E22" w14:textId="77777777" w:rsidR="004155B2" w:rsidRPr="004155B2" w:rsidRDefault="004155B2" w:rsidP="004155B2">
      <w:pPr>
        <w:tabs>
          <w:tab w:val="left" w:pos="0"/>
        </w:tabs>
        <w:spacing w:before="40" w:after="40"/>
        <w:rPr>
          <w:rFonts w:asciiTheme="majorHAnsi" w:hAnsiTheme="majorHAnsi" w:cstheme="majorHAnsi"/>
          <w:b/>
          <w:i/>
          <w:sz w:val="25"/>
          <w:szCs w:val="25"/>
          <w:lang w:val="es-ES"/>
        </w:rPr>
      </w:pPr>
      <w:r w:rsidRPr="004155B2">
        <w:rPr>
          <w:rFonts w:asciiTheme="majorHAnsi" w:hAnsiTheme="majorHAnsi" w:cstheme="majorHAnsi"/>
          <w:b/>
          <w:i/>
          <w:sz w:val="25"/>
          <w:szCs w:val="25"/>
          <w:lang w:val="es-ES"/>
        </w:rPr>
        <w:t xml:space="preserve">Phí Dịch Vụ trên chưa bao gồm: </w:t>
      </w:r>
    </w:p>
    <w:p w14:paraId="20053D72" w14:textId="77777777" w:rsidR="004155B2" w:rsidRPr="004155B2" w:rsidRDefault="004155B2" w:rsidP="004155B2">
      <w:pPr>
        <w:tabs>
          <w:tab w:val="left" w:pos="0"/>
        </w:tabs>
        <w:spacing w:before="40" w:after="40"/>
        <w:rPr>
          <w:rFonts w:asciiTheme="majorHAnsi" w:hAnsiTheme="majorHAnsi" w:cstheme="majorHAnsi"/>
          <w:i/>
          <w:sz w:val="25"/>
          <w:szCs w:val="25"/>
          <w:lang w:val="es-ES"/>
        </w:rPr>
      </w:pPr>
      <w:r w:rsidRPr="009C0809">
        <w:rPr>
          <w:rFonts w:asciiTheme="majorHAnsi" w:hAnsiTheme="majorHAnsi" w:cstheme="majorHAnsi"/>
          <w:i/>
          <w:sz w:val="25"/>
          <w:szCs w:val="25"/>
          <w:lang w:val="es-ES"/>
        </w:rPr>
        <w:t>- Phí cầu đường, VETC, bến bãi, phí đậu xe Công Ty thanh toán lại cho Nhà Thầu theo thực tế phát sinh trong thời gian bên Công Ty sử dụng.</w:t>
      </w:r>
    </w:p>
    <w:p w14:paraId="041306A5" w14:textId="77777777" w:rsidR="004155B2" w:rsidRPr="00D632B6" w:rsidRDefault="004155B2" w:rsidP="004155B2">
      <w:pPr>
        <w:tabs>
          <w:tab w:val="left" w:pos="0"/>
        </w:tabs>
        <w:spacing w:before="40" w:after="40"/>
        <w:rPr>
          <w:rFonts w:asciiTheme="majorHAnsi" w:hAnsiTheme="majorHAnsi" w:cstheme="majorHAnsi"/>
          <w:i/>
          <w:sz w:val="25"/>
          <w:szCs w:val="25"/>
          <w:lang w:val="es-ES"/>
        </w:rPr>
      </w:pPr>
    </w:p>
    <w:p w14:paraId="68F297AB" w14:textId="77777777" w:rsidR="001C65FF" w:rsidRPr="00895D3D" w:rsidRDefault="001C65FF" w:rsidP="007D54B5">
      <w:pPr>
        <w:ind w:left="720" w:hanging="14"/>
        <w:jc w:val="left"/>
        <w:rPr>
          <w:sz w:val="26"/>
          <w:szCs w:val="26"/>
          <w:lang w:val="nl-NL"/>
        </w:rPr>
      </w:pPr>
    </w:p>
    <w:p w14:paraId="3DB17002" w14:textId="77777777" w:rsidR="001E41B6" w:rsidRPr="00892BA1" w:rsidRDefault="001E41B6" w:rsidP="001E41B6">
      <w:pPr>
        <w:spacing w:before="120" w:after="120"/>
        <w:rPr>
          <w:bCs/>
          <w:sz w:val="28"/>
          <w:szCs w:val="28"/>
          <w:lang w:val="nl-NL"/>
        </w:rPr>
        <w:sectPr w:rsidR="001E41B6" w:rsidRPr="00892BA1" w:rsidSect="00BF40CA">
          <w:pgSz w:w="16839" w:h="11907" w:orient="landscape" w:code="9"/>
          <w:pgMar w:top="990" w:right="909" w:bottom="1134" w:left="990" w:header="810" w:footer="737" w:gutter="0"/>
          <w:cols w:space="720"/>
          <w:docGrid w:linePitch="360"/>
        </w:sectPr>
      </w:pPr>
    </w:p>
    <w:p w14:paraId="5B22E45A" w14:textId="77777777" w:rsidR="005875C7" w:rsidRDefault="005875C7" w:rsidP="00330894">
      <w:pPr>
        <w:jc w:val="right"/>
        <w:rPr>
          <w:b/>
          <w:sz w:val="26"/>
          <w:szCs w:val="26"/>
        </w:rPr>
      </w:pPr>
      <w:bookmarkStart w:id="13" w:name="RANGE!A1:C7"/>
      <w:bookmarkStart w:id="14" w:name="RANGE!A1:I8"/>
      <w:bookmarkStart w:id="15" w:name="_Toc104800534"/>
      <w:bookmarkStart w:id="16" w:name="_Toc54248523"/>
      <w:bookmarkStart w:id="17" w:name="_Toc54098540"/>
      <w:bookmarkEnd w:id="13"/>
      <w:bookmarkEnd w:id="14"/>
    </w:p>
    <w:p w14:paraId="649F328D" w14:textId="77777777" w:rsidR="00330894" w:rsidRPr="00252EF1" w:rsidRDefault="00330894" w:rsidP="00330894">
      <w:pPr>
        <w:jc w:val="right"/>
        <w:rPr>
          <w:i/>
          <w:sz w:val="26"/>
          <w:szCs w:val="26"/>
        </w:rPr>
      </w:pPr>
      <w:r w:rsidRPr="0080182A">
        <w:rPr>
          <w:b/>
          <w:sz w:val="26"/>
          <w:szCs w:val="26"/>
        </w:rPr>
        <w:t xml:space="preserve">Mẫu </w:t>
      </w:r>
      <w:r w:rsidR="00A841C2">
        <w:rPr>
          <w:b/>
          <w:sz w:val="26"/>
          <w:szCs w:val="26"/>
        </w:rPr>
        <w:t>1</w:t>
      </w:r>
      <w:r w:rsidR="00057A55">
        <w:rPr>
          <w:b/>
          <w:sz w:val="26"/>
          <w:szCs w:val="26"/>
        </w:rPr>
        <w:t>2</w:t>
      </w:r>
      <w:r w:rsidRPr="00252EF1">
        <w:rPr>
          <w:sz w:val="26"/>
          <w:szCs w:val="26"/>
        </w:rPr>
        <w:t xml:space="preserve"> </w:t>
      </w:r>
      <w:r w:rsidRPr="00252EF1">
        <w:rPr>
          <w:b/>
          <w:i/>
          <w:sz w:val="26"/>
          <w:szCs w:val="26"/>
        </w:rPr>
        <w:t>(scan đính kèm lên hệ thống)</w:t>
      </w:r>
    </w:p>
    <w:p w14:paraId="4A632D9A" w14:textId="77777777" w:rsidR="00330894" w:rsidRDefault="00330894" w:rsidP="00330894">
      <w:pPr>
        <w:rPr>
          <w:sz w:val="26"/>
          <w:szCs w:val="26"/>
        </w:rPr>
      </w:pPr>
    </w:p>
    <w:p w14:paraId="59D959BD" w14:textId="77777777" w:rsidR="00330894" w:rsidRDefault="00402442" w:rsidP="00330894">
      <w:pPr>
        <w:jc w:val="center"/>
        <w:rPr>
          <w:b/>
          <w:sz w:val="32"/>
          <w:szCs w:val="32"/>
        </w:rPr>
      </w:pPr>
      <w:r>
        <w:rPr>
          <w:b/>
          <w:sz w:val="32"/>
          <w:szCs w:val="32"/>
        </w:rPr>
        <w:t>BẢN CAM KẾT</w:t>
      </w:r>
    </w:p>
    <w:p w14:paraId="02549DFA" w14:textId="77777777" w:rsidR="00330894" w:rsidRDefault="00330894" w:rsidP="00330894">
      <w:pPr>
        <w:rPr>
          <w:sz w:val="26"/>
          <w:szCs w:val="26"/>
        </w:rPr>
      </w:pPr>
    </w:p>
    <w:p w14:paraId="033D2C08" w14:textId="77777777" w:rsidR="00330894" w:rsidRPr="00035A0E" w:rsidRDefault="00330894" w:rsidP="00330894">
      <w:pPr>
        <w:tabs>
          <w:tab w:val="right" w:pos="9000"/>
        </w:tabs>
        <w:rPr>
          <w:i/>
          <w:sz w:val="26"/>
          <w:szCs w:val="26"/>
        </w:rPr>
      </w:pPr>
      <w:r w:rsidRPr="00035A0E">
        <w:rPr>
          <w:sz w:val="26"/>
          <w:szCs w:val="26"/>
        </w:rPr>
        <w:t xml:space="preserve">Ngày: </w:t>
      </w:r>
      <w:r w:rsidRPr="00035A0E">
        <w:rPr>
          <w:sz w:val="26"/>
          <w:szCs w:val="26"/>
        </w:rPr>
        <w:softHyphen/>
      </w:r>
      <w:r w:rsidRPr="00035A0E">
        <w:rPr>
          <w:sz w:val="26"/>
          <w:szCs w:val="26"/>
        </w:rPr>
        <w:softHyphen/>
      </w:r>
      <w:r w:rsidRPr="00035A0E">
        <w:rPr>
          <w:sz w:val="26"/>
          <w:szCs w:val="26"/>
        </w:rPr>
        <w:softHyphen/>
        <w:t>___</w:t>
      </w:r>
      <w:r w:rsidRPr="004D5984">
        <w:t>____</w:t>
      </w:r>
      <w:r w:rsidRPr="00035A0E">
        <w:rPr>
          <w:sz w:val="26"/>
          <w:szCs w:val="26"/>
        </w:rPr>
        <w:t>_</w:t>
      </w:r>
      <w:r w:rsidRPr="00035A0E">
        <w:rPr>
          <w:i/>
          <w:sz w:val="26"/>
          <w:szCs w:val="26"/>
        </w:rPr>
        <w:t>[Điền ngày tháng năm ký cam kết]</w:t>
      </w:r>
    </w:p>
    <w:p w14:paraId="5CCEE8D4" w14:textId="77777777" w:rsidR="00330894" w:rsidRPr="00035A0E" w:rsidRDefault="00330894" w:rsidP="00330894">
      <w:pPr>
        <w:tabs>
          <w:tab w:val="right" w:pos="9000"/>
        </w:tabs>
        <w:rPr>
          <w:i/>
          <w:sz w:val="26"/>
          <w:szCs w:val="26"/>
        </w:rPr>
      </w:pPr>
      <w:r w:rsidRPr="00035A0E">
        <w:rPr>
          <w:sz w:val="26"/>
          <w:szCs w:val="26"/>
        </w:rPr>
        <w:t xml:space="preserve">Tên gói thầu: </w:t>
      </w:r>
      <w:r w:rsidRPr="00035A0E">
        <w:rPr>
          <w:sz w:val="26"/>
          <w:szCs w:val="26"/>
          <w:lang w:val="pl-PL"/>
        </w:rPr>
        <w:t>_</w:t>
      </w:r>
      <w:r w:rsidRPr="004D5984">
        <w:t xml:space="preserve">___ </w:t>
      </w:r>
      <w:r w:rsidRPr="00035A0E">
        <w:rPr>
          <w:i/>
          <w:sz w:val="26"/>
          <w:szCs w:val="26"/>
        </w:rPr>
        <w:t>[Ghi tên gói thầu theo kế hoạch lựa chọn nhà thầu được duyệt]</w:t>
      </w:r>
    </w:p>
    <w:p w14:paraId="08C6E727" w14:textId="77777777" w:rsidR="00330894" w:rsidRPr="00035A0E" w:rsidRDefault="00330894" w:rsidP="00330894">
      <w:pPr>
        <w:tabs>
          <w:tab w:val="right" w:pos="9000"/>
        </w:tabs>
        <w:rPr>
          <w:i/>
          <w:sz w:val="26"/>
          <w:szCs w:val="26"/>
        </w:rPr>
      </w:pPr>
      <w:r w:rsidRPr="00035A0E">
        <w:rPr>
          <w:sz w:val="26"/>
          <w:szCs w:val="26"/>
        </w:rPr>
        <w:t>Tên dự án:</w:t>
      </w:r>
      <w:r w:rsidRPr="00035A0E">
        <w:rPr>
          <w:sz w:val="26"/>
          <w:szCs w:val="26"/>
          <w:lang w:val="pl-PL"/>
        </w:rPr>
        <w:t xml:space="preserve"> __</w:t>
      </w:r>
      <w:r w:rsidRPr="004D5984">
        <w:t xml:space="preserve">_____ </w:t>
      </w:r>
      <w:r w:rsidRPr="00035A0E">
        <w:rPr>
          <w:i/>
          <w:sz w:val="26"/>
          <w:szCs w:val="26"/>
        </w:rPr>
        <w:t>[Ghi tên dự án]</w:t>
      </w:r>
    </w:p>
    <w:p w14:paraId="519E82B5" w14:textId="77777777" w:rsidR="00330894" w:rsidRPr="00035A0E" w:rsidRDefault="00330894" w:rsidP="00330894">
      <w:pPr>
        <w:rPr>
          <w:sz w:val="26"/>
          <w:szCs w:val="26"/>
        </w:rPr>
      </w:pPr>
    </w:p>
    <w:p w14:paraId="490934CB" w14:textId="77777777" w:rsidR="00330894" w:rsidRPr="00035A0E" w:rsidRDefault="00330894" w:rsidP="00330894">
      <w:pPr>
        <w:ind w:firstLine="720"/>
        <w:rPr>
          <w:b/>
          <w:i/>
          <w:sz w:val="26"/>
          <w:szCs w:val="26"/>
        </w:rPr>
      </w:pPr>
      <w:r w:rsidRPr="00035A0E">
        <w:rPr>
          <w:sz w:val="26"/>
          <w:szCs w:val="26"/>
        </w:rPr>
        <w:t xml:space="preserve">Kính gửi: </w:t>
      </w:r>
      <w:r w:rsidRPr="00035A0E">
        <w:rPr>
          <w:i/>
          <w:sz w:val="26"/>
          <w:szCs w:val="26"/>
        </w:rPr>
        <w:t>[Điền đầy đủ và chính xác tên của bên mời thầu]</w:t>
      </w:r>
    </w:p>
    <w:p w14:paraId="013B1DD3" w14:textId="77777777" w:rsidR="00330894" w:rsidRDefault="00330894" w:rsidP="00330894">
      <w:pPr>
        <w:pStyle w:val="BodyText"/>
        <w:ind w:firstLine="720"/>
        <w:rPr>
          <w:sz w:val="26"/>
          <w:szCs w:val="26"/>
        </w:rPr>
      </w:pPr>
    </w:p>
    <w:p w14:paraId="53F3E578" w14:textId="77777777" w:rsidR="00330894" w:rsidRDefault="00330894" w:rsidP="00330894">
      <w:pPr>
        <w:pStyle w:val="BodyText"/>
        <w:ind w:firstLine="720"/>
        <w:rPr>
          <w:sz w:val="26"/>
          <w:szCs w:val="26"/>
        </w:rPr>
      </w:pPr>
      <w:r w:rsidRPr="00035A0E">
        <w:rPr>
          <w:sz w:val="26"/>
          <w:szCs w:val="26"/>
        </w:rPr>
        <w:t xml:space="preserve">Sau khi nghiên cứu </w:t>
      </w:r>
      <w:r>
        <w:rPr>
          <w:sz w:val="26"/>
          <w:szCs w:val="26"/>
          <w:lang w:val="en-US"/>
        </w:rPr>
        <w:t xml:space="preserve">E-HSMT ______ </w:t>
      </w:r>
      <w:r w:rsidRPr="00035A0E">
        <w:rPr>
          <w:i/>
          <w:sz w:val="26"/>
          <w:szCs w:val="26"/>
        </w:rPr>
        <w:t xml:space="preserve">[Ghi </w:t>
      </w:r>
      <w:r>
        <w:rPr>
          <w:i/>
          <w:sz w:val="26"/>
          <w:szCs w:val="26"/>
          <w:lang w:val="en-US"/>
        </w:rPr>
        <w:t>tên gói thầu theo E-TBMT</w:t>
      </w:r>
      <w:r w:rsidRPr="00035A0E">
        <w:rPr>
          <w:i/>
          <w:sz w:val="26"/>
          <w:szCs w:val="26"/>
        </w:rPr>
        <w:t>]</w:t>
      </w:r>
      <w:r w:rsidRPr="00035A0E">
        <w:rPr>
          <w:sz w:val="26"/>
          <w:szCs w:val="26"/>
        </w:rPr>
        <w:t>, văn bản sửa đổi</w:t>
      </w:r>
      <w:r>
        <w:rPr>
          <w:sz w:val="26"/>
          <w:szCs w:val="26"/>
        </w:rPr>
        <w:t xml:space="preserve"> số</w:t>
      </w:r>
      <w:r w:rsidRPr="004D5984">
        <w:t>___</w:t>
      </w:r>
      <w:r w:rsidRPr="00035A0E">
        <w:rPr>
          <w:i/>
          <w:sz w:val="26"/>
          <w:szCs w:val="26"/>
        </w:rPr>
        <w:t xml:space="preserve">[Ghi số của văn bản sửa đổi, nếu có] </w:t>
      </w:r>
      <w:r w:rsidRPr="00035A0E">
        <w:rPr>
          <w:sz w:val="26"/>
          <w:szCs w:val="26"/>
        </w:rPr>
        <w:t xml:space="preserve">và các tài liệu đính kèm </w:t>
      </w:r>
      <w:r>
        <w:rPr>
          <w:sz w:val="26"/>
          <w:szCs w:val="26"/>
          <w:lang w:val="en-US"/>
        </w:rPr>
        <w:t>E-HSMT</w:t>
      </w:r>
      <w:r w:rsidRPr="00035A0E">
        <w:rPr>
          <w:i/>
          <w:sz w:val="26"/>
          <w:szCs w:val="26"/>
        </w:rPr>
        <w:t xml:space="preserve"> </w:t>
      </w:r>
      <w:r w:rsidRPr="00035A0E">
        <w:rPr>
          <w:sz w:val="26"/>
          <w:szCs w:val="26"/>
        </w:rPr>
        <w:t xml:space="preserve">do </w:t>
      </w:r>
      <w:r w:rsidRPr="004D5984">
        <w:t>________</w:t>
      </w:r>
      <w:r w:rsidRPr="00035A0E">
        <w:rPr>
          <w:i/>
          <w:sz w:val="26"/>
          <w:szCs w:val="26"/>
        </w:rPr>
        <w:t xml:space="preserve">[Ghi tên bên mời thầu] </w:t>
      </w:r>
      <w:r w:rsidRPr="00035A0E">
        <w:rPr>
          <w:sz w:val="26"/>
          <w:szCs w:val="26"/>
        </w:rPr>
        <w:t>phát hành, chúng tôi,</w:t>
      </w:r>
      <w:r w:rsidRPr="00035A0E">
        <w:rPr>
          <w:i/>
          <w:sz w:val="26"/>
          <w:szCs w:val="26"/>
        </w:rPr>
        <w:t xml:space="preserve"> </w:t>
      </w:r>
      <w:r w:rsidRPr="004D5984">
        <w:t xml:space="preserve">____ </w:t>
      </w:r>
      <w:r w:rsidRPr="00035A0E">
        <w:rPr>
          <w:i/>
          <w:sz w:val="26"/>
          <w:szCs w:val="26"/>
        </w:rPr>
        <w:t>[Ghi tên nhà thầu]</w:t>
      </w:r>
      <w:r w:rsidRPr="00035A0E">
        <w:rPr>
          <w:i/>
          <w:sz w:val="26"/>
          <w:szCs w:val="26"/>
          <w:lang w:val="vi-VN"/>
        </w:rPr>
        <w:t xml:space="preserve">, </w:t>
      </w:r>
      <w:r w:rsidRPr="00035A0E">
        <w:rPr>
          <w:sz w:val="26"/>
          <w:szCs w:val="26"/>
          <w:lang w:val="vi-VN"/>
        </w:rPr>
        <w:t>có địa chỉ tại</w:t>
      </w:r>
      <w:r w:rsidRPr="00035A0E">
        <w:rPr>
          <w:i/>
          <w:sz w:val="26"/>
          <w:szCs w:val="26"/>
          <w:lang w:val="vi-VN"/>
        </w:rPr>
        <w:t xml:space="preserve"> </w:t>
      </w:r>
      <w:r w:rsidRPr="004D5984">
        <w:t>_______</w:t>
      </w:r>
      <w:r w:rsidRPr="00035A0E">
        <w:rPr>
          <w:i/>
          <w:sz w:val="26"/>
          <w:szCs w:val="26"/>
          <w:lang w:val="vi-VN"/>
        </w:rPr>
        <w:t>[Ghi địa chỉ của nhà thầu]</w:t>
      </w:r>
      <w:r>
        <w:rPr>
          <w:i/>
          <w:sz w:val="26"/>
          <w:szCs w:val="26"/>
        </w:rPr>
        <w:t xml:space="preserve">, </w:t>
      </w:r>
      <w:r>
        <w:rPr>
          <w:sz w:val="26"/>
          <w:szCs w:val="26"/>
        </w:rPr>
        <w:t xml:space="preserve">bằng văn bản này, chúng tôi </w:t>
      </w:r>
      <w:r w:rsidRPr="00035A0E">
        <w:rPr>
          <w:sz w:val="26"/>
          <w:szCs w:val="26"/>
        </w:rPr>
        <w:t>cam kết</w:t>
      </w:r>
      <w:r>
        <w:rPr>
          <w:sz w:val="26"/>
          <w:szCs w:val="26"/>
        </w:rPr>
        <w:t>:</w:t>
      </w:r>
    </w:p>
    <w:p w14:paraId="4EB700D0" w14:textId="77777777" w:rsidR="00D70CF7" w:rsidRDefault="00D70CF7" w:rsidP="00330894">
      <w:pPr>
        <w:pStyle w:val="BodyText"/>
        <w:ind w:firstLine="720"/>
        <w:rPr>
          <w:sz w:val="26"/>
          <w:szCs w:val="26"/>
        </w:rPr>
      </w:pPr>
    </w:p>
    <w:p w14:paraId="5DA71728" w14:textId="77777777" w:rsidR="00323EDC" w:rsidRDefault="00D70CF7" w:rsidP="002651D0">
      <w:pPr>
        <w:pStyle w:val="ListParagraph"/>
        <w:numPr>
          <w:ilvl w:val="0"/>
          <w:numId w:val="7"/>
        </w:numPr>
        <w:ind w:left="720"/>
        <w:rPr>
          <w:sz w:val="26"/>
          <w:szCs w:val="26"/>
        </w:rPr>
      </w:pPr>
      <w:r w:rsidRPr="00D70CF7">
        <w:rPr>
          <w:sz w:val="26"/>
          <w:szCs w:val="26"/>
        </w:rPr>
        <w:t>Có đủ năng lực, kinh nghiệm để cung cấp dịch vụ, vật tư/ hàng hóa theo đúng quy định của E-HSMT</w:t>
      </w:r>
      <w:r w:rsidR="0036113B">
        <w:rPr>
          <w:sz w:val="26"/>
          <w:szCs w:val="26"/>
        </w:rPr>
        <w:t>;</w:t>
      </w:r>
    </w:p>
    <w:p w14:paraId="6E305370" w14:textId="77777777" w:rsidR="00D70CF7" w:rsidRPr="001D488C" w:rsidRDefault="00323EDC" w:rsidP="002651D0">
      <w:pPr>
        <w:pStyle w:val="ListParagraph"/>
        <w:numPr>
          <w:ilvl w:val="0"/>
          <w:numId w:val="7"/>
        </w:numPr>
        <w:ind w:left="720"/>
        <w:rPr>
          <w:sz w:val="26"/>
          <w:szCs w:val="26"/>
        </w:rPr>
      </w:pPr>
      <w:r w:rsidRPr="001D488C">
        <w:rPr>
          <w:rFonts w:eastAsia="Calibri"/>
          <w:sz w:val="25"/>
          <w:szCs w:val="25"/>
        </w:rPr>
        <w:t>Hiểu rõ yêu cầu của Phạm vi công việc và đảm bảo thực hiện đúng, đầy đủ các nội dung như yêu cầu trong Phạm vi công việc</w:t>
      </w:r>
      <w:r w:rsidR="00D70CF7" w:rsidRPr="001D488C">
        <w:rPr>
          <w:sz w:val="26"/>
          <w:szCs w:val="26"/>
        </w:rPr>
        <w:t>;</w:t>
      </w:r>
    </w:p>
    <w:p w14:paraId="4EFDDDD5" w14:textId="77777777" w:rsidR="003A07E2" w:rsidRPr="001D488C" w:rsidRDefault="003A07E2" w:rsidP="002651D0">
      <w:pPr>
        <w:pStyle w:val="ListParagraph"/>
        <w:numPr>
          <w:ilvl w:val="0"/>
          <w:numId w:val="7"/>
        </w:numPr>
        <w:ind w:left="720"/>
        <w:rPr>
          <w:sz w:val="26"/>
          <w:szCs w:val="26"/>
        </w:rPr>
      </w:pPr>
      <w:r w:rsidRPr="001D488C">
        <w:rPr>
          <w:sz w:val="26"/>
          <w:szCs w:val="26"/>
        </w:rPr>
        <w:t>Mở bảo lãnh thực hiện hợp đồng theo đúng yêu cầu của hợp đồng;</w:t>
      </w:r>
    </w:p>
    <w:p w14:paraId="7C340ED0" w14:textId="77777777" w:rsidR="00633819" w:rsidRPr="001D488C" w:rsidRDefault="00323EDC" w:rsidP="002651D0">
      <w:pPr>
        <w:pStyle w:val="ListParagraph"/>
        <w:numPr>
          <w:ilvl w:val="0"/>
          <w:numId w:val="7"/>
        </w:numPr>
        <w:ind w:left="720"/>
        <w:rPr>
          <w:sz w:val="26"/>
          <w:szCs w:val="26"/>
        </w:rPr>
      </w:pPr>
      <w:r w:rsidRPr="001D488C">
        <w:rPr>
          <w:color w:val="000000" w:themeColor="text1"/>
          <w:sz w:val="25"/>
          <w:szCs w:val="25"/>
        </w:rPr>
        <w:t>Tuyệt đối tuân thủ các yêu cầu về An ninh - An toàn - Sức khỏe - Môi trường của NCSP theo  tài liệu:</w:t>
      </w:r>
    </w:p>
    <w:p w14:paraId="74294AFA" w14:textId="77777777" w:rsidR="00323EDC" w:rsidRPr="001D488C" w:rsidRDefault="00323EDC" w:rsidP="00323EDC">
      <w:pPr>
        <w:pStyle w:val="ListParagraph"/>
        <w:numPr>
          <w:ilvl w:val="0"/>
          <w:numId w:val="19"/>
        </w:numPr>
        <w:ind w:left="1080"/>
        <w:rPr>
          <w:sz w:val="26"/>
          <w:szCs w:val="26"/>
        </w:rPr>
      </w:pPr>
      <w:r w:rsidRPr="001D488C">
        <w:rPr>
          <w:sz w:val="25"/>
          <w:szCs w:val="25"/>
        </w:rPr>
        <w:t>HSE-3000-MP-0044 “Yêu cầu về An toàn – Sức khỏe – Môi trường và An ninh đối với nhà thầu của NCSP”</w:t>
      </w:r>
    </w:p>
    <w:p w14:paraId="6F2E5E1D" w14:textId="77777777" w:rsidR="00364E7C" w:rsidRPr="00364E7C" w:rsidRDefault="005A799D" w:rsidP="00364E7C">
      <w:pPr>
        <w:pStyle w:val="ListParagraph"/>
        <w:widowControl w:val="0"/>
        <w:numPr>
          <w:ilvl w:val="0"/>
          <w:numId w:val="7"/>
        </w:numPr>
        <w:suppressAutoHyphens/>
        <w:spacing w:before="120" w:after="120"/>
        <w:ind w:left="720" w:right="-72"/>
        <w:rPr>
          <w:spacing w:val="-4"/>
          <w:sz w:val="26"/>
          <w:szCs w:val="26"/>
          <w:lang w:val="es-ES"/>
        </w:rPr>
      </w:pPr>
      <w:r w:rsidRPr="00EF639D">
        <w:rPr>
          <w:sz w:val="26"/>
          <w:szCs w:val="26"/>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124DE1">
        <w:rPr>
          <w:sz w:val="26"/>
          <w:szCs w:val="26"/>
        </w:rPr>
        <w:t>.</w:t>
      </w:r>
    </w:p>
    <w:p w14:paraId="60DD8421" w14:textId="72337A27" w:rsidR="00364E7C" w:rsidRPr="00364E7C" w:rsidRDefault="00364E7C" w:rsidP="00364E7C">
      <w:pPr>
        <w:pStyle w:val="ListParagraph"/>
        <w:widowControl w:val="0"/>
        <w:numPr>
          <w:ilvl w:val="0"/>
          <w:numId w:val="7"/>
        </w:numPr>
        <w:suppressAutoHyphens/>
        <w:spacing w:before="120" w:after="120"/>
        <w:ind w:left="720" w:right="-72"/>
        <w:rPr>
          <w:spacing w:val="-4"/>
          <w:sz w:val="26"/>
          <w:szCs w:val="26"/>
          <w:lang w:val="es-ES"/>
        </w:rPr>
      </w:pPr>
      <w:r>
        <w:rPr>
          <w:sz w:val="26"/>
          <w:szCs w:val="26"/>
        </w:rPr>
        <w:t>T</w:t>
      </w:r>
      <w:r w:rsidRPr="00364E7C">
        <w:rPr>
          <w:spacing w:val="-4"/>
          <w:sz w:val="26"/>
          <w:szCs w:val="26"/>
          <w:lang w:val="es-ES"/>
        </w:rPr>
        <w:t>uân thủ quy trình quản lý an toàn đi lại của NCSP (NCSP travel safety management procedure</w:t>
      </w:r>
      <w:r w:rsidR="00151CFF">
        <w:rPr>
          <w:spacing w:val="-4"/>
          <w:sz w:val="26"/>
          <w:szCs w:val="26"/>
          <w:lang w:val="es-ES"/>
        </w:rPr>
        <w:t xml:space="preserve"> - </w:t>
      </w:r>
      <w:r w:rsidR="00151CFF" w:rsidRPr="00151CFF">
        <w:rPr>
          <w:spacing w:val="-4"/>
          <w:sz w:val="26"/>
          <w:szCs w:val="26"/>
          <w:lang w:val="es-ES"/>
        </w:rPr>
        <w:t>HSE-3000-MP-0017</w:t>
      </w:r>
      <w:r w:rsidR="00151CFF">
        <w:rPr>
          <w:spacing w:val="-4"/>
          <w:sz w:val="26"/>
          <w:szCs w:val="26"/>
          <w:lang w:val="es-ES"/>
        </w:rPr>
        <w:t>)</w:t>
      </w:r>
    </w:p>
    <w:p w14:paraId="2D22E119" w14:textId="77777777" w:rsidR="009D17C5" w:rsidRPr="006C40E0" w:rsidRDefault="009D17C5" w:rsidP="009D17C5">
      <w:pPr>
        <w:pStyle w:val="ListParagraph"/>
        <w:ind w:left="1080"/>
        <w:rPr>
          <w:sz w:val="26"/>
          <w:szCs w:val="26"/>
          <w:highlight w:val="yellow"/>
        </w:rPr>
      </w:pPr>
    </w:p>
    <w:p w14:paraId="2E224045" w14:textId="77777777" w:rsidR="00330894" w:rsidRPr="00035A0E" w:rsidRDefault="00330894" w:rsidP="00330894">
      <w:pPr>
        <w:pStyle w:val="BodyText"/>
        <w:ind w:firstLine="720"/>
        <w:rPr>
          <w:sz w:val="26"/>
          <w:szCs w:val="26"/>
        </w:rPr>
      </w:pPr>
      <w:r w:rsidRPr="00035A0E">
        <w:rPr>
          <w:sz w:val="26"/>
          <w:szCs w:val="26"/>
        </w:rPr>
        <w:t xml:space="preserve">Chúng tôi xin chịu hoàn toàn trách nhiệm về tính chính xác của thông tin nêu trong bản cam kết này. </w:t>
      </w:r>
    </w:p>
    <w:p w14:paraId="730855C7" w14:textId="77777777" w:rsidR="00330894" w:rsidRPr="00035A0E" w:rsidRDefault="00330894" w:rsidP="00330894">
      <w:pPr>
        <w:pStyle w:val="BodyText"/>
        <w:tabs>
          <w:tab w:val="center" w:pos="5670"/>
        </w:tabs>
        <w:ind w:firstLine="720"/>
        <w:rPr>
          <w:b/>
          <w:sz w:val="26"/>
          <w:szCs w:val="26"/>
        </w:rPr>
      </w:pPr>
      <w:r w:rsidRPr="00035A0E">
        <w:rPr>
          <w:b/>
          <w:sz w:val="26"/>
          <w:szCs w:val="26"/>
        </w:rPr>
        <w:tab/>
      </w:r>
    </w:p>
    <w:p w14:paraId="21CFB4C5" w14:textId="77777777" w:rsidR="00330894" w:rsidRPr="00035A0E" w:rsidRDefault="00330894" w:rsidP="00330894">
      <w:pPr>
        <w:pStyle w:val="BodyText"/>
        <w:tabs>
          <w:tab w:val="center" w:pos="4860"/>
        </w:tabs>
        <w:ind w:firstLine="720"/>
        <w:rPr>
          <w:b/>
          <w:sz w:val="26"/>
          <w:szCs w:val="26"/>
          <w:vertAlign w:val="superscript"/>
        </w:rPr>
      </w:pPr>
      <w:r w:rsidRPr="00035A0E">
        <w:rPr>
          <w:b/>
          <w:sz w:val="26"/>
          <w:szCs w:val="26"/>
        </w:rPr>
        <w:t xml:space="preserve">                       </w:t>
      </w:r>
      <w:r>
        <w:rPr>
          <w:b/>
          <w:sz w:val="26"/>
          <w:szCs w:val="26"/>
        </w:rPr>
        <w:t xml:space="preserve">                             </w:t>
      </w:r>
      <w:r w:rsidRPr="00035A0E">
        <w:rPr>
          <w:b/>
          <w:sz w:val="26"/>
          <w:szCs w:val="26"/>
        </w:rPr>
        <w:t>Đại diện hợp pháp của nhà thầu</w:t>
      </w:r>
    </w:p>
    <w:p w14:paraId="3856BE9C" w14:textId="77777777" w:rsidR="00330894" w:rsidRDefault="00330894" w:rsidP="00330894">
      <w:pPr>
        <w:rPr>
          <w:szCs w:val="24"/>
          <w:lang w:val="nl-NL"/>
        </w:rPr>
      </w:pPr>
      <w:r w:rsidRPr="00035A0E">
        <w:rPr>
          <w:i/>
          <w:sz w:val="26"/>
          <w:szCs w:val="26"/>
        </w:rPr>
        <w:tab/>
      </w:r>
      <w:r>
        <w:rPr>
          <w:i/>
          <w:sz w:val="26"/>
          <w:szCs w:val="26"/>
        </w:rPr>
        <w:tab/>
      </w:r>
      <w:r>
        <w:rPr>
          <w:i/>
          <w:sz w:val="26"/>
          <w:szCs w:val="26"/>
        </w:rPr>
        <w:tab/>
      </w:r>
      <w:r>
        <w:rPr>
          <w:i/>
          <w:sz w:val="26"/>
          <w:szCs w:val="26"/>
        </w:rPr>
        <w:tab/>
      </w:r>
      <w:r>
        <w:rPr>
          <w:i/>
          <w:sz w:val="26"/>
          <w:szCs w:val="26"/>
        </w:rPr>
        <w:tab/>
        <w:t xml:space="preserve">   </w:t>
      </w:r>
      <w:r w:rsidRPr="00035A0E">
        <w:rPr>
          <w:i/>
          <w:sz w:val="26"/>
          <w:szCs w:val="26"/>
        </w:rPr>
        <w:t>[Ghi tên, chức danh, ký tên và đóng dấu]</w:t>
      </w:r>
    </w:p>
    <w:p w14:paraId="72DB46BA" w14:textId="77777777" w:rsidR="00330894" w:rsidRDefault="00330894" w:rsidP="007F1DB6">
      <w:pPr>
        <w:pStyle w:val="00"/>
        <w:rPr>
          <w:color w:val="0070C0"/>
          <w:sz w:val="32"/>
          <w:szCs w:val="32"/>
        </w:rPr>
      </w:pPr>
    </w:p>
    <w:p w14:paraId="61354887" w14:textId="77777777" w:rsidR="00880D70" w:rsidRDefault="00880D70" w:rsidP="007F1DB6">
      <w:pPr>
        <w:pStyle w:val="00"/>
        <w:rPr>
          <w:color w:val="0070C0"/>
          <w:sz w:val="32"/>
          <w:szCs w:val="32"/>
        </w:rPr>
      </w:pPr>
    </w:p>
    <w:p w14:paraId="542C3FBA" w14:textId="77777777" w:rsidR="00880D70" w:rsidRDefault="00880D70" w:rsidP="007F1DB6">
      <w:pPr>
        <w:pStyle w:val="00"/>
        <w:rPr>
          <w:color w:val="0070C0"/>
          <w:sz w:val="32"/>
          <w:szCs w:val="32"/>
        </w:rPr>
        <w:sectPr w:rsidR="00880D70" w:rsidSect="00AD7002">
          <w:footnotePr>
            <w:numRestart w:val="eachPage"/>
          </w:footnotePr>
          <w:pgSz w:w="11907" w:h="16839" w:code="9"/>
          <w:pgMar w:top="1134" w:right="1134" w:bottom="1134" w:left="1701" w:header="737" w:footer="737" w:gutter="0"/>
          <w:cols w:space="720"/>
          <w:docGrid w:linePitch="360"/>
        </w:sectPr>
      </w:pPr>
    </w:p>
    <w:bookmarkEnd w:id="15"/>
    <w:p w14:paraId="4095B6DC" w14:textId="77777777" w:rsidR="00BF4F00" w:rsidRDefault="00BF4F00" w:rsidP="00EF639D">
      <w:pPr>
        <w:rPr>
          <w:spacing w:val="-2"/>
          <w:sz w:val="26"/>
          <w:szCs w:val="26"/>
          <w:lang w:val="nl-NL"/>
        </w:rPr>
      </w:pPr>
    </w:p>
    <w:p w14:paraId="4A94EC2A" w14:textId="77777777" w:rsidR="00F736FA" w:rsidRPr="007F1DB6" w:rsidRDefault="00F736FA" w:rsidP="00F736FA">
      <w:pPr>
        <w:pStyle w:val="00"/>
        <w:rPr>
          <w:color w:val="0070C0"/>
          <w:sz w:val="32"/>
          <w:szCs w:val="32"/>
        </w:rPr>
      </w:pPr>
      <w:bookmarkStart w:id="18" w:name="_Toc104800536"/>
      <w:r w:rsidRPr="007F1DB6">
        <w:rPr>
          <w:color w:val="0070C0"/>
          <w:sz w:val="32"/>
          <w:szCs w:val="32"/>
        </w:rPr>
        <w:t>Phần 2. YÊU CẦU VỀ KỸ THUẬT</w:t>
      </w:r>
    </w:p>
    <w:p w14:paraId="4E34E3B8" w14:textId="77777777" w:rsidR="00F736FA" w:rsidRPr="00E64EAD" w:rsidRDefault="00F736FA" w:rsidP="00F736FA">
      <w:pPr>
        <w:pStyle w:val="01"/>
        <w:spacing w:before="0" w:after="0" w:line="240" w:lineRule="auto"/>
        <w:rPr>
          <w:sz w:val="26"/>
          <w:szCs w:val="26"/>
        </w:rPr>
      </w:pPr>
      <w:bookmarkStart w:id="19" w:name="_Toc104800535"/>
    </w:p>
    <w:p w14:paraId="5E10E93A" w14:textId="77777777" w:rsidR="00F736FA" w:rsidRPr="00892BA1" w:rsidRDefault="00F736FA" w:rsidP="00F736FA">
      <w:pPr>
        <w:pStyle w:val="01"/>
        <w:spacing w:before="0" w:after="0" w:line="240" w:lineRule="auto"/>
      </w:pPr>
      <w:r w:rsidRPr="00892BA1">
        <w:t>Chương V. YÊU CẦU VỀ KỸ THUẬT</w:t>
      </w:r>
      <w:bookmarkEnd w:id="19"/>
    </w:p>
    <w:p w14:paraId="49D038AD" w14:textId="77777777" w:rsidR="00F736FA" w:rsidRDefault="00F736FA" w:rsidP="00F736FA">
      <w:pPr>
        <w:ind w:firstLine="709"/>
        <w:rPr>
          <w:sz w:val="26"/>
          <w:szCs w:val="26"/>
          <w:lang w:val="nl-NL"/>
        </w:rPr>
      </w:pPr>
    </w:p>
    <w:p w14:paraId="541B202F" w14:textId="77777777" w:rsidR="00F736FA" w:rsidRDefault="00F736FA" w:rsidP="00F736FA">
      <w:pPr>
        <w:rPr>
          <w:spacing w:val="-2"/>
          <w:sz w:val="26"/>
          <w:szCs w:val="26"/>
          <w:lang w:val="nl-NL"/>
        </w:rPr>
      </w:pPr>
      <w:r>
        <w:rPr>
          <w:spacing w:val="-2"/>
          <w:sz w:val="26"/>
          <w:szCs w:val="26"/>
          <w:lang w:val="nl-NL"/>
        </w:rPr>
        <w:t>Nhà thầu cung cấp vật tư, nhân lực và trang thiết bị để thực hiện công việc:</w:t>
      </w:r>
      <w:r w:rsidR="00E8652D">
        <w:rPr>
          <w:b/>
          <w:bCs/>
          <w:i/>
          <w:sz w:val="26"/>
          <w:szCs w:val="26"/>
          <w:lang w:val="nl-NL"/>
        </w:rPr>
        <w:t xml:space="preserve"> </w:t>
      </w:r>
      <w:sdt>
        <w:sdtPr>
          <w:rPr>
            <w:b/>
            <w:bCs/>
            <w:i/>
            <w:iCs/>
            <w:sz w:val="26"/>
            <w:szCs w:val="26"/>
            <w:lang w:val="es-ES"/>
          </w:rPr>
          <w:alias w:val="Title"/>
          <w:tag w:val=""/>
          <w:id w:val="2137531910"/>
          <w:placeholder>
            <w:docPart w:val="617B057E54D147ABB6CA4F4684F3D1DA"/>
          </w:placeholder>
          <w:dataBinding w:prefixMappings="xmlns:ns0='http://purl.org/dc/elements/1.1/' xmlns:ns1='http://schemas.openxmlformats.org/package/2006/metadata/core-properties' " w:xpath="/ns1:coreProperties[1]/ns0:title[1]" w:storeItemID="{6C3C8BC8-F283-45AE-878A-BAB7291924A1}"/>
          <w:text/>
        </w:sdtPr>
        <w:sdtEndPr/>
        <w:sdtContent>
          <w:r w:rsidR="00030D30" w:rsidRPr="00556E96">
            <w:rPr>
              <w:b/>
              <w:bCs/>
              <w:i/>
              <w:iCs/>
              <w:sz w:val="26"/>
              <w:szCs w:val="26"/>
              <w:lang w:val="es-ES"/>
            </w:rPr>
            <w:t>CUNG CẤP DỊCH VỤ VẬN CHUYỂN HÀNH KHÁCH ĐƯA ĐÓN SÂN BAY TRÊN TOÀN QUỐC</w:t>
          </w:r>
        </w:sdtContent>
      </w:sdt>
      <w:r>
        <w:rPr>
          <w:bCs/>
          <w:i/>
          <w:sz w:val="26"/>
          <w:szCs w:val="26"/>
          <w:lang w:val="nl-NL"/>
        </w:rPr>
        <w:t xml:space="preserve"> </w:t>
      </w:r>
      <w:r>
        <w:rPr>
          <w:spacing w:val="-2"/>
          <w:sz w:val="26"/>
          <w:szCs w:val="26"/>
          <w:lang w:val="nl-NL"/>
        </w:rPr>
        <w:t xml:space="preserve">như nêu chi tiết tại tài liệu “PHẠM VI CÔNG VIỆC” đính kèm. </w:t>
      </w:r>
    </w:p>
    <w:p w14:paraId="2FAE9506" w14:textId="77777777" w:rsidR="00F736FA" w:rsidRDefault="00F736FA" w:rsidP="00EF639D">
      <w:pPr>
        <w:jc w:val="center"/>
        <w:rPr>
          <w:b/>
          <w:color w:val="0070C0"/>
          <w:sz w:val="32"/>
          <w:szCs w:val="32"/>
        </w:rPr>
        <w:sectPr w:rsidR="00F736FA" w:rsidSect="00E64EAD">
          <w:footnotePr>
            <w:numRestart w:val="eachPage"/>
          </w:footnotePr>
          <w:pgSz w:w="11907" w:h="16839" w:code="9"/>
          <w:pgMar w:top="990" w:right="837" w:bottom="1080" w:left="1350" w:header="737" w:footer="737" w:gutter="0"/>
          <w:cols w:space="720"/>
          <w:docGrid w:linePitch="360"/>
        </w:sectPr>
      </w:pPr>
    </w:p>
    <w:p w14:paraId="5797DAE0" w14:textId="77777777" w:rsidR="00D800C5" w:rsidRPr="00EF639D" w:rsidRDefault="00D800C5" w:rsidP="00EF639D">
      <w:pPr>
        <w:jc w:val="center"/>
        <w:rPr>
          <w:color w:val="0070C0"/>
          <w:sz w:val="32"/>
          <w:szCs w:val="32"/>
        </w:rPr>
      </w:pPr>
      <w:r w:rsidRPr="00EF639D">
        <w:rPr>
          <w:b/>
          <w:color w:val="0070C0"/>
          <w:sz w:val="32"/>
          <w:szCs w:val="32"/>
        </w:rPr>
        <w:t>Phần 3. ĐIỀU KIỆN HỢP ĐỒNG VÀ BIỂU MẪU HỢP ĐỒNG</w:t>
      </w:r>
      <w:bookmarkEnd w:id="16"/>
      <w:bookmarkEnd w:id="18"/>
    </w:p>
    <w:bookmarkEnd w:id="17"/>
    <w:p w14:paraId="77B49917" w14:textId="77777777" w:rsidR="00766A6B" w:rsidRPr="00EF639D" w:rsidRDefault="00766A6B" w:rsidP="00E04EF6">
      <w:pPr>
        <w:tabs>
          <w:tab w:val="left" w:pos="9072"/>
        </w:tabs>
        <w:jc w:val="left"/>
        <w:rPr>
          <w:bCs/>
          <w:sz w:val="26"/>
          <w:szCs w:val="26"/>
          <w:lang w:val="it-IT"/>
        </w:rPr>
      </w:pPr>
    </w:p>
    <w:p w14:paraId="6661FFC3" w14:textId="77777777" w:rsidR="00E04EF6" w:rsidRDefault="00E04EF6" w:rsidP="00E04EF6">
      <w:pPr>
        <w:tabs>
          <w:tab w:val="left" w:pos="9072"/>
        </w:tabs>
        <w:jc w:val="left"/>
        <w:rPr>
          <w:bCs/>
          <w:sz w:val="28"/>
          <w:szCs w:val="28"/>
          <w:lang w:val="it-IT"/>
        </w:rPr>
      </w:pPr>
    </w:p>
    <w:p w14:paraId="589DD825" w14:textId="77777777" w:rsidR="00E04EF6" w:rsidRPr="009664AA" w:rsidRDefault="00E04EF6" w:rsidP="00E04EF6">
      <w:pPr>
        <w:widowControl w:val="0"/>
        <w:jc w:val="left"/>
        <w:rPr>
          <w:b/>
          <w:bCs/>
          <w:sz w:val="28"/>
          <w:szCs w:val="28"/>
          <w:lang w:val="vi-VN"/>
        </w:rPr>
      </w:pPr>
      <w:r w:rsidRPr="009664AA">
        <w:rPr>
          <w:b/>
          <w:bCs/>
          <w:sz w:val="28"/>
          <w:szCs w:val="28"/>
          <w:lang w:val="vi-VN"/>
        </w:rPr>
        <w:t>Chương VI. ĐIỀU KIỆN CHUNG CỦA HỢP ĐỒNG</w:t>
      </w:r>
    </w:p>
    <w:p w14:paraId="3A79EA65" w14:textId="77777777" w:rsidR="00E04EF6" w:rsidRPr="00E04EF6" w:rsidRDefault="00E04EF6" w:rsidP="00E04EF6">
      <w:pPr>
        <w:widowControl w:val="0"/>
        <w:jc w:val="left"/>
        <w:rPr>
          <w:bCs/>
          <w:i/>
          <w:sz w:val="28"/>
          <w:szCs w:val="28"/>
        </w:rPr>
      </w:pPr>
      <w:bookmarkStart w:id="20" w:name="_Toc54248525"/>
      <w:bookmarkStart w:id="21" w:name="_Toc104800538"/>
      <w:r w:rsidRPr="00E04EF6">
        <w:rPr>
          <w:bCs/>
          <w:i/>
          <w:sz w:val="28"/>
          <w:szCs w:val="28"/>
        </w:rPr>
        <w:t>(xem Biểu mẫu hợp đồng tại Chương VIII)</w:t>
      </w:r>
    </w:p>
    <w:p w14:paraId="7221EE31" w14:textId="77777777" w:rsidR="00E04EF6" w:rsidRPr="009664AA" w:rsidRDefault="00E04EF6" w:rsidP="00E04EF6">
      <w:pPr>
        <w:widowControl w:val="0"/>
        <w:jc w:val="left"/>
        <w:rPr>
          <w:b/>
          <w:bCs/>
          <w:sz w:val="28"/>
          <w:szCs w:val="28"/>
        </w:rPr>
      </w:pPr>
    </w:p>
    <w:p w14:paraId="1ABBD546" w14:textId="77777777" w:rsidR="00E04EF6" w:rsidRDefault="00E04EF6" w:rsidP="00E04EF6">
      <w:pPr>
        <w:widowControl w:val="0"/>
        <w:jc w:val="left"/>
        <w:rPr>
          <w:b/>
          <w:bCs/>
          <w:sz w:val="28"/>
          <w:szCs w:val="28"/>
          <w:lang w:val="vi-VN"/>
        </w:rPr>
      </w:pPr>
      <w:r w:rsidRPr="009664AA">
        <w:rPr>
          <w:b/>
          <w:bCs/>
          <w:sz w:val="28"/>
          <w:szCs w:val="28"/>
          <w:lang w:val="vi-VN"/>
        </w:rPr>
        <w:t>Chương VII. ĐIỀU KIỆN CỤ THỂ CỦA HỢP ĐỒNG</w:t>
      </w:r>
      <w:bookmarkEnd w:id="20"/>
      <w:bookmarkEnd w:id="21"/>
    </w:p>
    <w:p w14:paraId="32F1A17E" w14:textId="77777777" w:rsidR="00E04EF6" w:rsidRPr="00E04EF6" w:rsidRDefault="00E04EF6" w:rsidP="00E04EF6">
      <w:pPr>
        <w:widowControl w:val="0"/>
        <w:jc w:val="left"/>
        <w:rPr>
          <w:bCs/>
          <w:i/>
          <w:sz w:val="28"/>
          <w:szCs w:val="28"/>
        </w:rPr>
      </w:pPr>
      <w:r w:rsidRPr="00E04EF6">
        <w:rPr>
          <w:bCs/>
          <w:i/>
          <w:sz w:val="28"/>
          <w:szCs w:val="28"/>
        </w:rPr>
        <w:t>(xem Biểu mẫu hợp đồng tại Chương VIII)</w:t>
      </w:r>
    </w:p>
    <w:p w14:paraId="7ACD280D" w14:textId="77777777" w:rsidR="00E04EF6" w:rsidRDefault="00E04EF6" w:rsidP="00E04EF6">
      <w:pPr>
        <w:widowControl w:val="0"/>
        <w:jc w:val="left"/>
        <w:rPr>
          <w:b/>
          <w:bCs/>
          <w:sz w:val="28"/>
          <w:szCs w:val="28"/>
          <w:lang w:val="vi-VN"/>
        </w:rPr>
      </w:pPr>
    </w:p>
    <w:p w14:paraId="2B866D4A" w14:textId="77777777" w:rsidR="00E04EF6" w:rsidRPr="00ED7D25" w:rsidRDefault="00E04EF6" w:rsidP="00E04EF6">
      <w:pPr>
        <w:widowControl w:val="0"/>
        <w:ind w:firstLine="28"/>
        <w:jc w:val="left"/>
        <w:rPr>
          <w:b/>
          <w:bCs/>
          <w:i/>
          <w:sz w:val="28"/>
          <w:szCs w:val="28"/>
          <w:lang w:val="vi-VN"/>
        </w:rPr>
      </w:pPr>
      <w:bookmarkStart w:id="22" w:name="_Toc104800539"/>
      <w:r w:rsidRPr="00ED7D25">
        <w:rPr>
          <w:b/>
          <w:bCs/>
          <w:sz w:val="28"/>
          <w:szCs w:val="28"/>
          <w:lang w:val="vi-VN"/>
        </w:rPr>
        <w:t>Chương VIII</w:t>
      </w:r>
      <w:r w:rsidRPr="00ED7D25">
        <w:rPr>
          <w:b/>
          <w:bCs/>
          <w:i/>
          <w:sz w:val="28"/>
          <w:szCs w:val="28"/>
          <w:lang w:val="vi-VN"/>
        </w:rPr>
        <w:t xml:space="preserve">. </w:t>
      </w:r>
      <w:r w:rsidRPr="00ED7D25">
        <w:rPr>
          <w:b/>
          <w:bCs/>
          <w:sz w:val="28"/>
          <w:szCs w:val="28"/>
          <w:lang w:val="vi-VN"/>
        </w:rPr>
        <w:t>BIỂU MẪU HỢP ĐỒNG</w:t>
      </w:r>
      <w:bookmarkEnd w:id="22"/>
    </w:p>
    <w:p w14:paraId="5F1B7F61" w14:textId="77777777" w:rsidR="00E04EF6" w:rsidRDefault="00A036C9" w:rsidP="00E04EF6">
      <w:pPr>
        <w:tabs>
          <w:tab w:val="left" w:pos="9072"/>
        </w:tabs>
        <w:jc w:val="left"/>
        <w:rPr>
          <w:bCs/>
          <w:i/>
          <w:sz w:val="28"/>
          <w:szCs w:val="28"/>
        </w:rPr>
      </w:pPr>
      <w:r w:rsidRPr="00E04EF6">
        <w:rPr>
          <w:bCs/>
          <w:i/>
          <w:sz w:val="28"/>
          <w:szCs w:val="28"/>
        </w:rPr>
        <w:t>(xem Biểu mẫu hợp đồng</w:t>
      </w:r>
      <w:r>
        <w:rPr>
          <w:bCs/>
          <w:i/>
          <w:sz w:val="28"/>
          <w:szCs w:val="28"/>
        </w:rPr>
        <w:t xml:space="preserve"> đínnh kèm</w:t>
      </w:r>
      <w:r w:rsidRPr="00E04EF6">
        <w:rPr>
          <w:bCs/>
          <w:i/>
          <w:sz w:val="28"/>
          <w:szCs w:val="28"/>
        </w:rPr>
        <w:t>)</w:t>
      </w:r>
    </w:p>
    <w:p w14:paraId="3CF2A1BA" w14:textId="77777777" w:rsidR="00A036C9" w:rsidRDefault="00A036C9" w:rsidP="00E04EF6">
      <w:pPr>
        <w:tabs>
          <w:tab w:val="left" w:pos="9072"/>
        </w:tabs>
        <w:jc w:val="left"/>
        <w:rPr>
          <w:bCs/>
          <w:i/>
          <w:sz w:val="28"/>
          <w:szCs w:val="28"/>
        </w:rPr>
      </w:pPr>
    </w:p>
    <w:p w14:paraId="43332F37" w14:textId="77777777" w:rsidR="00766915" w:rsidRDefault="00766915" w:rsidP="00E04EF6">
      <w:pPr>
        <w:tabs>
          <w:tab w:val="left" w:pos="9072"/>
        </w:tabs>
        <w:jc w:val="left"/>
        <w:rPr>
          <w:bCs/>
          <w:sz w:val="28"/>
          <w:szCs w:val="28"/>
        </w:rPr>
        <w:sectPr w:rsidR="00766915" w:rsidSect="00E64EAD">
          <w:footnotePr>
            <w:numRestart w:val="eachPage"/>
          </w:footnotePr>
          <w:pgSz w:w="11907" w:h="16839" w:code="9"/>
          <w:pgMar w:top="990" w:right="837" w:bottom="1080" w:left="1350" w:header="737" w:footer="737" w:gutter="0"/>
          <w:cols w:space="720"/>
          <w:docGrid w:linePitch="360"/>
        </w:sectPr>
      </w:pPr>
    </w:p>
    <w:p w14:paraId="1DA7383C" w14:textId="77777777" w:rsidR="00766915" w:rsidRPr="00892BA1" w:rsidRDefault="00766915" w:rsidP="00766915">
      <w:pPr>
        <w:tabs>
          <w:tab w:val="left" w:pos="9072"/>
        </w:tabs>
        <w:spacing w:before="120" w:after="120"/>
        <w:jc w:val="right"/>
        <w:rPr>
          <w:b/>
          <w:sz w:val="28"/>
          <w:szCs w:val="28"/>
          <w:lang w:val="it-IT"/>
        </w:rPr>
      </w:pPr>
      <w:bookmarkStart w:id="23" w:name="_Toc348001569"/>
      <w:r w:rsidRPr="00892BA1">
        <w:rPr>
          <w:b/>
          <w:sz w:val="28"/>
          <w:szCs w:val="28"/>
          <w:lang w:val="it-IT"/>
        </w:rPr>
        <w:t xml:space="preserve">Mẫu số </w:t>
      </w:r>
      <w:r w:rsidR="00D74AF2">
        <w:rPr>
          <w:b/>
          <w:sz w:val="28"/>
          <w:szCs w:val="28"/>
          <w:lang w:val="it-IT"/>
        </w:rPr>
        <w:t>__</w:t>
      </w:r>
    </w:p>
    <w:p w14:paraId="332514D0" w14:textId="77777777" w:rsidR="00766915" w:rsidRPr="00892BA1" w:rsidRDefault="00766915" w:rsidP="00766915">
      <w:pPr>
        <w:pStyle w:val="SectionIXHeader"/>
        <w:tabs>
          <w:tab w:val="left" w:pos="9072"/>
        </w:tabs>
        <w:spacing w:before="120" w:after="120"/>
        <w:rPr>
          <w:sz w:val="2"/>
          <w:lang w:val="it-IT"/>
        </w:rPr>
      </w:pPr>
    </w:p>
    <w:bookmarkEnd w:id="23"/>
    <w:p w14:paraId="309C4030" w14:textId="77777777" w:rsidR="00766915" w:rsidRPr="00892BA1" w:rsidRDefault="00766915" w:rsidP="00766915">
      <w:pPr>
        <w:pStyle w:val="S9Header1"/>
        <w:tabs>
          <w:tab w:val="left" w:pos="9072"/>
        </w:tabs>
        <w:spacing w:after="120"/>
        <w:rPr>
          <w:sz w:val="28"/>
          <w:szCs w:val="28"/>
          <w:lang w:val="it-IT"/>
        </w:rPr>
      </w:pPr>
      <w:r w:rsidRPr="00892BA1">
        <w:rPr>
          <w:sz w:val="28"/>
          <w:szCs w:val="28"/>
          <w:lang w:val="it-IT"/>
        </w:rPr>
        <w:t>THƯ CHẤP THUẬN E-HSDT VÀ TRAO HỢP ĐỒNG</w:t>
      </w:r>
    </w:p>
    <w:p w14:paraId="755735FE" w14:textId="77777777" w:rsidR="00766915" w:rsidRPr="00892BA1" w:rsidRDefault="00766915" w:rsidP="00766915">
      <w:pPr>
        <w:pStyle w:val="BodyText"/>
        <w:tabs>
          <w:tab w:val="left" w:pos="9072"/>
        </w:tabs>
        <w:spacing w:before="120" w:after="120"/>
        <w:jc w:val="right"/>
        <w:rPr>
          <w:sz w:val="28"/>
          <w:szCs w:val="28"/>
        </w:rPr>
      </w:pPr>
      <w:r w:rsidRPr="00892BA1">
        <w:rPr>
          <w:lang w:val="es-ES"/>
        </w:rPr>
        <w:t>____, ngày ____ tháng ____ năm ____</w:t>
      </w:r>
      <w:r w:rsidRPr="00646EAC">
        <w:rPr>
          <w:sz w:val="28"/>
          <w:szCs w:val="28"/>
        </w:rPr>
        <w:fldChar w:fldCharType="begin"/>
      </w:r>
      <w:r w:rsidRPr="00892BA1">
        <w:rPr>
          <w:sz w:val="28"/>
          <w:szCs w:val="28"/>
          <w:lang w:val="it-IT"/>
        </w:rPr>
        <w:instrText>ADVANCE \D 4.80</w:instrText>
      </w:r>
      <w:r w:rsidRPr="00646EAC">
        <w:rPr>
          <w:sz w:val="28"/>
          <w:szCs w:val="28"/>
        </w:rPr>
        <w:fldChar w:fldCharType="end"/>
      </w:r>
    </w:p>
    <w:p w14:paraId="2DBF5932" w14:textId="77777777" w:rsidR="00766915" w:rsidRPr="00803572" w:rsidRDefault="00766915" w:rsidP="00766915">
      <w:pPr>
        <w:tabs>
          <w:tab w:val="left" w:pos="9072"/>
        </w:tabs>
        <w:ind w:firstLine="709"/>
        <w:rPr>
          <w:sz w:val="26"/>
          <w:szCs w:val="26"/>
          <w:lang w:val="it-IT"/>
        </w:rPr>
      </w:pPr>
      <w:r w:rsidRPr="00803572">
        <w:rPr>
          <w:rFonts w:eastAsia="Arial"/>
          <w:sz w:val="26"/>
          <w:szCs w:val="26"/>
          <w:lang w:val="it-IT"/>
        </w:rPr>
        <w:t xml:space="preserve">Kính gửi: ______ </w:t>
      </w:r>
      <w:r w:rsidRPr="00803572">
        <w:rPr>
          <w:i/>
          <w:sz w:val="26"/>
          <w:szCs w:val="26"/>
        </w:rPr>
        <w:fldChar w:fldCharType="begin"/>
      </w:r>
      <w:r w:rsidRPr="00803572">
        <w:rPr>
          <w:i/>
          <w:sz w:val="26"/>
          <w:szCs w:val="26"/>
          <w:lang w:val="it-IT"/>
        </w:rPr>
        <w:instrText>ADVANCE \D 1.90</w:instrText>
      </w:r>
      <w:r w:rsidRPr="00803572">
        <w:rPr>
          <w:i/>
          <w:sz w:val="26"/>
          <w:szCs w:val="26"/>
        </w:rPr>
        <w:fldChar w:fldCharType="end"/>
      </w:r>
      <w:r w:rsidRPr="00803572">
        <w:rPr>
          <w:rFonts w:eastAsia="Arial"/>
          <w:i/>
          <w:sz w:val="26"/>
          <w:szCs w:val="26"/>
          <w:lang w:val="it-IT"/>
        </w:rPr>
        <w:t xml:space="preserve">[ghi tên và địa chỉ của Nhà thầu trúng thầu] </w:t>
      </w:r>
      <w:r w:rsidRPr="00803572">
        <w:rPr>
          <w:rFonts w:eastAsia="Arial"/>
          <w:sz w:val="26"/>
          <w:szCs w:val="26"/>
          <w:lang w:val="it-IT"/>
        </w:rPr>
        <w:t>(sau đây gọi tắt là “Nhà thầu”)</w:t>
      </w:r>
    </w:p>
    <w:p w14:paraId="20CD99D3" w14:textId="77777777" w:rsidR="00766915" w:rsidRPr="00803572" w:rsidRDefault="00766915" w:rsidP="00766915">
      <w:pPr>
        <w:tabs>
          <w:tab w:val="left" w:pos="9072"/>
        </w:tabs>
        <w:ind w:firstLine="709"/>
        <w:rPr>
          <w:sz w:val="26"/>
          <w:szCs w:val="26"/>
          <w:lang w:val="it-IT"/>
        </w:rPr>
      </w:pPr>
      <w:r w:rsidRPr="00803572">
        <w:rPr>
          <w:rFonts w:eastAsia="Arial"/>
          <w:sz w:val="26"/>
          <w:szCs w:val="26"/>
          <w:lang w:val="it-IT"/>
        </w:rPr>
        <w:t>Về việc:</w:t>
      </w:r>
      <w:r w:rsidRPr="00803572">
        <w:rPr>
          <w:rFonts w:eastAsia="Arial"/>
          <w:b/>
          <w:i/>
          <w:sz w:val="26"/>
          <w:szCs w:val="26"/>
          <w:lang w:val="it-IT"/>
        </w:rPr>
        <w:t xml:space="preserve"> </w:t>
      </w:r>
      <w:r w:rsidRPr="00803572">
        <w:rPr>
          <w:rFonts w:eastAsia="Arial"/>
          <w:i/>
          <w:sz w:val="26"/>
          <w:szCs w:val="26"/>
          <w:lang w:val="it-IT"/>
        </w:rPr>
        <w:t>Thông báo chấp thuận E-HSDT và trao hợp đồng</w:t>
      </w:r>
      <w:r w:rsidRPr="00803572">
        <w:rPr>
          <w:rFonts w:eastAsia="Arial"/>
          <w:sz w:val="26"/>
          <w:szCs w:val="26"/>
          <w:lang w:val="it-IT"/>
        </w:rPr>
        <w:t xml:space="preserve">   </w:t>
      </w:r>
    </w:p>
    <w:p w14:paraId="0A92F225" w14:textId="77777777" w:rsidR="00766915" w:rsidRPr="00803572" w:rsidRDefault="00766915" w:rsidP="00766915">
      <w:pPr>
        <w:tabs>
          <w:tab w:val="left" w:pos="9072"/>
        </w:tabs>
        <w:ind w:firstLine="709"/>
        <w:rPr>
          <w:rFonts w:eastAsia="Arial"/>
          <w:sz w:val="26"/>
          <w:szCs w:val="26"/>
          <w:lang w:val="it-IT"/>
        </w:rPr>
      </w:pPr>
      <w:r w:rsidRPr="00803572">
        <w:rPr>
          <w:rFonts w:eastAsia="Arial"/>
          <w:sz w:val="26"/>
          <w:szCs w:val="26"/>
          <w:lang w:val="it-IT"/>
        </w:rPr>
        <w:t xml:space="preserve">Căn cứ Quyết định số___ ngày___ tháng___ năm___ của Chủ đầu tư______ </w:t>
      </w:r>
      <w:r w:rsidRPr="00803572">
        <w:rPr>
          <w:rFonts w:eastAsia="Arial"/>
          <w:i/>
          <w:sz w:val="26"/>
          <w:szCs w:val="26"/>
          <w:lang w:val="it-IT"/>
        </w:rPr>
        <w:t xml:space="preserve">[ghi tên chủ đầu tư] </w:t>
      </w:r>
      <w:r w:rsidRPr="00803572">
        <w:rPr>
          <w:rFonts w:eastAsia="Arial"/>
          <w:sz w:val="26"/>
          <w:szCs w:val="26"/>
          <w:lang w:val="it-IT"/>
        </w:rPr>
        <w:t xml:space="preserve">(sau đây gọi tắt là “Chủ đầu tư”) về việc phê duyệt kết quả lựa chọn nhà thầu gói thầu______ </w:t>
      </w:r>
      <w:r w:rsidRPr="00803572">
        <w:rPr>
          <w:rFonts w:eastAsia="Arial"/>
          <w:i/>
          <w:sz w:val="26"/>
          <w:szCs w:val="26"/>
          <w:lang w:val="it-IT"/>
        </w:rPr>
        <w:t>[ghi tên, số hiệu gói thầu]</w:t>
      </w:r>
      <w:r w:rsidRPr="00803572">
        <w:rPr>
          <w:rFonts w:eastAsia="Arial"/>
          <w:sz w:val="26"/>
          <w:szCs w:val="26"/>
          <w:lang w:val="it-IT"/>
        </w:rPr>
        <w:t xml:space="preserve">, Bên mời thầu______ </w:t>
      </w:r>
      <w:r w:rsidRPr="00803572">
        <w:rPr>
          <w:rFonts w:eastAsia="Arial"/>
          <w:i/>
          <w:sz w:val="26"/>
          <w:szCs w:val="26"/>
          <w:lang w:val="it-IT"/>
        </w:rPr>
        <w:t xml:space="preserve">[ghi tên Bên mời thầu] </w:t>
      </w:r>
      <w:r w:rsidRPr="00803572">
        <w:rPr>
          <w:rFonts w:eastAsia="Arial"/>
          <w:sz w:val="26"/>
          <w:szCs w:val="26"/>
          <w:lang w:val="it-IT"/>
        </w:rPr>
        <w:t xml:space="preserve">(sau đây gọi tắt là “Bên mời thầu) thông báo: Chủ đầu tư đã chấp thuận E-HSDT và trao hợp đồng cho Nhà thầu để thực hiện gói thầu____ </w:t>
      </w:r>
      <w:r w:rsidRPr="00803572">
        <w:rPr>
          <w:rFonts w:eastAsia="Arial"/>
          <w:i/>
          <w:sz w:val="26"/>
          <w:szCs w:val="26"/>
          <w:lang w:val="it-IT"/>
        </w:rPr>
        <w:t>[ghi tên, số hiệu gói thầu]</w:t>
      </w:r>
      <w:r w:rsidRPr="00803572">
        <w:rPr>
          <w:rFonts w:eastAsia="Arial"/>
          <w:sz w:val="26"/>
          <w:szCs w:val="26"/>
          <w:lang w:val="it-IT"/>
        </w:rPr>
        <w:t xml:space="preserve"> với giá hợp đồng là _____ </w:t>
      </w:r>
      <w:r w:rsidRPr="00803572">
        <w:rPr>
          <w:rFonts w:eastAsia="Arial"/>
          <w:i/>
          <w:sz w:val="26"/>
          <w:szCs w:val="26"/>
          <w:lang w:val="it-IT"/>
        </w:rPr>
        <w:t>[ghi giá trúng thầu trong quyết định phê duyệt kết quả lựa chọn nhà thầu]</w:t>
      </w:r>
      <w:r w:rsidRPr="00803572">
        <w:rPr>
          <w:rFonts w:eastAsia="Arial"/>
          <w:sz w:val="26"/>
          <w:szCs w:val="26"/>
          <w:lang w:val="it-IT"/>
        </w:rPr>
        <w:t xml:space="preserve"> với thời gian thực hiện gói thầu là</w:t>
      </w:r>
      <w:r w:rsidRPr="00803572">
        <w:rPr>
          <w:rFonts w:eastAsia="Arial"/>
          <w:i/>
          <w:sz w:val="26"/>
          <w:szCs w:val="26"/>
          <w:lang w:val="it-IT"/>
        </w:rPr>
        <w:t>___ [ghi thời gian thực hiện gói thầu trong quyết định phê duyệt kết quả lựa chọn nhà thầu]</w:t>
      </w:r>
      <w:r w:rsidRPr="00803572">
        <w:rPr>
          <w:rFonts w:eastAsia="Arial"/>
          <w:sz w:val="26"/>
          <w:szCs w:val="26"/>
          <w:lang w:val="it-IT"/>
        </w:rPr>
        <w:t>.</w:t>
      </w:r>
    </w:p>
    <w:p w14:paraId="42603BA6" w14:textId="77777777" w:rsidR="00766915" w:rsidRPr="00803572" w:rsidRDefault="00766915" w:rsidP="00766915">
      <w:pPr>
        <w:tabs>
          <w:tab w:val="left" w:pos="9072"/>
        </w:tabs>
        <w:ind w:firstLine="709"/>
        <w:rPr>
          <w:rFonts w:eastAsia="Arial"/>
          <w:sz w:val="26"/>
          <w:szCs w:val="26"/>
          <w:lang w:val="it-IT"/>
        </w:rPr>
      </w:pPr>
      <w:r w:rsidRPr="00803572">
        <w:rPr>
          <w:rFonts w:eastAsia="Arial"/>
          <w:sz w:val="26"/>
          <w:szCs w:val="26"/>
          <w:lang w:val="it-IT"/>
        </w:rPr>
        <w:t>Đề nghị đại diện hợp pháp của Nhà thầu tiến hành hoàn thiện và ký kết hợp đồng với Chủ đầu tư, Bên mời thầu theo kế hoạch như sau:</w:t>
      </w:r>
    </w:p>
    <w:p w14:paraId="00DD30B7" w14:textId="77777777" w:rsidR="00766915" w:rsidRPr="00803572" w:rsidRDefault="00766915" w:rsidP="00766915">
      <w:pPr>
        <w:pStyle w:val="ListParagraph"/>
        <w:tabs>
          <w:tab w:val="left" w:pos="9072"/>
        </w:tabs>
        <w:ind w:left="0" w:firstLine="709"/>
        <w:contextualSpacing w:val="0"/>
        <w:rPr>
          <w:sz w:val="26"/>
          <w:szCs w:val="26"/>
          <w:lang w:val="it-IT"/>
        </w:rPr>
      </w:pPr>
      <w:r w:rsidRPr="00803572">
        <w:rPr>
          <w:rFonts w:eastAsia="Arial"/>
          <w:sz w:val="26"/>
          <w:szCs w:val="26"/>
          <w:lang w:val="it-IT"/>
        </w:rPr>
        <w:t xml:space="preserve">- Thời gian hoàn thiện hợp đồng:___ </w:t>
      </w:r>
      <w:r w:rsidRPr="00803572">
        <w:rPr>
          <w:rFonts w:eastAsia="Arial"/>
          <w:i/>
          <w:sz w:val="26"/>
          <w:szCs w:val="26"/>
          <w:lang w:val="it-IT"/>
        </w:rPr>
        <w:t>[ghi thời gian hoàn thiện hợp đồng]</w:t>
      </w:r>
      <w:r w:rsidRPr="00803572">
        <w:rPr>
          <w:rFonts w:eastAsia="Arial"/>
          <w:sz w:val="26"/>
          <w:szCs w:val="26"/>
          <w:lang w:val="it-IT"/>
        </w:rPr>
        <w:t xml:space="preserve">, tại địa điểm____ </w:t>
      </w:r>
      <w:r w:rsidRPr="00803572">
        <w:rPr>
          <w:rFonts w:eastAsia="Arial"/>
          <w:i/>
          <w:sz w:val="26"/>
          <w:szCs w:val="26"/>
          <w:lang w:val="it-IT"/>
        </w:rPr>
        <w:t>[ghi địa điểm hoàn thiện hợp đồng, trường hợp hoàn thiện hợp đồng trên Hệ thống thì nêu rõ]</w:t>
      </w:r>
      <w:r w:rsidRPr="00803572">
        <w:rPr>
          <w:rFonts w:eastAsia="Arial"/>
          <w:sz w:val="26"/>
          <w:szCs w:val="26"/>
          <w:lang w:val="it-IT"/>
        </w:rPr>
        <w:t>;</w:t>
      </w:r>
    </w:p>
    <w:p w14:paraId="40A2950D" w14:textId="77777777" w:rsidR="00766915" w:rsidRPr="00803572" w:rsidRDefault="00766915" w:rsidP="00766915">
      <w:pPr>
        <w:pStyle w:val="ListParagraph"/>
        <w:tabs>
          <w:tab w:val="left" w:pos="9072"/>
        </w:tabs>
        <w:ind w:left="0" w:firstLine="709"/>
        <w:contextualSpacing w:val="0"/>
        <w:rPr>
          <w:sz w:val="26"/>
          <w:szCs w:val="26"/>
          <w:lang w:val="it-IT"/>
        </w:rPr>
      </w:pPr>
      <w:r w:rsidRPr="00803572">
        <w:rPr>
          <w:rFonts w:eastAsia="Arial"/>
          <w:sz w:val="26"/>
          <w:szCs w:val="26"/>
          <w:lang w:val="it-IT"/>
        </w:rPr>
        <w:t xml:space="preserve">- Thời gian ký kết hợp đồng:___ </w:t>
      </w:r>
      <w:r w:rsidRPr="00803572">
        <w:rPr>
          <w:rFonts w:eastAsia="Arial"/>
          <w:i/>
          <w:sz w:val="26"/>
          <w:szCs w:val="26"/>
          <w:lang w:val="it-IT"/>
        </w:rPr>
        <w:t>[ghi thời gian ký kết hợp đồng]</w:t>
      </w:r>
      <w:r w:rsidRPr="00803572">
        <w:rPr>
          <w:rFonts w:eastAsia="Arial"/>
          <w:sz w:val="26"/>
          <w:szCs w:val="26"/>
          <w:lang w:val="it-IT"/>
        </w:rPr>
        <w:t xml:space="preserve">; tại địa điểm____ </w:t>
      </w:r>
      <w:r w:rsidRPr="00803572">
        <w:rPr>
          <w:rFonts w:eastAsia="Arial"/>
          <w:i/>
          <w:sz w:val="26"/>
          <w:szCs w:val="26"/>
          <w:lang w:val="it-IT"/>
        </w:rPr>
        <w:t>[ghi địa điểm ký kết hợp đồng]</w:t>
      </w:r>
      <w:r w:rsidRPr="00803572">
        <w:rPr>
          <w:rFonts w:eastAsia="Arial"/>
          <w:sz w:val="26"/>
          <w:szCs w:val="26"/>
          <w:lang w:val="it-IT"/>
        </w:rPr>
        <w:t>, gửi kèm theo Dự thảo hợp đồng.</w:t>
      </w:r>
    </w:p>
    <w:p w14:paraId="383CF2E2" w14:textId="77777777" w:rsidR="00766915" w:rsidRPr="00803572" w:rsidRDefault="00766915" w:rsidP="00766915">
      <w:pPr>
        <w:tabs>
          <w:tab w:val="left" w:pos="9072"/>
        </w:tabs>
        <w:ind w:firstLine="709"/>
        <w:rPr>
          <w:rFonts w:eastAsia="Arial"/>
          <w:sz w:val="26"/>
          <w:szCs w:val="26"/>
          <w:lang w:val="it-IT"/>
        </w:rPr>
      </w:pPr>
      <w:r w:rsidRPr="00803572">
        <w:rPr>
          <w:sz w:val="26"/>
          <w:szCs w:val="26"/>
          <w:lang w:val="it-IT"/>
        </w:rPr>
        <w:t xml:space="preserve">Đề nghị Nhà thầu </w:t>
      </w:r>
      <w:r w:rsidRPr="00803572">
        <w:rPr>
          <w:rFonts w:eastAsia="Arial"/>
          <w:sz w:val="26"/>
          <w:szCs w:val="26"/>
          <w:lang w:val="it-IT"/>
        </w:rPr>
        <w:t xml:space="preserve">thực hiện biện pháp bảo đảm thực hiện hợp đồng theo </w:t>
      </w:r>
      <w:r w:rsidRPr="00803572">
        <w:rPr>
          <w:sz w:val="26"/>
          <w:szCs w:val="26"/>
          <w:lang w:val="it-IT"/>
        </w:rPr>
        <w:t xml:space="preserve">Mẫu </w:t>
      </w:r>
      <w:r w:rsidR="00E32559">
        <w:rPr>
          <w:sz w:val="26"/>
          <w:szCs w:val="26"/>
          <w:lang w:val="it-IT"/>
        </w:rPr>
        <w:t>qui định tại</w:t>
      </w:r>
      <w:r w:rsidRPr="00803572">
        <w:rPr>
          <w:sz w:val="26"/>
          <w:szCs w:val="26"/>
          <w:lang w:val="it-IT"/>
        </w:rPr>
        <w:t xml:space="preserve"> Chương VIII – Biểu mẫu hợp đồng </w:t>
      </w:r>
      <w:r w:rsidRPr="00803572">
        <w:rPr>
          <w:rFonts w:eastAsia="Arial"/>
          <w:sz w:val="26"/>
          <w:szCs w:val="26"/>
          <w:lang w:val="it-IT"/>
        </w:rPr>
        <w:t xml:space="preserve">của E-HSMT với số tiền___ và thời gian hiệu lực___ </w:t>
      </w:r>
      <w:r w:rsidRPr="00803572">
        <w:rPr>
          <w:rFonts w:eastAsia="Arial"/>
          <w:i/>
          <w:sz w:val="26"/>
          <w:szCs w:val="26"/>
          <w:lang w:val="it-IT"/>
        </w:rPr>
        <w:t xml:space="preserve">[ghi số tiền tương ứng và thời gian có hiệu lực theo quy định tại </w:t>
      </w:r>
      <w:r w:rsidR="00E32559">
        <w:rPr>
          <w:rFonts w:eastAsia="Arial"/>
          <w:i/>
          <w:sz w:val="26"/>
          <w:szCs w:val="26"/>
          <w:lang w:val="it-IT"/>
        </w:rPr>
        <w:t>“Biểu mẫu hợp đồng” thuộc</w:t>
      </w:r>
      <w:r w:rsidRPr="00803572">
        <w:rPr>
          <w:rFonts w:eastAsia="Arial"/>
          <w:i/>
          <w:sz w:val="26"/>
          <w:szCs w:val="26"/>
          <w:lang w:val="it-IT"/>
        </w:rPr>
        <w:t xml:space="preserve"> E-HSMT]</w:t>
      </w:r>
      <w:r w:rsidRPr="00803572">
        <w:rPr>
          <w:rFonts w:eastAsia="Arial"/>
          <w:sz w:val="26"/>
          <w:szCs w:val="26"/>
          <w:lang w:val="it-IT"/>
        </w:rPr>
        <w:t>.</w:t>
      </w:r>
    </w:p>
    <w:p w14:paraId="153EA145" w14:textId="77777777" w:rsidR="00766915" w:rsidRPr="00803572" w:rsidRDefault="00766915" w:rsidP="00766915">
      <w:pPr>
        <w:tabs>
          <w:tab w:val="left" w:pos="9072"/>
        </w:tabs>
        <w:ind w:firstLine="709"/>
        <w:rPr>
          <w:sz w:val="26"/>
          <w:szCs w:val="26"/>
          <w:lang w:val="it-IT"/>
        </w:rPr>
      </w:pPr>
      <w:r w:rsidRPr="00803572">
        <w:rPr>
          <w:rFonts w:eastAsia="Arial"/>
          <w:sz w:val="26"/>
          <w:szCs w:val="26"/>
          <w:lang w:val="it-IT"/>
        </w:rPr>
        <w:t>Văn bản này là một phần không thể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của E-HSMT. Chủ đầu tư sẽ từ chối hoàn thiện, ký kết hợp đồng với Nhà thầu trong trường hợp phát hiện năng lực hiện tại của nhà thầu không đáp ứng yêu cầu thực hiện gói thầu.</w:t>
      </w:r>
    </w:p>
    <w:p w14:paraId="1EBD8D64" w14:textId="77777777" w:rsidR="00766915" w:rsidRPr="00803572" w:rsidRDefault="00766915" w:rsidP="00766915">
      <w:pPr>
        <w:tabs>
          <w:tab w:val="left" w:pos="9072"/>
        </w:tabs>
        <w:ind w:firstLine="709"/>
        <w:rPr>
          <w:rFonts w:eastAsia="Arial"/>
          <w:sz w:val="26"/>
          <w:szCs w:val="26"/>
          <w:lang w:val="it-IT"/>
        </w:rPr>
      </w:pPr>
      <w:r w:rsidRPr="00803572">
        <w:rPr>
          <w:rFonts w:eastAsia="Arial"/>
          <w:sz w:val="26"/>
          <w:szCs w:val="26"/>
          <w:lang w:val="it-IT"/>
        </w:rPr>
        <w:t>Nếu đến ngày___tháng___năm___</w:t>
      </w:r>
      <w:r w:rsidRPr="00803572">
        <w:rPr>
          <w:rFonts w:eastAsia="Arial"/>
          <w:sz w:val="26"/>
          <w:szCs w:val="26"/>
          <w:vertAlign w:val="superscript"/>
          <w:lang w:val="it-IT"/>
        </w:rPr>
        <w:t>(1)</w:t>
      </w:r>
      <w:r w:rsidRPr="00803572">
        <w:rPr>
          <w:rFonts w:eastAsia="Arial"/>
          <w:sz w:val="26"/>
          <w:szCs w:val="26"/>
          <w:lang w:val="it-IT"/>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hoàn trả bảo đảm dự thầu.</w:t>
      </w:r>
    </w:p>
    <w:p w14:paraId="68E5E714" w14:textId="77777777" w:rsidR="00766915" w:rsidRPr="00892BA1" w:rsidRDefault="00766915" w:rsidP="00766915">
      <w:pPr>
        <w:pStyle w:val="BodyText"/>
        <w:tabs>
          <w:tab w:val="center" w:pos="5670"/>
          <w:tab w:val="left" w:pos="9072"/>
        </w:tabs>
        <w:spacing w:before="120" w:after="120"/>
        <w:ind w:firstLine="720"/>
        <w:jc w:val="right"/>
        <w:rPr>
          <w:b/>
          <w:sz w:val="26"/>
          <w:vertAlign w:val="superscript"/>
        </w:rPr>
      </w:pPr>
      <w:r w:rsidRPr="00803572">
        <w:rPr>
          <w:b/>
          <w:sz w:val="26"/>
          <w:szCs w:val="26"/>
        </w:rPr>
        <w:t>Đại diện hợp pháp của Bên mời thầu</w:t>
      </w:r>
    </w:p>
    <w:p w14:paraId="56DEDB7B" w14:textId="77777777" w:rsidR="00766915" w:rsidRPr="00892BA1" w:rsidRDefault="00766915" w:rsidP="00766915">
      <w:pPr>
        <w:pStyle w:val="BodyText"/>
        <w:tabs>
          <w:tab w:val="center" w:pos="5670"/>
          <w:tab w:val="left" w:pos="9072"/>
        </w:tabs>
        <w:spacing w:before="120" w:after="120"/>
        <w:ind w:firstLine="720"/>
        <w:jc w:val="right"/>
        <w:rPr>
          <w:i/>
          <w:sz w:val="26"/>
        </w:rPr>
      </w:pPr>
      <w:r w:rsidRPr="00892BA1">
        <w:rPr>
          <w:i/>
          <w:sz w:val="26"/>
        </w:rPr>
        <w:tab/>
        <w:t>[ghi tên, chức danh, ký tên và đóng dấu]</w:t>
      </w:r>
    </w:p>
    <w:p w14:paraId="3E96E922" w14:textId="77777777" w:rsidR="00803572" w:rsidRDefault="00803572" w:rsidP="00766915">
      <w:pPr>
        <w:tabs>
          <w:tab w:val="left" w:pos="990"/>
          <w:tab w:val="left" w:pos="9072"/>
        </w:tabs>
        <w:spacing w:before="120" w:after="120"/>
        <w:ind w:right="45" w:firstLine="567"/>
        <w:rPr>
          <w:rFonts w:eastAsia="Arial"/>
          <w:sz w:val="26"/>
          <w:szCs w:val="28"/>
          <w:lang w:val="vi-VN"/>
        </w:rPr>
      </w:pPr>
    </w:p>
    <w:p w14:paraId="3E7A82F6" w14:textId="77777777" w:rsidR="00803572" w:rsidRDefault="00803572" w:rsidP="00766915">
      <w:pPr>
        <w:tabs>
          <w:tab w:val="left" w:pos="990"/>
          <w:tab w:val="left" w:pos="9072"/>
        </w:tabs>
        <w:spacing w:before="120" w:after="120"/>
        <w:ind w:right="45" w:firstLine="567"/>
        <w:rPr>
          <w:rFonts w:eastAsia="Arial"/>
          <w:sz w:val="26"/>
          <w:szCs w:val="28"/>
          <w:lang w:val="vi-VN"/>
        </w:rPr>
      </w:pPr>
    </w:p>
    <w:p w14:paraId="7CFEE763" w14:textId="77777777" w:rsidR="00766915" w:rsidRPr="00892BA1" w:rsidRDefault="00766915" w:rsidP="00766915">
      <w:pPr>
        <w:tabs>
          <w:tab w:val="left" w:pos="990"/>
          <w:tab w:val="left" w:pos="9072"/>
        </w:tabs>
        <w:spacing w:before="120" w:after="120"/>
        <w:ind w:right="45" w:firstLine="567"/>
        <w:rPr>
          <w:rFonts w:eastAsia="Arial"/>
          <w:sz w:val="26"/>
          <w:szCs w:val="28"/>
          <w:lang w:val="vi-VN"/>
        </w:rPr>
      </w:pPr>
      <w:r w:rsidRPr="00892BA1">
        <w:rPr>
          <w:rFonts w:eastAsia="Arial"/>
          <w:sz w:val="26"/>
          <w:szCs w:val="28"/>
          <w:lang w:val="vi-VN"/>
        </w:rPr>
        <w:t>Ghi chú:</w:t>
      </w:r>
    </w:p>
    <w:p w14:paraId="59FFC0DE" w14:textId="77777777" w:rsidR="00A036C9" w:rsidRPr="00803572" w:rsidRDefault="00766915" w:rsidP="00803572">
      <w:pPr>
        <w:tabs>
          <w:tab w:val="left" w:pos="990"/>
          <w:tab w:val="left" w:pos="9072"/>
        </w:tabs>
        <w:spacing w:before="120" w:after="120"/>
        <w:ind w:right="45" w:firstLine="567"/>
        <w:rPr>
          <w:rFonts w:eastAsia="Arial"/>
          <w:sz w:val="26"/>
          <w:szCs w:val="28"/>
          <w:lang w:val="vi-VN"/>
        </w:rPr>
      </w:pPr>
      <w:r w:rsidRPr="00892BA1">
        <w:rPr>
          <w:rFonts w:eastAsia="Arial"/>
          <w:sz w:val="26"/>
          <w:szCs w:val="28"/>
          <w:lang w:val="vi-VN"/>
        </w:rPr>
        <w:t>(1) Ghi thời gian phù hợp với thời gian quy định trong Mẫu bảo lãnh dự thầu.</w:t>
      </w:r>
    </w:p>
    <w:sectPr w:rsidR="00A036C9" w:rsidRPr="00803572" w:rsidSect="00AD7002">
      <w:footnotePr>
        <w:numRestart w:val="eachPage"/>
      </w:footnotePr>
      <w:pgSz w:w="11907" w:h="16839"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BAA7E" w14:textId="77777777" w:rsidR="00E80385" w:rsidRDefault="00E80385" w:rsidP="00E05AF1">
      <w:r>
        <w:separator/>
      </w:r>
    </w:p>
  </w:endnote>
  <w:endnote w:type="continuationSeparator" w:id="0">
    <w:p w14:paraId="7F80B22F" w14:textId="77777777" w:rsidR="00E80385" w:rsidRDefault="00E80385" w:rsidP="00E05AF1">
      <w:r>
        <w:continuationSeparator/>
      </w:r>
    </w:p>
  </w:endnote>
  <w:endnote w:type="continuationNotice" w:id="1">
    <w:p w14:paraId="590CAFD0" w14:textId="77777777" w:rsidR="00E80385" w:rsidRDefault="00E803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854A5" w14:textId="77777777" w:rsidR="00E80385" w:rsidRPr="00474D64" w:rsidRDefault="00E80385" w:rsidP="00474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65E4A" w14:textId="77777777" w:rsidR="00E80385" w:rsidRPr="00C442AE" w:rsidRDefault="00E80385" w:rsidP="00C4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ADE3B" w14:textId="77777777" w:rsidR="00E80385" w:rsidRDefault="00E80385" w:rsidP="00E05AF1">
      <w:r>
        <w:separator/>
      </w:r>
    </w:p>
  </w:footnote>
  <w:footnote w:type="continuationSeparator" w:id="0">
    <w:p w14:paraId="3EAEC510" w14:textId="77777777" w:rsidR="00E80385" w:rsidRDefault="00E80385" w:rsidP="00E05AF1">
      <w:r>
        <w:continuationSeparator/>
      </w:r>
    </w:p>
  </w:footnote>
  <w:footnote w:type="continuationNotice" w:id="1">
    <w:p w14:paraId="6C04103A" w14:textId="77777777" w:rsidR="00E80385" w:rsidRDefault="00E803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4175"/>
    <w:multiLevelType w:val="hybridMultilevel"/>
    <w:tmpl w:val="B41AE026"/>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90A73"/>
    <w:multiLevelType w:val="hybridMultilevel"/>
    <w:tmpl w:val="3024573A"/>
    <w:lvl w:ilvl="0" w:tplc="0592EC94">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BD21E8E"/>
    <w:multiLevelType w:val="hybridMultilevel"/>
    <w:tmpl w:val="FAAEA942"/>
    <w:lvl w:ilvl="0" w:tplc="10FCF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81298"/>
    <w:multiLevelType w:val="hybridMultilevel"/>
    <w:tmpl w:val="83525128"/>
    <w:lvl w:ilvl="0" w:tplc="69741C0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57B43"/>
    <w:multiLevelType w:val="hybridMultilevel"/>
    <w:tmpl w:val="08865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62DFD"/>
    <w:multiLevelType w:val="hybridMultilevel"/>
    <w:tmpl w:val="DDB609CE"/>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C391F"/>
    <w:multiLevelType w:val="hybridMultilevel"/>
    <w:tmpl w:val="4AA0465C"/>
    <w:lvl w:ilvl="0" w:tplc="04090019">
      <w:start w:val="1"/>
      <w:numFmt w:val="lowerLetter"/>
      <w:lvlText w:val="%1."/>
      <w:lvlJc w:val="left"/>
      <w:pPr>
        <w:tabs>
          <w:tab w:val="num" w:pos="720"/>
        </w:tabs>
        <w:ind w:left="720" w:hanging="360"/>
      </w:pPr>
      <w:rPr>
        <w:rFonts w:hint="default"/>
        <w:u w:val="none"/>
      </w:rPr>
    </w:lvl>
    <w:lvl w:ilvl="1" w:tplc="11F8B16C">
      <w:start w:val="1"/>
      <w:numFmt w:val="bullet"/>
      <w:lvlText w:val=""/>
      <w:lvlJc w:val="left"/>
      <w:pPr>
        <w:tabs>
          <w:tab w:val="num" w:pos="1440"/>
        </w:tabs>
        <w:ind w:left="1440" w:hanging="360"/>
      </w:pPr>
      <w:rPr>
        <w:rFonts w:ascii="Wingdings" w:hAnsi="Wingdings" w:hint="default"/>
        <w:sz w:val="22"/>
        <w:szCs w:val="16"/>
        <w:u w:val="none"/>
      </w:rPr>
    </w:lvl>
    <w:lvl w:ilvl="2" w:tplc="2208EE8A">
      <w:start w:val="1"/>
      <w:numFmt w:val="bullet"/>
      <w:lvlText w:val="-"/>
      <w:lvlJc w:val="left"/>
      <w:pPr>
        <w:tabs>
          <w:tab w:val="num" w:pos="2340"/>
        </w:tabs>
        <w:ind w:left="2340" w:hanging="360"/>
      </w:pPr>
      <w:rPr>
        <w:rFonts w:ascii="Arial" w:eastAsia="Times New Roman" w:hAnsi="Arial" w:cs="Arial" w:hint="default"/>
      </w:rPr>
    </w:lvl>
    <w:lvl w:ilvl="3" w:tplc="C96CB56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9256D0"/>
    <w:multiLevelType w:val="hybridMultilevel"/>
    <w:tmpl w:val="998E5188"/>
    <w:lvl w:ilvl="0" w:tplc="1DEC6B5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3B677FE"/>
    <w:multiLevelType w:val="hybridMultilevel"/>
    <w:tmpl w:val="97D8D9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03105C"/>
    <w:multiLevelType w:val="hybridMultilevel"/>
    <w:tmpl w:val="324AAF28"/>
    <w:lvl w:ilvl="0" w:tplc="0409000F">
      <w:start w:val="1"/>
      <w:numFmt w:val="decimal"/>
      <w:lvlText w:val="%1."/>
      <w:lvlJc w:val="left"/>
      <w:pPr>
        <w:ind w:left="720" w:hanging="360"/>
      </w:pPr>
      <w:rPr>
        <w:rFonts w:hint="default"/>
      </w:rPr>
    </w:lvl>
    <w:lvl w:ilvl="1" w:tplc="69C66A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7831BC"/>
    <w:multiLevelType w:val="hybridMultilevel"/>
    <w:tmpl w:val="E7B82D6C"/>
    <w:lvl w:ilvl="0" w:tplc="6E6A58F4">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1595B"/>
    <w:multiLevelType w:val="hybridMultilevel"/>
    <w:tmpl w:val="19AAD6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0CD3B92"/>
    <w:multiLevelType w:val="hybridMultilevel"/>
    <w:tmpl w:val="9C8C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D739C9"/>
    <w:multiLevelType w:val="hybridMultilevel"/>
    <w:tmpl w:val="2A60303A"/>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16" w15:restartNumberingAfterBreak="0">
    <w:nsid w:val="6FC94EBA"/>
    <w:multiLevelType w:val="hybridMultilevel"/>
    <w:tmpl w:val="67D6F98A"/>
    <w:lvl w:ilvl="0" w:tplc="6B587F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7842457C"/>
    <w:multiLevelType w:val="hybridMultilevel"/>
    <w:tmpl w:val="2DF0BA9A"/>
    <w:lvl w:ilvl="0" w:tplc="8516178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3103A4"/>
    <w:multiLevelType w:val="hybridMultilevel"/>
    <w:tmpl w:val="5C52178C"/>
    <w:lvl w:ilvl="0" w:tplc="B00C33CA">
      <w:start w:val="4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8F3462"/>
    <w:multiLevelType w:val="hybridMultilevel"/>
    <w:tmpl w:val="B226D630"/>
    <w:lvl w:ilvl="0" w:tplc="5986F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3350539">
    <w:abstractNumId w:val="12"/>
  </w:num>
  <w:num w:numId="2" w16cid:durableId="1706757934">
    <w:abstractNumId w:val="1"/>
  </w:num>
  <w:num w:numId="3" w16cid:durableId="379745536">
    <w:abstractNumId w:val="16"/>
  </w:num>
  <w:num w:numId="4" w16cid:durableId="596786845">
    <w:abstractNumId w:val="13"/>
  </w:num>
  <w:num w:numId="5" w16cid:durableId="1702628514">
    <w:abstractNumId w:val="15"/>
  </w:num>
  <w:num w:numId="6" w16cid:durableId="1933391046">
    <w:abstractNumId w:val="9"/>
  </w:num>
  <w:num w:numId="7" w16cid:durableId="430320231">
    <w:abstractNumId w:val="7"/>
  </w:num>
  <w:num w:numId="8" w16cid:durableId="745540524">
    <w:abstractNumId w:val="8"/>
  </w:num>
  <w:num w:numId="9" w16cid:durableId="1666934668">
    <w:abstractNumId w:val="2"/>
  </w:num>
  <w:num w:numId="10" w16cid:durableId="511726853">
    <w:abstractNumId w:val="4"/>
  </w:num>
  <w:num w:numId="11" w16cid:durableId="2006860105">
    <w:abstractNumId w:val="17"/>
  </w:num>
  <w:num w:numId="12" w16cid:durableId="1185096605">
    <w:abstractNumId w:val="14"/>
  </w:num>
  <w:num w:numId="13" w16cid:durableId="394477489">
    <w:abstractNumId w:val="6"/>
  </w:num>
  <w:num w:numId="14" w16cid:durableId="1893420689">
    <w:abstractNumId w:val="5"/>
  </w:num>
  <w:num w:numId="15" w16cid:durableId="885675881">
    <w:abstractNumId w:val="0"/>
  </w:num>
  <w:num w:numId="16" w16cid:durableId="125852748">
    <w:abstractNumId w:val="19"/>
  </w:num>
  <w:num w:numId="17" w16cid:durableId="1625430753">
    <w:abstractNumId w:val="3"/>
  </w:num>
  <w:num w:numId="18" w16cid:durableId="1153328703">
    <w:abstractNumId w:val="10"/>
  </w:num>
  <w:num w:numId="19" w16cid:durableId="1931306226">
    <w:abstractNumId w:val="18"/>
  </w:num>
  <w:num w:numId="20" w16cid:durableId="50620961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ttachedTemplate r:id="rId1"/>
  <w:mailMerge>
    <w:mainDocumentType w:val="mailingLabels"/>
    <w:dataType w:val="textFile"/>
    <w:activeRecord w:val="-1"/>
  </w:mailMerge>
  <w:defaultTabStop w:val="720"/>
  <w:characterSpacingControl w:val="doNotCompress"/>
  <w:hdrShapeDefaults>
    <o:shapedefaults v:ext="edit" spidmax="16385"/>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897"/>
    <w:rsid w:val="00000A94"/>
    <w:rsid w:val="00001517"/>
    <w:rsid w:val="0000157B"/>
    <w:rsid w:val="0000169B"/>
    <w:rsid w:val="000019A4"/>
    <w:rsid w:val="00005377"/>
    <w:rsid w:val="00006BCF"/>
    <w:rsid w:val="0000753F"/>
    <w:rsid w:val="00007932"/>
    <w:rsid w:val="00007954"/>
    <w:rsid w:val="00010735"/>
    <w:rsid w:val="00010AB4"/>
    <w:rsid w:val="000113B7"/>
    <w:rsid w:val="00011EEE"/>
    <w:rsid w:val="00012470"/>
    <w:rsid w:val="0001289B"/>
    <w:rsid w:val="000129DB"/>
    <w:rsid w:val="00012E01"/>
    <w:rsid w:val="00013766"/>
    <w:rsid w:val="0001392E"/>
    <w:rsid w:val="000143DF"/>
    <w:rsid w:val="000145BE"/>
    <w:rsid w:val="00015800"/>
    <w:rsid w:val="00015DA3"/>
    <w:rsid w:val="00015E47"/>
    <w:rsid w:val="00016527"/>
    <w:rsid w:val="00016C5B"/>
    <w:rsid w:val="0001717A"/>
    <w:rsid w:val="000173A2"/>
    <w:rsid w:val="00017C46"/>
    <w:rsid w:val="00020AD6"/>
    <w:rsid w:val="00020E91"/>
    <w:rsid w:val="000217F7"/>
    <w:rsid w:val="000219B5"/>
    <w:rsid w:val="00023B20"/>
    <w:rsid w:val="0002450E"/>
    <w:rsid w:val="0002544D"/>
    <w:rsid w:val="0002664E"/>
    <w:rsid w:val="00027EDC"/>
    <w:rsid w:val="0003023B"/>
    <w:rsid w:val="000307E1"/>
    <w:rsid w:val="000307FA"/>
    <w:rsid w:val="00030D30"/>
    <w:rsid w:val="000318DA"/>
    <w:rsid w:val="00031DA9"/>
    <w:rsid w:val="00031DF2"/>
    <w:rsid w:val="000325E5"/>
    <w:rsid w:val="00032785"/>
    <w:rsid w:val="000328D5"/>
    <w:rsid w:val="000329A8"/>
    <w:rsid w:val="00032F95"/>
    <w:rsid w:val="00033C35"/>
    <w:rsid w:val="00036ACC"/>
    <w:rsid w:val="00036C0E"/>
    <w:rsid w:val="00037C99"/>
    <w:rsid w:val="0004033F"/>
    <w:rsid w:val="0004162F"/>
    <w:rsid w:val="0004176E"/>
    <w:rsid w:val="00042B2E"/>
    <w:rsid w:val="0004371D"/>
    <w:rsid w:val="00043D6E"/>
    <w:rsid w:val="00043D99"/>
    <w:rsid w:val="00043E40"/>
    <w:rsid w:val="00044B48"/>
    <w:rsid w:val="00044C27"/>
    <w:rsid w:val="00044F81"/>
    <w:rsid w:val="0004504E"/>
    <w:rsid w:val="00045278"/>
    <w:rsid w:val="000454F5"/>
    <w:rsid w:val="000458AF"/>
    <w:rsid w:val="000459A6"/>
    <w:rsid w:val="0004636E"/>
    <w:rsid w:val="00046718"/>
    <w:rsid w:val="00046BB2"/>
    <w:rsid w:val="000515AE"/>
    <w:rsid w:val="00051B7B"/>
    <w:rsid w:val="000531E2"/>
    <w:rsid w:val="000532C6"/>
    <w:rsid w:val="0005439E"/>
    <w:rsid w:val="00054F4B"/>
    <w:rsid w:val="000551D9"/>
    <w:rsid w:val="0005521D"/>
    <w:rsid w:val="00055B78"/>
    <w:rsid w:val="00055BA9"/>
    <w:rsid w:val="0005663E"/>
    <w:rsid w:val="000567C3"/>
    <w:rsid w:val="00056F35"/>
    <w:rsid w:val="00057A55"/>
    <w:rsid w:val="00060A34"/>
    <w:rsid w:val="000615B8"/>
    <w:rsid w:val="000615E1"/>
    <w:rsid w:val="000616E3"/>
    <w:rsid w:val="000619D6"/>
    <w:rsid w:val="00061C9C"/>
    <w:rsid w:val="00062262"/>
    <w:rsid w:val="00062988"/>
    <w:rsid w:val="00062E15"/>
    <w:rsid w:val="00063277"/>
    <w:rsid w:val="0006339B"/>
    <w:rsid w:val="00064218"/>
    <w:rsid w:val="00064336"/>
    <w:rsid w:val="000646AB"/>
    <w:rsid w:val="00065ABF"/>
    <w:rsid w:val="000660C8"/>
    <w:rsid w:val="0006613D"/>
    <w:rsid w:val="00067056"/>
    <w:rsid w:val="00067746"/>
    <w:rsid w:val="00067C59"/>
    <w:rsid w:val="00070838"/>
    <w:rsid w:val="00070B71"/>
    <w:rsid w:val="0007286D"/>
    <w:rsid w:val="00073C82"/>
    <w:rsid w:val="00073F86"/>
    <w:rsid w:val="00074F5A"/>
    <w:rsid w:val="000751CE"/>
    <w:rsid w:val="00077724"/>
    <w:rsid w:val="00080507"/>
    <w:rsid w:val="00081625"/>
    <w:rsid w:val="00081FBA"/>
    <w:rsid w:val="000822AF"/>
    <w:rsid w:val="0008298E"/>
    <w:rsid w:val="00082AC9"/>
    <w:rsid w:val="00083587"/>
    <w:rsid w:val="0008531C"/>
    <w:rsid w:val="0008541D"/>
    <w:rsid w:val="000859DB"/>
    <w:rsid w:val="00086EF1"/>
    <w:rsid w:val="00087B46"/>
    <w:rsid w:val="00087B90"/>
    <w:rsid w:val="00091721"/>
    <w:rsid w:val="00092330"/>
    <w:rsid w:val="000939A6"/>
    <w:rsid w:val="000942F2"/>
    <w:rsid w:val="00096372"/>
    <w:rsid w:val="00096836"/>
    <w:rsid w:val="000969B4"/>
    <w:rsid w:val="00097604"/>
    <w:rsid w:val="00097C11"/>
    <w:rsid w:val="000A12DE"/>
    <w:rsid w:val="000A202A"/>
    <w:rsid w:val="000A2340"/>
    <w:rsid w:val="000A295B"/>
    <w:rsid w:val="000A32A2"/>
    <w:rsid w:val="000A399B"/>
    <w:rsid w:val="000A5238"/>
    <w:rsid w:val="000A5FDE"/>
    <w:rsid w:val="000A7231"/>
    <w:rsid w:val="000B0092"/>
    <w:rsid w:val="000B02B8"/>
    <w:rsid w:val="000B03B0"/>
    <w:rsid w:val="000B0B61"/>
    <w:rsid w:val="000B0B63"/>
    <w:rsid w:val="000B1913"/>
    <w:rsid w:val="000B1C84"/>
    <w:rsid w:val="000B2015"/>
    <w:rsid w:val="000B2306"/>
    <w:rsid w:val="000B248B"/>
    <w:rsid w:val="000B24F7"/>
    <w:rsid w:val="000B2936"/>
    <w:rsid w:val="000B4235"/>
    <w:rsid w:val="000B46D5"/>
    <w:rsid w:val="000B50D5"/>
    <w:rsid w:val="000B592E"/>
    <w:rsid w:val="000B5E8A"/>
    <w:rsid w:val="000B62BF"/>
    <w:rsid w:val="000B68D1"/>
    <w:rsid w:val="000B6CB3"/>
    <w:rsid w:val="000B6FDD"/>
    <w:rsid w:val="000B742A"/>
    <w:rsid w:val="000B77C6"/>
    <w:rsid w:val="000C002C"/>
    <w:rsid w:val="000C055B"/>
    <w:rsid w:val="000C09C5"/>
    <w:rsid w:val="000C0DC6"/>
    <w:rsid w:val="000C119D"/>
    <w:rsid w:val="000C1426"/>
    <w:rsid w:val="000C1588"/>
    <w:rsid w:val="000C1786"/>
    <w:rsid w:val="000C1B89"/>
    <w:rsid w:val="000C4320"/>
    <w:rsid w:val="000C4567"/>
    <w:rsid w:val="000C4699"/>
    <w:rsid w:val="000C4A4E"/>
    <w:rsid w:val="000C56B0"/>
    <w:rsid w:val="000C58CC"/>
    <w:rsid w:val="000C692E"/>
    <w:rsid w:val="000D0415"/>
    <w:rsid w:val="000D0FC3"/>
    <w:rsid w:val="000D16C0"/>
    <w:rsid w:val="000D2B15"/>
    <w:rsid w:val="000D3752"/>
    <w:rsid w:val="000D4A68"/>
    <w:rsid w:val="000D694A"/>
    <w:rsid w:val="000E006E"/>
    <w:rsid w:val="000E0705"/>
    <w:rsid w:val="000E081B"/>
    <w:rsid w:val="000E0A46"/>
    <w:rsid w:val="000E1C5C"/>
    <w:rsid w:val="000E32C5"/>
    <w:rsid w:val="000E3551"/>
    <w:rsid w:val="000E3DCC"/>
    <w:rsid w:val="000E4452"/>
    <w:rsid w:val="000E47F4"/>
    <w:rsid w:val="000E4914"/>
    <w:rsid w:val="000E6048"/>
    <w:rsid w:val="000E61EA"/>
    <w:rsid w:val="000E6CAA"/>
    <w:rsid w:val="000E6D64"/>
    <w:rsid w:val="000E747B"/>
    <w:rsid w:val="000E7B43"/>
    <w:rsid w:val="000F0138"/>
    <w:rsid w:val="000F0A97"/>
    <w:rsid w:val="000F0FCD"/>
    <w:rsid w:val="000F190E"/>
    <w:rsid w:val="000F1FD4"/>
    <w:rsid w:val="000F2DC9"/>
    <w:rsid w:val="000F3943"/>
    <w:rsid w:val="000F42F7"/>
    <w:rsid w:val="000F52B3"/>
    <w:rsid w:val="00101015"/>
    <w:rsid w:val="001017D4"/>
    <w:rsid w:val="00102FE8"/>
    <w:rsid w:val="0010395E"/>
    <w:rsid w:val="00104113"/>
    <w:rsid w:val="001049DC"/>
    <w:rsid w:val="00104EA8"/>
    <w:rsid w:val="00104F7F"/>
    <w:rsid w:val="00105582"/>
    <w:rsid w:val="001064B6"/>
    <w:rsid w:val="00106986"/>
    <w:rsid w:val="00107119"/>
    <w:rsid w:val="00107FB3"/>
    <w:rsid w:val="00110404"/>
    <w:rsid w:val="001109BD"/>
    <w:rsid w:val="00110C87"/>
    <w:rsid w:val="001113B5"/>
    <w:rsid w:val="0011275C"/>
    <w:rsid w:val="00112BFB"/>
    <w:rsid w:val="001140DB"/>
    <w:rsid w:val="001146F7"/>
    <w:rsid w:val="00114D93"/>
    <w:rsid w:val="0011517C"/>
    <w:rsid w:val="001154DE"/>
    <w:rsid w:val="00115A40"/>
    <w:rsid w:val="00116DE7"/>
    <w:rsid w:val="00116F64"/>
    <w:rsid w:val="00117B27"/>
    <w:rsid w:val="00117F10"/>
    <w:rsid w:val="00117FF1"/>
    <w:rsid w:val="00120180"/>
    <w:rsid w:val="00120EF6"/>
    <w:rsid w:val="00121269"/>
    <w:rsid w:val="00121560"/>
    <w:rsid w:val="00122FD2"/>
    <w:rsid w:val="001235D8"/>
    <w:rsid w:val="0012382E"/>
    <w:rsid w:val="001244D0"/>
    <w:rsid w:val="001245D2"/>
    <w:rsid w:val="00124723"/>
    <w:rsid w:val="00124787"/>
    <w:rsid w:val="00124DE1"/>
    <w:rsid w:val="001250F5"/>
    <w:rsid w:val="00125673"/>
    <w:rsid w:val="001257CB"/>
    <w:rsid w:val="00125DE4"/>
    <w:rsid w:val="00125E1B"/>
    <w:rsid w:val="0013134D"/>
    <w:rsid w:val="00131CAC"/>
    <w:rsid w:val="00131D1E"/>
    <w:rsid w:val="00131F1F"/>
    <w:rsid w:val="0013218C"/>
    <w:rsid w:val="001323B7"/>
    <w:rsid w:val="0013284A"/>
    <w:rsid w:val="00132DD0"/>
    <w:rsid w:val="00135568"/>
    <w:rsid w:val="001356C6"/>
    <w:rsid w:val="00135DEF"/>
    <w:rsid w:val="001368C5"/>
    <w:rsid w:val="00136EA9"/>
    <w:rsid w:val="00136F8A"/>
    <w:rsid w:val="00141764"/>
    <w:rsid w:val="00142350"/>
    <w:rsid w:val="001424D1"/>
    <w:rsid w:val="00142C1D"/>
    <w:rsid w:val="0014310F"/>
    <w:rsid w:val="00143921"/>
    <w:rsid w:val="001440F4"/>
    <w:rsid w:val="001442A6"/>
    <w:rsid w:val="00144D43"/>
    <w:rsid w:val="00146166"/>
    <w:rsid w:val="00146C62"/>
    <w:rsid w:val="001471AE"/>
    <w:rsid w:val="00147B2C"/>
    <w:rsid w:val="00150AA2"/>
    <w:rsid w:val="00151C9F"/>
    <w:rsid w:val="00151CFF"/>
    <w:rsid w:val="00152691"/>
    <w:rsid w:val="00152CD2"/>
    <w:rsid w:val="00152EFC"/>
    <w:rsid w:val="001544AF"/>
    <w:rsid w:val="00154991"/>
    <w:rsid w:val="00154F80"/>
    <w:rsid w:val="00155799"/>
    <w:rsid w:val="001561A4"/>
    <w:rsid w:val="001562CB"/>
    <w:rsid w:val="00156740"/>
    <w:rsid w:val="00156D45"/>
    <w:rsid w:val="00156DF8"/>
    <w:rsid w:val="00160B6B"/>
    <w:rsid w:val="00160D4A"/>
    <w:rsid w:val="0016114D"/>
    <w:rsid w:val="00161387"/>
    <w:rsid w:val="001614C2"/>
    <w:rsid w:val="00161E8C"/>
    <w:rsid w:val="001620F7"/>
    <w:rsid w:val="00162C22"/>
    <w:rsid w:val="00162F42"/>
    <w:rsid w:val="00162F43"/>
    <w:rsid w:val="00164E9B"/>
    <w:rsid w:val="00165EA4"/>
    <w:rsid w:val="00166757"/>
    <w:rsid w:val="00166868"/>
    <w:rsid w:val="00166D36"/>
    <w:rsid w:val="00166DE8"/>
    <w:rsid w:val="001673AA"/>
    <w:rsid w:val="00170092"/>
    <w:rsid w:val="00170136"/>
    <w:rsid w:val="00170176"/>
    <w:rsid w:val="0017073E"/>
    <w:rsid w:val="00170ACE"/>
    <w:rsid w:val="0017157F"/>
    <w:rsid w:val="001727CE"/>
    <w:rsid w:val="00173010"/>
    <w:rsid w:val="0017363F"/>
    <w:rsid w:val="00174B92"/>
    <w:rsid w:val="00175A29"/>
    <w:rsid w:val="00176442"/>
    <w:rsid w:val="0017651A"/>
    <w:rsid w:val="001767CC"/>
    <w:rsid w:val="00176893"/>
    <w:rsid w:val="00177CDB"/>
    <w:rsid w:val="001814A0"/>
    <w:rsid w:val="00181B02"/>
    <w:rsid w:val="00182B92"/>
    <w:rsid w:val="0018312C"/>
    <w:rsid w:val="0018332F"/>
    <w:rsid w:val="00184364"/>
    <w:rsid w:val="001847EA"/>
    <w:rsid w:val="00184D3F"/>
    <w:rsid w:val="00185976"/>
    <w:rsid w:val="00185B4A"/>
    <w:rsid w:val="00185BAA"/>
    <w:rsid w:val="00186677"/>
    <w:rsid w:val="0018787C"/>
    <w:rsid w:val="001878A4"/>
    <w:rsid w:val="00191698"/>
    <w:rsid w:val="001930B7"/>
    <w:rsid w:val="001939F7"/>
    <w:rsid w:val="00193BFB"/>
    <w:rsid w:val="00194081"/>
    <w:rsid w:val="00194A4B"/>
    <w:rsid w:val="001952E8"/>
    <w:rsid w:val="0019544F"/>
    <w:rsid w:val="0019644E"/>
    <w:rsid w:val="001971FA"/>
    <w:rsid w:val="0019790E"/>
    <w:rsid w:val="00197C27"/>
    <w:rsid w:val="001A08FD"/>
    <w:rsid w:val="001A16FF"/>
    <w:rsid w:val="001A22C0"/>
    <w:rsid w:val="001A42E9"/>
    <w:rsid w:val="001A58B8"/>
    <w:rsid w:val="001A5B35"/>
    <w:rsid w:val="001A5C9C"/>
    <w:rsid w:val="001A6086"/>
    <w:rsid w:val="001A660B"/>
    <w:rsid w:val="001A6B27"/>
    <w:rsid w:val="001B0672"/>
    <w:rsid w:val="001B0735"/>
    <w:rsid w:val="001B1095"/>
    <w:rsid w:val="001B1404"/>
    <w:rsid w:val="001B1941"/>
    <w:rsid w:val="001B2A68"/>
    <w:rsid w:val="001B2CD8"/>
    <w:rsid w:val="001B3068"/>
    <w:rsid w:val="001B48C9"/>
    <w:rsid w:val="001B6273"/>
    <w:rsid w:val="001B77EC"/>
    <w:rsid w:val="001C01CD"/>
    <w:rsid w:val="001C0209"/>
    <w:rsid w:val="001C0AC6"/>
    <w:rsid w:val="001C0B3D"/>
    <w:rsid w:val="001C0C97"/>
    <w:rsid w:val="001C0E38"/>
    <w:rsid w:val="001C1A06"/>
    <w:rsid w:val="001C1BD1"/>
    <w:rsid w:val="001C1CE1"/>
    <w:rsid w:val="001C2CD1"/>
    <w:rsid w:val="001C3353"/>
    <w:rsid w:val="001C346D"/>
    <w:rsid w:val="001C557A"/>
    <w:rsid w:val="001C5B64"/>
    <w:rsid w:val="001C5F4F"/>
    <w:rsid w:val="001C65FF"/>
    <w:rsid w:val="001C7021"/>
    <w:rsid w:val="001C7970"/>
    <w:rsid w:val="001D0C6B"/>
    <w:rsid w:val="001D0CCD"/>
    <w:rsid w:val="001D1014"/>
    <w:rsid w:val="001D1325"/>
    <w:rsid w:val="001D169E"/>
    <w:rsid w:val="001D1911"/>
    <w:rsid w:val="001D1ACD"/>
    <w:rsid w:val="001D2262"/>
    <w:rsid w:val="001D226F"/>
    <w:rsid w:val="001D25C5"/>
    <w:rsid w:val="001D3979"/>
    <w:rsid w:val="001D3BC4"/>
    <w:rsid w:val="001D44A8"/>
    <w:rsid w:val="001D488C"/>
    <w:rsid w:val="001D59F2"/>
    <w:rsid w:val="001D6EE6"/>
    <w:rsid w:val="001D723E"/>
    <w:rsid w:val="001D768D"/>
    <w:rsid w:val="001D7742"/>
    <w:rsid w:val="001D7A39"/>
    <w:rsid w:val="001E0066"/>
    <w:rsid w:val="001E0449"/>
    <w:rsid w:val="001E15AE"/>
    <w:rsid w:val="001E1890"/>
    <w:rsid w:val="001E1EFC"/>
    <w:rsid w:val="001E2036"/>
    <w:rsid w:val="001E23B6"/>
    <w:rsid w:val="001E2CCA"/>
    <w:rsid w:val="001E373D"/>
    <w:rsid w:val="001E41B6"/>
    <w:rsid w:val="001E4513"/>
    <w:rsid w:val="001E595F"/>
    <w:rsid w:val="001E69F2"/>
    <w:rsid w:val="001E6DEE"/>
    <w:rsid w:val="001E712B"/>
    <w:rsid w:val="001E715B"/>
    <w:rsid w:val="001E7705"/>
    <w:rsid w:val="001E7BD7"/>
    <w:rsid w:val="001E7C8A"/>
    <w:rsid w:val="001F0A37"/>
    <w:rsid w:val="001F1EF1"/>
    <w:rsid w:val="001F229F"/>
    <w:rsid w:val="001F2F9F"/>
    <w:rsid w:val="001F57FE"/>
    <w:rsid w:val="001F65EF"/>
    <w:rsid w:val="001F6724"/>
    <w:rsid w:val="001F685B"/>
    <w:rsid w:val="001F71F8"/>
    <w:rsid w:val="001F74D1"/>
    <w:rsid w:val="001F7A65"/>
    <w:rsid w:val="00200054"/>
    <w:rsid w:val="00200B85"/>
    <w:rsid w:val="00200FC1"/>
    <w:rsid w:val="00201316"/>
    <w:rsid w:val="00201DB6"/>
    <w:rsid w:val="00202472"/>
    <w:rsid w:val="00202F35"/>
    <w:rsid w:val="00203314"/>
    <w:rsid w:val="0020461D"/>
    <w:rsid w:val="00205DB0"/>
    <w:rsid w:val="002070E8"/>
    <w:rsid w:val="00207677"/>
    <w:rsid w:val="002102E6"/>
    <w:rsid w:val="00210827"/>
    <w:rsid w:val="00210EA3"/>
    <w:rsid w:val="00211085"/>
    <w:rsid w:val="00211FA0"/>
    <w:rsid w:val="00211FC7"/>
    <w:rsid w:val="00212B70"/>
    <w:rsid w:val="00212C0F"/>
    <w:rsid w:val="00212C20"/>
    <w:rsid w:val="0021319F"/>
    <w:rsid w:val="00213263"/>
    <w:rsid w:val="0021435B"/>
    <w:rsid w:val="002146D7"/>
    <w:rsid w:val="00214D56"/>
    <w:rsid w:val="002157C2"/>
    <w:rsid w:val="00215CD6"/>
    <w:rsid w:val="00215EA3"/>
    <w:rsid w:val="00217AF2"/>
    <w:rsid w:val="00220F2F"/>
    <w:rsid w:val="00220F76"/>
    <w:rsid w:val="00220FBC"/>
    <w:rsid w:val="0022129F"/>
    <w:rsid w:val="0022187E"/>
    <w:rsid w:val="00223018"/>
    <w:rsid w:val="00223195"/>
    <w:rsid w:val="002239E1"/>
    <w:rsid w:val="00223DB8"/>
    <w:rsid w:val="002240E6"/>
    <w:rsid w:val="00224434"/>
    <w:rsid w:val="0022451A"/>
    <w:rsid w:val="00224841"/>
    <w:rsid w:val="0022487F"/>
    <w:rsid w:val="002248E7"/>
    <w:rsid w:val="0022498A"/>
    <w:rsid w:val="00224F4C"/>
    <w:rsid w:val="002259EF"/>
    <w:rsid w:val="00225B7A"/>
    <w:rsid w:val="0022627B"/>
    <w:rsid w:val="0022767E"/>
    <w:rsid w:val="00227908"/>
    <w:rsid w:val="00227D2C"/>
    <w:rsid w:val="002301AB"/>
    <w:rsid w:val="002306F9"/>
    <w:rsid w:val="00231D5B"/>
    <w:rsid w:val="00233458"/>
    <w:rsid w:val="00235CC2"/>
    <w:rsid w:val="00235D36"/>
    <w:rsid w:val="00236E0D"/>
    <w:rsid w:val="00236F68"/>
    <w:rsid w:val="00236FE1"/>
    <w:rsid w:val="00237821"/>
    <w:rsid w:val="002407F3"/>
    <w:rsid w:val="00240987"/>
    <w:rsid w:val="002412A6"/>
    <w:rsid w:val="00243031"/>
    <w:rsid w:val="0024344D"/>
    <w:rsid w:val="002441B1"/>
    <w:rsid w:val="00246C24"/>
    <w:rsid w:val="0024715E"/>
    <w:rsid w:val="00247727"/>
    <w:rsid w:val="00247A58"/>
    <w:rsid w:val="00247B04"/>
    <w:rsid w:val="00247C42"/>
    <w:rsid w:val="002507B8"/>
    <w:rsid w:val="00251552"/>
    <w:rsid w:val="00251A89"/>
    <w:rsid w:val="0025263B"/>
    <w:rsid w:val="00252C53"/>
    <w:rsid w:val="00252EF1"/>
    <w:rsid w:val="00252FE0"/>
    <w:rsid w:val="00253195"/>
    <w:rsid w:val="002540ED"/>
    <w:rsid w:val="002549EC"/>
    <w:rsid w:val="00256214"/>
    <w:rsid w:val="0025662C"/>
    <w:rsid w:val="002577A7"/>
    <w:rsid w:val="00257C8D"/>
    <w:rsid w:val="00257CEB"/>
    <w:rsid w:val="00257ECB"/>
    <w:rsid w:val="00260000"/>
    <w:rsid w:val="00264882"/>
    <w:rsid w:val="00264ADE"/>
    <w:rsid w:val="00264B50"/>
    <w:rsid w:val="002651D0"/>
    <w:rsid w:val="00267E17"/>
    <w:rsid w:val="0027048D"/>
    <w:rsid w:val="00270729"/>
    <w:rsid w:val="00270F6A"/>
    <w:rsid w:val="002723D6"/>
    <w:rsid w:val="002726B1"/>
    <w:rsid w:val="002727AB"/>
    <w:rsid w:val="002736B6"/>
    <w:rsid w:val="002744D1"/>
    <w:rsid w:val="00274772"/>
    <w:rsid w:val="0027489D"/>
    <w:rsid w:val="002753C1"/>
    <w:rsid w:val="002756C5"/>
    <w:rsid w:val="00277130"/>
    <w:rsid w:val="00277C82"/>
    <w:rsid w:val="00277D1F"/>
    <w:rsid w:val="00281D3B"/>
    <w:rsid w:val="00282097"/>
    <w:rsid w:val="00282F60"/>
    <w:rsid w:val="002831DA"/>
    <w:rsid w:val="00283290"/>
    <w:rsid w:val="00283A41"/>
    <w:rsid w:val="00283E51"/>
    <w:rsid w:val="00283FA3"/>
    <w:rsid w:val="002847FB"/>
    <w:rsid w:val="00284BFC"/>
    <w:rsid w:val="0028547A"/>
    <w:rsid w:val="002868A0"/>
    <w:rsid w:val="0028696B"/>
    <w:rsid w:val="00286DA8"/>
    <w:rsid w:val="0028794B"/>
    <w:rsid w:val="00287F57"/>
    <w:rsid w:val="002904BB"/>
    <w:rsid w:val="0029056C"/>
    <w:rsid w:val="0029082C"/>
    <w:rsid w:val="002909FB"/>
    <w:rsid w:val="002911FA"/>
    <w:rsid w:val="00291446"/>
    <w:rsid w:val="002915AC"/>
    <w:rsid w:val="00292899"/>
    <w:rsid w:val="002929B1"/>
    <w:rsid w:val="002929C3"/>
    <w:rsid w:val="002932EE"/>
    <w:rsid w:val="00293CDB"/>
    <w:rsid w:val="00294362"/>
    <w:rsid w:val="00294A0E"/>
    <w:rsid w:val="00295656"/>
    <w:rsid w:val="00295760"/>
    <w:rsid w:val="002959B7"/>
    <w:rsid w:val="00296EE0"/>
    <w:rsid w:val="00296FFB"/>
    <w:rsid w:val="0029753F"/>
    <w:rsid w:val="0029762F"/>
    <w:rsid w:val="002A0F48"/>
    <w:rsid w:val="002A1532"/>
    <w:rsid w:val="002A1758"/>
    <w:rsid w:val="002A25AD"/>
    <w:rsid w:val="002A40BC"/>
    <w:rsid w:val="002A44B2"/>
    <w:rsid w:val="002A50CB"/>
    <w:rsid w:val="002A54EF"/>
    <w:rsid w:val="002A553A"/>
    <w:rsid w:val="002A5670"/>
    <w:rsid w:val="002A6401"/>
    <w:rsid w:val="002A7301"/>
    <w:rsid w:val="002A7AF1"/>
    <w:rsid w:val="002B1A06"/>
    <w:rsid w:val="002B2169"/>
    <w:rsid w:val="002B289F"/>
    <w:rsid w:val="002B3A06"/>
    <w:rsid w:val="002B3AB2"/>
    <w:rsid w:val="002B4D9A"/>
    <w:rsid w:val="002B5A27"/>
    <w:rsid w:val="002B5A34"/>
    <w:rsid w:val="002B5D44"/>
    <w:rsid w:val="002B6F42"/>
    <w:rsid w:val="002B7685"/>
    <w:rsid w:val="002B7E41"/>
    <w:rsid w:val="002C0441"/>
    <w:rsid w:val="002C0549"/>
    <w:rsid w:val="002C0C7D"/>
    <w:rsid w:val="002C0EBA"/>
    <w:rsid w:val="002C163F"/>
    <w:rsid w:val="002C1854"/>
    <w:rsid w:val="002C1EB4"/>
    <w:rsid w:val="002C20AB"/>
    <w:rsid w:val="002C2B99"/>
    <w:rsid w:val="002C2BB9"/>
    <w:rsid w:val="002C2E9A"/>
    <w:rsid w:val="002C388A"/>
    <w:rsid w:val="002C3EAE"/>
    <w:rsid w:val="002C47E4"/>
    <w:rsid w:val="002C4FE4"/>
    <w:rsid w:val="002C4FE7"/>
    <w:rsid w:val="002C5229"/>
    <w:rsid w:val="002C5C38"/>
    <w:rsid w:val="002C659F"/>
    <w:rsid w:val="002C785A"/>
    <w:rsid w:val="002D0560"/>
    <w:rsid w:val="002D0E55"/>
    <w:rsid w:val="002D1DC7"/>
    <w:rsid w:val="002D2198"/>
    <w:rsid w:val="002D25B8"/>
    <w:rsid w:val="002D2B78"/>
    <w:rsid w:val="002D2F02"/>
    <w:rsid w:val="002D2FFC"/>
    <w:rsid w:val="002D382A"/>
    <w:rsid w:val="002D382C"/>
    <w:rsid w:val="002D4950"/>
    <w:rsid w:val="002D49F2"/>
    <w:rsid w:val="002D4BB0"/>
    <w:rsid w:val="002D4C56"/>
    <w:rsid w:val="002D5898"/>
    <w:rsid w:val="002D5944"/>
    <w:rsid w:val="002D5989"/>
    <w:rsid w:val="002D5ECB"/>
    <w:rsid w:val="002D6AEB"/>
    <w:rsid w:val="002D6F72"/>
    <w:rsid w:val="002D71E5"/>
    <w:rsid w:val="002D769A"/>
    <w:rsid w:val="002D7815"/>
    <w:rsid w:val="002E0380"/>
    <w:rsid w:val="002E0C6C"/>
    <w:rsid w:val="002E1E1B"/>
    <w:rsid w:val="002E242B"/>
    <w:rsid w:val="002E24CC"/>
    <w:rsid w:val="002E2F22"/>
    <w:rsid w:val="002E3186"/>
    <w:rsid w:val="002E32A4"/>
    <w:rsid w:val="002E3529"/>
    <w:rsid w:val="002E3A9B"/>
    <w:rsid w:val="002E3CC0"/>
    <w:rsid w:val="002E3D01"/>
    <w:rsid w:val="002E3F69"/>
    <w:rsid w:val="002E42E9"/>
    <w:rsid w:val="002E43A7"/>
    <w:rsid w:val="002E4DBB"/>
    <w:rsid w:val="002E53DE"/>
    <w:rsid w:val="002E55C3"/>
    <w:rsid w:val="002E5781"/>
    <w:rsid w:val="002E6272"/>
    <w:rsid w:val="002E62A7"/>
    <w:rsid w:val="002E6331"/>
    <w:rsid w:val="002E6CA0"/>
    <w:rsid w:val="002E7825"/>
    <w:rsid w:val="002F0B88"/>
    <w:rsid w:val="002F0BF9"/>
    <w:rsid w:val="002F122E"/>
    <w:rsid w:val="002F226A"/>
    <w:rsid w:val="002F28C6"/>
    <w:rsid w:val="002F2DE2"/>
    <w:rsid w:val="002F2E0B"/>
    <w:rsid w:val="002F3FD0"/>
    <w:rsid w:val="002F4971"/>
    <w:rsid w:val="002F7369"/>
    <w:rsid w:val="00301A14"/>
    <w:rsid w:val="00302BC7"/>
    <w:rsid w:val="00302FCD"/>
    <w:rsid w:val="003042AB"/>
    <w:rsid w:val="003043FD"/>
    <w:rsid w:val="00304722"/>
    <w:rsid w:val="003056F5"/>
    <w:rsid w:val="00305E82"/>
    <w:rsid w:val="00306231"/>
    <w:rsid w:val="0030709E"/>
    <w:rsid w:val="00307270"/>
    <w:rsid w:val="0030792F"/>
    <w:rsid w:val="00307BB9"/>
    <w:rsid w:val="00310BCF"/>
    <w:rsid w:val="00310E7A"/>
    <w:rsid w:val="00311239"/>
    <w:rsid w:val="00311B3A"/>
    <w:rsid w:val="003132E6"/>
    <w:rsid w:val="003148F0"/>
    <w:rsid w:val="00314D32"/>
    <w:rsid w:val="00315B08"/>
    <w:rsid w:val="00315B86"/>
    <w:rsid w:val="00315BD6"/>
    <w:rsid w:val="003160D1"/>
    <w:rsid w:val="00316747"/>
    <w:rsid w:val="00316CD9"/>
    <w:rsid w:val="00317088"/>
    <w:rsid w:val="003173DD"/>
    <w:rsid w:val="00317601"/>
    <w:rsid w:val="00317F96"/>
    <w:rsid w:val="003209E8"/>
    <w:rsid w:val="003209F2"/>
    <w:rsid w:val="00320A60"/>
    <w:rsid w:val="00320A71"/>
    <w:rsid w:val="00321312"/>
    <w:rsid w:val="00321E2C"/>
    <w:rsid w:val="003226DB"/>
    <w:rsid w:val="0032304D"/>
    <w:rsid w:val="00323BD2"/>
    <w:rsid w:val="00323EDC"/>
    <w:rsid w:val="0032409F"/>
    <w:rsid w:val="0032439C"/>
    <w:rsid w:val="0032460D"/>
    <w:rsid w:val="00327418"/>
    <w:rsid w:val="00330894"/>
    <w:rsid w:val="00330A96"/>
    <w:rsid w:val="00330AEF"/>
    <w:rsid w:val="00331C9F"/>
    <w:rsid w:val="003330E1"/>
    <w:rsid w:val="00333667"/>
    <w:rsid w:val="00334443"/>
    <w:rsid w:val="00334CB4"/>
    <w:rsid w:val="0033532D"/>
    <w:rsid w:val="00335808"/>
    <w:rsid w:val="0033624D"/>
    <w:rsid w:val="00336339"/>
    <w:rsid w:val="00340192"/>
    <w:rsid w:val="00340AA8"/>
    <w:rsid w:val="0034293F"/>
    <w:rsid w:val="00343C79"/>
    <w:rsid w:val="00345065"/>
    <w:rsid w:val="00345720"/>
    <w:rsid w:val="00345B23"/>
    <w:rsid w:val="00347D23"/>
    <w:rsid w:val="00347FA7"/>
    <w:rsid w:val="00350918"/>
    <w:rsid w:val="00351092"/>
    <w:rsid w:val="00351594"/>
    <w:rsid w:val="00352F6D"/>
    <w:rsid w:val="00353ABD"/>
    <w:rsid w:val="003543DC"/>
    <w:rsid w:val="00354406"/>
    <w:rsid w:val="00354CAB"/>
    <w:rsid w:val="00354EBF"/>
    <w:rsid w:val="0035584B"/>
    <w:rsid w:val="0035589E"/>
    <w:rsid w:val="00355A8C"/>
    <w:rsid w:val="0035680B"/>
    <w:rsid w:val="00357310"/>
    <w:rsid w:val="00357E72"/>
    <w:rsid w:val="0036055F"/>
    <w:rsid w:val="0036113B"/>
    <w:rsid w:val="0036131E"/>
    <w:rsid w:val="00361F80"/>
    <w:rsid w:val="003620AB"/>
    <w:rsid w:val="0036244E"/>
    <w:rsid w:val="00363C65"/>
    <w:rsid w:val="00364E7C"/>
    <w:rsid w:val="00364F6F"/>
    <w:rsid w:val="00365358"/>
    <w:rsid w:val="00365745"/>
    <w:rsid w:val="00365841"/>
    <w:rsid w:val="0036610C"/>
    <w:rsid w:val="00366AA5"/>
    <w:rsid w:val="00367F50"/>
    <w:rsid w:val="003708E4"/>
    <w:rsid w:val="00371D98"/>
    <w:rsid w:val="00372A6D"/>
    <w:rsid w:val="00372CFE"/>
    <w:rsid w:val="00373553"/>
    <w:rsid w:val="00373A70"/>
    <w:rsid w:val="00374F04"/>
    <w:rsid w:val="00374FEE"/>
    <w:rsid w:val="0038089F"/>
    <w:rsid w:val="00381E1E"/>
    <w:rsid w:val="003829DA"/>
    <w:rsid w:val="00383B44"/>
    <w:rsid w:val="00383F4A"/>
    <w:rsid w:val="00383F9B"/>
    <w:rsid w:val="00384AE8"/>
    <w:rsid w:val="00384C6B"/>
    <w:rsid w:val="00384FC5"/>
    <w:rsid w:val="00385E0F"/>
    <w:rsid w:val="00386AC5"/>
    <w:rsid w:val="00390814"/>
    <w:rsid w:val="003917BE"/>
    <w:rsid w:val="00392177"/>
    <w:rsid w:val="003922E7"/>
    <w:rsid w:val="00392C8E"/>
    <w:rsid w:val="00393077"/>
    <w:rsid w:val="00393F0E"/>
    <w:rsid w:val="0039445D"/>
    <w:rsid w:val="0039483C"/>
    <w:rsid w:val="003951CD"/>
    <w:rsid w:val="00395C40"/>
    <w:rsid w:val="0039678C"/>
    <w:rsid w:val="00396845"/>
    <w:rsid w:val="00397FCB"/>
    <w:rsid w:val="003A07E2"/>
    <w:rsid w:val="003A08B4"/>
    <w:rsid w:val="003A18D2"/>
    <w:rsid w:val="003A1A43"/>
    <w:rsid w:val="003A1C64"/>
    <w:rsid w:val="003A31C1"/>
    <w:rsid w:val="003A335C"/>
    <w:rsid w:val="003A66C5"/>
    <w:rsid w:val="003A6BF6"/>
    <w:rsid w:val="003B098B"/>
    <w:rsid w:val="003B15A9"/>
    <w:rsid w:val="003B1857"/>
    <w:rsid w:val="003B1A55"/>
    <w:rsid w:val="003B2342"/>
    <w:rsid w:val="003B2EDC"/>
    <w:rsid w:val="003B2F65"/>
    <w:rsid w:val="003B3D01"/>
    <w:rsid w:val="003B3E49"/>
    <w:rsid w:val="003B4378"/>
    <w:rsid w:val="003B43FE"/>
    <w:rsid w:val="003B65BA"/>
    <w:rsid w:val="003C0021"/>
    <w:rsid w:val="003C18C4"/>
    <w:rsid w:val="003C1DFF"/>
    <w:rsid w:val="003C2D11"/>
    <w:rsid w:val="003C37D7"/>
    <w:rsid w:val="003C439C"/>
    <w:rsid w:val="003C49B8"/>
    <w:rsid w:val="003C4A48"/>
    <w:rsid w:val="003C4F9B"/>
    <w:rsid w:val="003C50BA"/>
    <w:rsid w:val="003C69C2"/>
    <w:rsid w:val="003C6F2E"/>
    <w:rsid w:val="003C7F77"/>
    <w:rsid w:val="003D0457"/>
    <w:rsid w:val="003D0855"/>
    <w:rsid w:val="003D0A5E"/>
    <w:rsid w:val="003D122F"/>
    <w:rsid w:val="003D12BE"/>
    <w:rsid w:val="003D16BF"/>
    <w:rsid w:val="003D1C65"/>
    <w:rsid w:val="003D2558"/>
    <w:rsid w:val="003D2B60"/>
    <w:rsid w:val="003D3556"/>
    <w:rsid w:val="003D367B"/>
    <w:rsid w:val="003D4125"/>
    <w:rsid w:val="003D4897"/>
    <w:rsid w:val="003D4EF4"/>
    <w:rsid w:val="003D4F8E"/>
    <w:rsid w:val="003D5088"/>
    <w:rsid w:val="003D5336"/>
    <w:rsid w:val="003D580B"/>
    <w:rsid w:val="003D591F"/>
    <w:rsid w:val="003D7C97"/>
    <w:rsid w:val="003E143D"/>
    <w:rsid w:val="003E14B5"/>
    <w:rsid w:val="003E14BD"/>
    <w:rsid w:val="003E2647"/>
    <w:rsid w:val="003E2930"/>
    <w:rsid w:val="003E2ABF"/>
    <w:rsid w:val="003E2C41"/>
    <w:rsid w:val="003E3AE7"/>
    <w:rsid w:val="003E52B2"/>
    <w:rsid w:val="003E54B2"/>
    <w:rsid w:val="003E55D9"/>
    <w:rsid w:val="003E6440"/>
    <w:rsid w:val="003E6564"/>
    <w:rsid w:val="003E6E4F"/>
    <w:rsid w:val="003E73E5"/>
    <w:rsid w:val="003E786E"/>
    <w:rsid w:val="003E7FB3"/>
    <w:rsid w:val="003F0161"/>
    <w:rsid w:val="003F01F4"/>
    <w:rsid w:val="003F0931"/>
    <w:rsid w:val="003F0DD3"/>
    <w:rsid w:val="003F136B"/>
    <w:rsid w:val="003F1CF1"/>
    <w:rsid w:val="003F1D79"/>
    <w:rsid w:val="003F2A76"/>
    <w:rsid w:val="003F2FBB"/>
    <w:rsid w:val="003F3704"/>
    <w:rsid w:val="003F39B1"/>
    <w:rsid w:val="003F4974"/>
    <w:rsid w:val="003F60AC"/>
    <w:rsid w:val="003F6280"/>
    <w:rsid w:val="003F6C42"/>
    <w:rsid w:val="003F7BE5"/>
    <w:rsid w:val="004002E8"/>
    <w:rsid w:val="0040049B"/>
    <w:rsid w:val="00400985"/>
    <w:rsid w:val="00400DF8"/>
    <w:rsid w:val="00402442"/>
    <w:rsid w:val="00402659"/>
    <w:rsid w:val="00403409"/>
    <w:rsid w:val="004037B4"/>
    <w:rsid w:val="00403F27"/>
    <w:rsid w:val="004040BC"/>
    <w:rsid w:val="004041A2"/>
    <w:rsid w:val="00404856"/>
    <w:rsid w:val="0040487A"/>
    <w:rsid w:val="00404A0B"/>
    <w:rsid w:val="00405372"/>
    <w:rsid w:val="00405A44"/>
    <w:rsid w:val="00406185"/>
    <w:rsid w:val="004064C6"/>
    <w:rsid w:val="00406C10"/>
    <w:rsid w:val="00407726"/>
    <w:rsid w:val="00407D74"/>
    <w:rsid w:val="004100FB"/>
    <w:rsid w:val="0041072D"/>
    <w:rsid w:val="00410EF2"/>
    <w:rsid w:val="0041145D"/>
    <w:rsid w:val="00411A96"/>
    <w:rsid w:val="004122CC"/>
    <w:rsid w:val="004122DB"/>
    <w:rsid w:val="00412830"/>
    <w:rsid w:val="00412882"/>
    <w:rsid w:val="00414D74"/>
    <w:rsid w:val="0041557B"/>
    <w:rsid w:val="004155B2"/>
    <w:rsid w:val="00415E6D"/>
    <w:rsid w:val="00416793"/>
    <w:rsid w:val="004173B7"/>
    <w:rsid w:val="00417861"/>
    <w:rsid w:val="00417E7F"/>
    <w:rsid w:val="004204A8"/>
    <w:rsid w:val="00420D50"/>
    <w:rsid w:val="00421401"/>
    <w:rsid w:val="00421C83"/>
    <w:rsid w:val="00421D0E"/>
    <w:rsid w:val="004226EB"/>
    <w:rsid w:val="00423D15"/>
    <w:rsid w:val="00424FB1"/>
    <w:rsid w:val="0042512C"/>
    <w:rsid w:val="0042664F"/>
    <w:rsid w:val="0042679C"/>
    <w:rsid w:val="00426827"/>
    <w:rsid w:val="00426A68"/>
    <w:rsid w:val="00430195"/>
    <w:rsid w:val="0043086F"/>
    <w:rsid w:val="00430D8E"/>
    <w:rsid w:val="00431717"/>
    <w:rsid w:val="00431E40"/>
    <w:rsid w:val="004325C8"/>
    <w:rsid w:val="004327A3"/>
    <w:rsid w:val="00432DB2"/>
    <w:rsid w:val="00432FCF"/>
    <w:rsid w:val="00433566"/>
    <w:rsid w:val="004342BE"/>
    <w:rsid w:val="0043445D"/>
    <w:rsid w:val="0043507B"/>
    <w:rsid w:val="00435620"/>
    <w:rsid w:val="0043590B"/>
    <w:rsid w:val="00435CCD"/>
    <w:rsid w:val="0043605B"/>
    <w:rsid w:val="00436FE1"/>
    <w:rsid w:val="0044015B"/>
    <w:rsid w:val="00440D76"/>
    <w:rsid w:val="00441AA5"/>
    <w:rsid w:val="00441C2C"/>
    <w:rsid w:val="0044201C"/>
    <w:rsid w:val="004427A7"/>
    <w:rsid w:val="004438F3"/>
    <w:rsid w:val="0044489D"/>
    <w:rsid w:val="0044553A"/>
    <w:rsid w:val="00445E41"/>
    <w:rsid w:val="00445E73"/>
    <w:rsid w:val="00446CF1"/>
    <w:rsid w:val="00447C3C"/>
    <w:rsid w:val="00447F57"/>
    <w:rsid w:val="00450ED9"/>
    <w:rsid w:val="00451683"/>
    <w:rsid w:val="004517FE"/>
    <w:rsid w:val="0045291D"/>
    <w:rsid w:val="0045369E"/>
    <w:rsid w:val="00453CBC"/>
    <w:rsid w:val="00454526"/>
    <w:rsid w:val="00455472"/>
    <w:rsid w:val="004564A1"/>
    <w:rsid w:val="00460E7C"/>
    <w:rsid w:val="004612D0"/>
    <w:rsid w:val="0046164B"/>
    <w:rsid w:val="004620CC"/>
    <w:rsid w:val="0046244E"/>
    <w:rsid w:val="0046286D"/>
    <w:rsid w:val="00462CDC"/>
    <w:rsid w:val="00462F7A"/>
    <w:rsid w:val="00464499"/>
    <w:rsid w:val="00464DAE"/>
    <w:rsid w:val="00464F43"/>
    <w:rsid w:val="00464F81"/>
    <w:rsid w:val="004661E9"/>
    <w:rsid w:val="0046666A"/>
    <w:rsid w:val="00466F9E"/>
    <w:rsid w:val="0047044D"/>
    <w:rsid w:val="00470552"/>
    <w:rsid w:val="00470CA9"/>
    <w:rsid w:val="00470E8B"/>
    <w:rsid w:val="00472D48"/>
    <w:rsid w:val="00473374"/>
    <w:rsid w:val="00474104"/>
    <w:rsid w:val="004747BE"/>
    <w:rsid w:val="00474D64"/>
    <w:rsid w:val="00474F52"/>
    <w:rsid w:val="0047502F"/>
    <w:rsid w:val="00475AD5"/>
    <w:rsid w:val="00475F35"/>
    <w:rsid w:val="00476AA4"/>
    <w:rsid w:val="00476B5C"/>
    <w:rsid w:val="00477265"/>
    <w:rsid w:val="004775BB"/>
    <w:rsid w:val="00477EF8"/>
    <w:rsid w:val="004800E4"/>
    <w:rsid w:val="004804D6"/>
    <w:rsid w:val="004811E2"/>
    <w:rsid w:val="00481C3B"/>
    <w:rsid w:val="004833E7"/>
    <w:rsid w:val="00483F14"/>
    <w:rsid w:val="00485C71"/>
    <w:rsid w:val="00485DD3"/>
    <w:rsid w:val="00486213"/>
    <w:rsid w:val="00486811"/>
    <w:rsid w:val="00486B32"/>
    <w:rsid w:val="004905D7"/>
    <w:rsid w:val="00490632"/>
    <w:rsid w:val="00491375"/>
    <w:rsid w:val="00492061"/>
    <w:rsid w:val="00492B60"/>
    <w:rsid w:val="00493360"/>
    <w:rsid w:val="00493D56"/>
    <w:rsid w:val="0049471F"/>
    <w:rsid w:val="00494961"/>
    <w:rsid w:val="004956F1"/>
    <w:rsid w:val="0049680C"/>
    <w:rsid w:val="0049705D"/>
    <w:rsid w:val="00497A15"/>
    <w:rsid w:val="004A0B26"/>
    <w:rsid w:val="004A112F"/>
    <w:rsid w:val="004A3075"/>
    <w:rsid w:val="004A3684"/>
    <w:rsid w:val="004A4A7D"/>
    <w:rsid w:val="004A4B8E"/>
    <w:rsid w:val="004A4E86"/>
    <w:rsid w:val="004A6DE8"/>
    <w:rsid w:val="004A6FCB"/>
    <w:rsid w:val="004A77DD"/>
    <w:rsid w:val="004A786A"/>
    <w:rsid w:val="004B0A92"/>
    <w:rsid w:val="004B0CAF"/>
    <w:rsid w:val="004B14F7"/>
    <w:rsid w:val="004B16EA"/>
    <w:rsid w:val="004B3B61"/>
    <w:rsid w:val="004B4151"/>
    <w:rsid w:val="004B4190"/>
    <w:rsid w:val="004B4228"/>
    <w:rsid w:val="004B5BF2"/>
    <w:rsid w:val="004B6C92"/>
    <w:rsid w:val="004B7152"/>
    <w:rsid w:val="004B782A"/>
    <w:rsid w:val="004C01AC"/>
    <w:rsid w:val="004C01C6"/>
    <w:rsid w:val="004C1003"/>
    <w:rsid w:val="004C1665"/>
    <w:rsid w:val="004C172F"/>
    <w:rsid w:val="004C254D"/>
    <w:rsid w:val="004C34E4"/>
    <w:rsid w:val="004C3DCA"/>
    <w:rsid w:val="004C51A7"/>
    <w:rsid w:val="004C5EAC"/>
    <w:rsid w:val="004C6C70"/>
    <w:rsid w:val="004C704D"/>
    <w:rsid w:val="004C77AD"/>
    <w:rsid w:val="004C787F"/>
    <w:rsid w:val="004C7D57"/>
    <w:rsid w:val="004D0715"/>
    <w:rsid w:val="004D103A"/>
    <w:rsid w:val="004D1DD4"/>
    <w:rsid w:val="004D4777"/>
    <w:rsid w:val="004D4792"/>
    <w:rsid w:val="004D48E2"/>
    <w:rsid w:val="004D54BF"/>
    <w:rsid w:val="004D552C"/>
    <w:rsid w:val="004D648B"/>
    <w:rsid w:val="004D7267"/>
    <w:rsid w:val="004D7365"/>
    <w:rsid w:val="004D78C8"/>
    <w:rsid w:val="004E0576"/>
    <w:rsid w:val="004E06CA"/>
    <w:rsid w:val="004E2895"/>
    <w:rsid w:val="004E2DF4"/>
    <w:rsid w:val="004E2F41"/>
    <w:rsid w:val="004E3CAA"/>
    <w:rsid w:val="004E5182"/>
    <w:rsid w:val="004E55E6"/>
    <w:rsid w:val="004E5DD2"/>
    <w:rsid w:val="004E5F7C"/>
    <w:rsid w:val="004E6055"/>
    <w:rsid w:val="004E719D"/>
    <w:rsid w:val="004F00C7"/>
    <w:rsid w:val="004F0D00"/>
    <w:rsid w:val="004F0DA8"/>
    <w:rsid w:val="004F147E"/>
    <w:rsid w:val="004F1989"/>
    <w:rsid w:val="004F2070"/>
    <w:rsid w:val="004F2596"/>
    <w:rsid w:val="004F2922"/>
    <w:rsid w:val="004F29CC"/>
    <w:rsid w:val="004F34DB"/>
    <w:rsid w:val="004F351F"/>
    <w:rsid w:val="004F4ECA"/>
    <w:rsid w:val="004F5013"/>
    <w:rsid w:val="004F5657"/>
    <w:rsid w:val="004F5CA3"/>
    <w:rsid w:val="004F6472"/>
    <w:rsid w:val="004F70BD"/>
    <w:rsid w:val="004F7269"/>
    <w:rsid w:val="004F762D"/>
    <w:rsid w:val="0050026B"/>
    <w:rsid w:val="00500712"/>
    <w:rsid w:val="00500BB0"/>
    <w:rsid w:val="00500FF8"/>
    <w:rsid w:val="00501050"/>
    <w:rsid w:val="00501424"/>
    <w:rsid w:val="00501897"/>
    <w:rsid w:val="00501A1F"/>
    <w:rsid w:val="00503213"/>
    <w:rsid w:val="00504843"/>
    <w:rsid w:val="00504A14"/>
    <w:rsid w:val="005055BF"/>
    <w:rsid w:val="00507102"/>
    <w:rsid w:val="0050774F"/>
    <w:rsid w:val="00510314"/>
    <w:rsid w:val="00510583"/>
    <w:rsid w:val="00510AA4"/>
    <w:rsid w:val="0051113F"/>
    <w:rsid w:val="00511242"/>
    <w:rsid w:val="0051198D"/>
    <w:rsid w:val="00511C0E"/>
    <w:rsid w:val="005120BE"/>
    <w:rsid w:val="005125E7"/>
    <w:rsid w:val="0051408A"/>
    <w:rsid w:val="00514238"/>
    <w:rsid w:val="00514B4C"/>
    <w:rsid w:val="0051532D"/>
    <w:rsid w:val="00515598"/>
    <w:rsid w:val="00516984"/>
    <w:rsid w:val="005173A1"/>
    <w:rsid w:val="00517FCF"/>
    <w:rsid w:val="00520F5D"/>
    <w:rsid w:val="005225F9"/>
    <w:rsid w:val="00523014"/>
    <w:rsid w:val="00523339"/>
    <w:rsid w:val="00523B42"/>
    <w:rsid w:val="005245CF"/>
    <w:rsid w:val="0052463B"/>
    <w:rsid w:val="0052465D"/>
    <w:rsid w:val="00524826"/>
    <w:rsid w:val="00524D05"/>
    <w:rsid w:val="00524E7B"/>
    <w:rsid w:val="005254B2"/>
    <w:rsid w:val="005269E8"/>
    <w:rsid w:val="00526E65"/>
    <w:rsid w:val="00527641"/>
    <w:rsid w:val="00527724"/>
    <w:rsid w:val="00527ACE"/>
    <w:rsid w:val="00527C30"/>
    <w:rsid w:val="00527E47"/>
    <w:rsid w:val="00530A10"/>
    <w:rsid w:val="005315AA"/>
    <w:rsid w:val="005324E5"/>
    <w:rsid w:val="005325C8"/>
    <w:rsid w:val="005326CC"/>
    <w:rsid w:val="00532851"/>
    <w:rsid w:val="00533142"/>
    <w:rsid w:val="00533272"/>
    <w:rsid w:val="005334B5"/>
    <w:rsid w:val="00533761"/>
    <w:rsid w:val="0053400F"/>
    <w:rsid w:val="0053549A"/>
    <w:rsid w:val="00535A10"/>
    <w:rsid w:val="005369FC"/>
    <w:rsid w:val="00536D29"/>
    <w:rsid w:val="00536D71"/>
    <w:rsid w:val="00536F75"/>
    <w:rsid w:val="00537171"/>
    <w:rsid w:val="00537331"/>
    <w:rsid w:val="00537726"/>
    <w:rsid w:val="005401D5"/>
    <w:rsid w:val="0054030B"/>
    <w:rsid w:val="005403BB"/>
    <w:rsid w:val="00540AF6"/>
    <w:rsid w:val="0054180D"/>
    <w:rsid w:val="0054479D"/>
    <w:rsid w:val="005449EF"/>
    <w:rsid w:val="005454CD"/>
    <w:rsid w:val="005456D5"/>
    <w:rsid w:val="00545997"/>
    <w:rsid w:val="005464C1"/>
    <w:rsid w:val="005469A8"/>
    <w:rsid w:val="00547599"/>
    <w:rsid w:val="00550A52"/>
    <w:rsid w:val="00550AAB"/>
    <w:rsid w:val="005512C9"/>
    <w:rsid w:val="0055149A"/>
    <w:rsid w:val="00552858"/>
    <w:rsid w:val="00552F5B"/>
    <w:rsid w:val="005530B6"/>
    <w:rsid w:val="00553147"/>
    <w:rsid w:val="005544BB"/>
    <w:rsid w:val="00554627"/>
    <w:rsid w:val="00554DEF"/>
    <w:rsid w:val="005552BD"/>
    <w:rsid w:val="00556277"/>
    <w:rsid w:val="00556CF7"/>
    <w:rsid w:val="00556E96"/>
    <w:rsid w:val="005572D7"/>
    <w:rsid w:val="00557900"/>
    <w:rsid w:val="00557CC0"/>
    <w:rsid w:val="005601A7"/>
    <w:rsid w:val="0056298B"/>
    <w:rsid w:val="00562A69"/>
    <w:rsid w:val="00562F59"/>
    <w:rsid w:val="0056327F"/>
    <w:rsid w:val="00563783"/>
    <w:rsid w:val="005640D9"/>
    <w:rsid w:val="00564BA0"/>
    <w:rsid w:val="00565E2F"/>
    <w:rsid w:val="00565E3F"/>
    <w:rsid w:val="0056601D"/>
    <w:rsid w:val="005664FC"/>
    <w:rsid w:val="00567922"/>
    <w:rsid w:val="005713B8"/>
    <w:rsid w:val="00572C0E"/>
    <w:rsid w:val="00572C83"/>
    <w:rsid w:val="00572F73"/>
    <w:rsid w:val="00572F76"/>
    <w:rsid w:val="00573830"/>
    <w:rsid w:val="0057448C"/>
    <w:rsid w:val="00574BBF"/>
    <w:rsid w:val="00574BC6"/>
    <w:rsid w:val="0057523A"/>
    <w:rsid w:val="005756C9"/>
    <w:rsid w:val="005762C3"/>
    <w:rsid w:val="00576488"/>
    <w:rsid w:val="00580191"/>
    <w:rsid w:val="00580D66"/>
    <w:rsid w:val="00580DC1"/>
    <w:rsid w:val="00581D03"/>
    <w:rsid w:val="0058204C"/>
    <w:rsid w:val="00582093"/>
    <w:rsid w:val="00583972"/>
    <w:rsid w:val="00583E94"/>
    <w:rsid w:val="005842B7"/>
    <w:rsid w:val="00584BDD"/>
    <w:rsid w:val="00586955"/>
    <w:rsid w:val="00586A3A"/>
    <w:rsid w:val="00586AB4"/>
    <w:rsid w:val="00586FE3"/>
    <w:rsid w:val="005875C7"/>
    <w:rsid w:val="0058794F"/>
    <w:rsid w:val="00587D02"/>
    <w:rsid w:val="00587E34"/>
    <w:rsid w:val="0059064E"/>
    <w:rsid w:val="00590772"/>
    <w:rsid w:val="00590A1F"/>
    <w:rsid w:val="00591819"/>
    <w:rsid w:val="005918B1"/>
    <w:rsid w:val="00591ABA"/>
    <w:rsid w:val="00591C16"/>
    <w:rsid w:val="005923D5"/>
    <w:rsid w:val="00592BED"/>
    <w:rsid w:val="00592E0B"/>
    <w:rsid w:val="00592F00"/>
    <w:rsid w:val="005937BD"/>
    <w:rsid w:val="00593844"/>
    <w:rsid w:val="00593CA6"/>
    <w:rsid w:val="00593F73"/>
    <w:rsid w:val="00595C02"/>
    <w:rsid w:val="00595C15"/>
    <w:rsid w:val="00596043"/>
    <w:rsid w:val="00596047"/>
    <w:rsid w:val="005968B1"/>
    <w:rsid w:val="005968D9"/>
    <w:rsid w:val="00597AB6"/>
    <w:rsid w:val="00597B1A"/>
    <w:rsid w:val="005A0A46"/>
    <w:rsid w:val="005A14E1"/>
    <w:rsid w:val="005A1713"/>
    <w:rsid w:val="005A2614"/>
    <w:rsid w:val="005A2792"/>
    <w:rsid w:val="005A3338"/>
    <w:rsid w:val="005A3D04"/>
    <w:rsid w:val="005A4404"/>
    <w:rsid w:val="005A49F6"/>
    <w:rsid w:val="005A5156"/>
    <w:rsid w:val="005A5184"/>
    <w:rsid w:val="005A5DC6"/>
    <w:rsid w:val="005A5E29"/>
    <w:rsid w:val="005A6011"/>
    <w:rsid w:val="005A68F3"/>
    <w:rsid w:val="005A6BA9"/>
    <w:rsid w:val="005A70DB"/>
    <w:rsid w:val="005A799D"/>
    <w:rsid w:val="005A7C3A"/>
    <w:rsid w:val="005B0049"/>
    <w:rsid w:val="005B2A7C"/>
    <w:rsid w:val="005B2B70"/>
    <w:rsid w:val="005B2FB4"/>
    <w:rsid w:val="005B3847"/>
    <w:rsid w:val="005B3CFE"/>
    <w:rsid w:val="005B595B"/>
    <w:rsid w:val="005B60EF"/>
    <w:rsid w:val="005B6550"/>
    <w:rsid w:val="005B65C9"/>
    <w:rsid w:val="005B6C5D"/>
    <w:rsid w:val="005B6D80"/>
    <w:rsid w:val="005B7262"/>
    <w:rsid w:val="005B7FD7"/>
    <w:rsid w:val="005C0198"/>
    <w:rsid w:val="005C024B"/>
    <w:rsid w:val="005C0F90"/>
    <w:rsid w:val="005C1FAE"/>
    <w:rsid w:val="005C20B9"/>
    <w:rsid w:val="005C2294"/>
    <w:rsid w:val="005C35EC"/>
    <w:rsid w:val="005C35F0"/>
    <w:rsid w:val="005C3AF1"/>
    <w:rsid w:val="005C4558"/>
    <w:rsid w:val="005C5513"/>
    <w:rsid w:val="005C62B1"/>
    <w:rsid w:val="005C661C"/>
    <w:rsid w:val="005C78CD"/>
    <w:rsid w:val="005C7A98"/>
    <w:rsid w:val="005D1144"/>
    <w:rsid w:val="005D11B3"/>
    <w:rsid w:val="005D1585"/>
    <w:rsid w:val="005D16DC"/>
    <w:rsid w:val="005D1872"/>
    <w:rsid w:val="005D1AFB"/>
    <w:rsid w:val="005D4A87"/>
    <w:rsid w:val="005D5CA4"/>
    <w:rsid w:val="005D642A"/>
    <w:rsid w:val="005D6470"/>
    <w:rsid w:val="005D683F"/>
    <w:rsid w:val="005D6F67"/>
    <w:rsid w:val="005D706C"/>
    <w:rsid w:val="005D7282"/>
    <w:rsid w:val="005D72BD"/>
    <w:rsid w:val="005D7E7B"/>
    <w:rsid w:val="005E0899"/>
    <w:rsid w:val="005E0E5C"/>
    <w:rsid w:val="005E19A9"/>
    <w:rsid w:val="005E1C1D"/>
    <w:rsid w:val="005E25E1"/>
    <w:rsid w:val="005E2666"/>
    <w:rsid w:val="005E2A2C"/>
    <w:rsid w:val="005E3DDC"/>
    <w:rsid w:val="005E4CEE"/>
    <w:rsid w:val="005E50DB"/>
    <w:rsid w:val="005E7232"/>
    <w:rsid w:val="005E77F4"/>
    <w:rsid w:val="005E7931"/>
    <w:rsid w:val="005F157C"/>
    <w:rsid w:val="005F2064"/>
    <w:rsid w:val="005F2110"/>
    <w:rsid w:val="005F299A"/>
    <w:rsid w:val="005F4452"/>
    <w:rsid w:val="005F5662"/>
    <w:rsid w:val="005F60BF"/>
    <w:rsid w:val="005F6790"/>
    <w:rsid w:val="005F6D47"/>
    <w:rsid w:val="005F790E"/>
    <w:rsid w:val="0060153C"/>
    <w:rsid w:val="006016C6"/>
    <w:rsid w:val="00602BB5"/>
    <w:rsid w:val="00603F2B"/>
    <w:rsid w:val="006046A2"/>
    <w:rsid w:val="0060470F"/>
    <w:rsid w:val="00604B37"/>
    <w:rsid w:val="006052FC"/>
    <w:rsid w:val="00605513"/>
    <w:rsid w:val="0060633F"/>
    <w:rsid w:val="00611176"/>
    <w:rsid w:val="00611C27"/>
    <w:rsid w:val="00612DC7"/>
    <w:rsid w:val="00613EA9"/>
    <w:rsid w:val="00614E07"/>
    <w:rsid w:val="00614F22"/>
    <w:rsid w:val="00615256"/>
    <w:rsid w:val="00616260"/>
    <w:rsid w:val="0061670F"/>
    <w:rsid w:val="00616D40"/>
    <w:rsid w:val="006179FE"/>
    <w:rsid w:val="00620075"/>
    <w:rsid w:val="006203D6"/>
    <w:rsid w:val="0062059A"/>
    <w:rsid w:val="00620FDA"/>
    <w:rsid w:val="00621093"/>
    <w:rsid w:val="00623AC2"/>
    <w:rsid w:val="00624510"/>
    <w:rsid w:val="006245F8"/>
    <w:rsid w:val="006248B7"/>
    <w:rsid w:val="00624A2C"/>
    <w:rsid w:val="00624D8D"/>
    <w:rsid w:val="006251EF"/>
    <w:rsid w:val="00625E64"/>
    <w:rsid w:val="00626AF7"/>
    <w:rsid w:val="006307B6"/>
    <w:rsid w:val="00630881"/>
    <w:rsid w:val="00631214"/>
    <w:rsid w:val="006320A2"/>
    <w:rsid w:val="00633819"/>
    <w:rsid w:val="00633889"/>
    <w:rsid w:val="00633A5D"/>
    <w:rsid w:val="00633E02"/>
    <w:rsid w:val="006346E1"/>
    <w:rsid w:val="00634783"/>
    <w:rsid w:val="00634AE3"/>
    <w:rsid w:val="006352AB"/>
    <w:rsid w:val="006352DD"/>
    <w:rsid w:val="00636378"/>
    <w:rsid w:val="006368C0"/>
    <w:rsid w:val="00636EE2"/>
    <w:rsid w:val="006371B4"/>
    <w:rsid w:val="00637867"/>
    <w:rsid w:val="006379B8"/>
    <w:rsid w:val="00640403"/>
    <w:rsid w:val="00640B45"/>
    <w:rsid w:val="006410A5"/>
    <w:rsid w:val="0064186D"/>
    <w:rsid w:val="00641DBE"/>
    <w:rsid w:val="00642E45"/>
    <w:rsid w:val="006452C3"/>
    <w:rsid w:val="00645348"/>
    <w:rsid w:val="00645A32"/>
    <w:rsid w:val="00645B0F"/>
    <w:rsid w:val="00646EAC"/>
    <w:rsid w:val="0064746C"/>
    <w:rsid w:val="0064754B"/>
    <w:rsid w:val="00647A55"/>
    <w:rsid w:val="00650DBD"/>
    <w:rsid w:val="0065168E"/>
    <w:rsid w:val="006519A5"/>
    <w:rsid w:val="00652201"/>
    <w:rsid w:val="006524FB"/>
    <w:rsid w:val="00653EDE"/>
    <w:rsid w:val="00653F40"/>
    <w:rsid w:val="00654169"/>
    <w:rsid w:val="00654406"/>
    <w:rsid w:val="0065579E"/>
    <w:rsid w:val="006566AD"/>
    <w:rsid w:val="00657004"/>
    <w:rsid w:val="006572BC"/>
    <w:rsid w:val="00661B8B"/>
    <w:rsid w:val="00661E02"/>
    <w:rsid w:val="0066233B"/>
    <w:rsid w:val="00662A62"/>
    <w:rsid w:val="006651A4"/>
    <w:rsid w:val="00665ED9"/>
    <w:rsid w:val="00666DD6"/>
    <w:rsid w:val="00670030"/>
    <w:rsid w:val="00670170"/>
    <w:rsid w:val="00670286"/>
    <w:rsid w:val="00670716"/>
    <w:rsid w:val="00670DAB"/>
    <w:rsid w:val="00670FC7"/>
    <w:rsid w:val="0067110D"/>
    <w:rsid w:val="00671343"/>
    <w:rsid w:val="006725D0"/>
    <w:rsid w:val="00673DBC"/>
    <w:rsid w:val="0067551D"/>
    <w:rsid w:val="00675DD7"/>
    <w:rsid w:val="006761A0"/>
    <w:rsid w:val="00677AE9"/>
    <w:rsid w:val="00677DA1"/>
    <w:rsid w:val="006826F4"/>
    <w:rsid w:val="00682741"/>
    <w:rsid w:val="00682E20"/>
    <w:rsid w:val="00683F4E"/>
    <w:rsid w:val="0068428B"/>
    <w:rsid w:val="00684468"/>
    <w:rsid w:val="0068451C"/>
    <w:rsid w:val="00685314"/>
    <w:rsid w:val="006869F9"/>
    <w:rsid w:val="00687208"/>
    <w:rsid w:val="0068777C"/>
    <w:rsid w:val="006878A5"/>
    <w:rsid w:val="00690A06"/>
    <w:rsid w:val="00690DD0"/>
    <w:rsid w:val="00690E7D"/>
    <w:rsid w:val="0069135D"/>
    <w:rsid w:val="006914D8"/>
    <w:rsid w:val="00691868"/>
    <w:rsid w:val="00691F7D"/>
    <w:rsid w:val="006928DE"/>
    <w:rsid w:val="00693F06"/>
    <w:rsid w:val="006958BB"/>
    <w:rsid w:val="0069622C"/>
    <w:rsid w:val="006A08DE"/>
    <w:rsid w:val="006A0997"/>
    <w:rsid w:val="006A0BCC"/>
    <w:rsid w:val="006A16FB"/>
    <w:rsid w:val="006A1E78"/>
    <w:rsid w:val="006A1E9E"/>
    <w:rsid w:val="006A3193"/>
    <w:rsid w:val="006A3575"/>
    <w:rsid w:val="006A3BA4"/>
    <w:rsid w:val="006A42AB"/>
    <w:rsid w:val="006A6117"/>
    <w:rsid w:val="006A6C43"/>
    <w:rsid w:val="006A706D"/>
    <w:rsid w:val="006A740E"/>
    <w:rsid w:val="006A7FD2"/>
    <w:rsid w:val="006B12E1"/>
    <w:rsid w:val="006B15BE"/>
    <w:rsid w:val="006B1996"/>
    <w:rsid w:val="006B201D"/>
    <w:rsid w:val="006B3382"/>
    <w:rsid w:val="006B46B0"/>
    <w:rsid w:val="006B509E"/>
    <w:rsid w:val="006B79FF"/>
    <w:rsid w:val="006C13C8"/>
    <w:rsid w:val="006C19FD"/>
    <w:rsid w:val="006C1FC4"/>
    <w:rsid w:val="006C40E0"/>
    <w:rsid w:val="006C4AB7"/>
    <w:rsid w:val="006C5EDF"/>
    <w:rsid w:val="006C6FB9"/>
    <w:rsid w:val="006C7281"/>
    <w:rsid w:val="006C72F8"/>
    <w:rsid w:val="006C74F4"/>
    <w:rsid w:val="006D0652"/>
    <w:rsid w:val="006D06B1"/>
    <w:rsid w:val="006D14AD"/>
    <w:rsid w:val="006D158E"/>
    <w:rsid w:val="006D2C53"/>
    <w:rsid w:val="006D323B"/>
    <w:rsid w:val="006D36DF"/>
    <w:rsid w:val="006D57BD"/>
    <w:rsid w:val="006D5DED"/>
    <w:rsid w:val="006D6C1D"/>
    <w:rsid w:val="006D745B"/>
    <w:rsid w:val="006D77B8"/>
    <w:rsid w:val="006E0EC2"/>
    <w:rsid w:val="006E23C7"/>
    <w:rsid w:val="006E2CF9"/>
    <w:rsid w:val="006E508F"/>
    <w:rsid w:val="006E531E"/>
    <w:rsid w:val="006E64F9"/>
    <w:rsid w:val="006E67D3"/>
    <w:rsid w:val="006E6B3D"/>
    <w:rsid w:val="006F081A"/>
    <w:rsid w:val="006F0A47"/>
    <w:rsid w:val="006F0A8C"/>
    <w:rsid w:val="006F0EB3"/>
    <w:rsid w:val="006F0F54"/>
    <w:rsid w:val="006F1E80"/>
    <w:rsid w:val="006F3033"/>
    <w:rsid w:val="006F3E86"/>
    <w:rsid w:val="006F5100"/>
    <w:rsid w:val="006F5877"/>
    <w:rsid w:val="006F6402"/>
    <w:rsid w:val="006F7B4F"/>
    <w:rsid w:val="00700208"/>
    <w:rsid w:val="007020C1"/>
    <w:rsid w:val="00704685"/>
    <w:rsid w:val="00704A73"/>
    <w:rsid w:val="00704CD1"/>
    <w:rsid w:val="007065B0"/>
    <w:rsid w:val="00706796"/>
    <w:rsid w:val="007071B0"/>
    <w:rsid w:val="00707CCB"/>
    <w:rsid w:val="0071029B"/>
    <w:rsid w:val="00710AC4"/>
    <w:rsid w:val="00710EB9"/>
    <w:rsid w:val="00711207"/>
    <w:rsid w:val="00711574"/>
    <w:rsid w:val="00711AB1"/>
    <w:rsid w:val="00712A68"/>
    <w:rsid w:val="00712DB0"/>
    <w:rsid w:val="00713161"/>
    <w:rsid w:val="00713279"/>
    <w:rsid w:val="00713887"/>
    <w:rsid w:val="00713AFC"/>
    <w:rsid w:val="00714A17"/>
    <w:rsid w:val="00715829"/>
    <w:rsid w:val="00717363"/>
    <w:rsid w:val="00717549"/>
    <w:rsid w:val="0071769D"/>
    <w:rsid w:val="007204E8"/>
    <w:rsid w:val="00720601"/>
    <w:rsid w:val="007208E8"/>
    <w:rsid w:val="00720E46"/>
    <w:rsid w:val="00721060"/>
    <w:rsid w:val="007233B4"/>
    <w:rsid w:val="0072379D"/>
    <w:rsid w:val="00723B85"/>
    <w:rsid w:val="00723C5B"/>
    <w:rsid w:val="00723EA3"/>
    <w:rsid w:val="007275F5"/>
    <w:rsid w:val="00730313"/>
    <w:rsid w:val="00730862"/>
    <w:rsid w:val="007310E3"/>
    <w:rsid w:val="00731BD0"/>
    <w:rsid w:val="00731E56"/>
    <w:rsid w:val="0073282F"/>
    <w:rsid w:val="00732BE6"/>
    <w:rsid w:val="0073325F"/>
    <w:rsid w:val="007335E7"/>
    <w:rsid w:val="00733BB2"/>
    <w:rsid w:val="00734CF4"/>
    <w:rsid w:val="00735003"/>
    <w:rsid w:val="00735EB3"/>
    <w:rsid w:val="00736E13"/>
    <w:rsid w:val="007377F7"/>
    <w:rsid w:val="00737820"/>
    <w:rsid w:val="00737AAD"/>
    <w:rsid w:val="00737BB6"/>
    <w:rsid w:val="00740DA0"/>
    <w:rsid w:val="00740F0D"/>
    <w:rsid w:val="0074167F"/>
    <w:rsid w:val="00741696"/>
    <w:rsid w:val="00743115"/>
    <w:rsid w:val="00743810"/>
    <w:rsid w:val="00743BA3"/>
    <w:rsid w:val="00744DD1"/>
    <w:rsid w:val="00745820"/>
    <w:rsid w:val="0074663D"/>
    <w:rsid w:val="00746A60"/>
    <w:rsid w:val="00746AD8"/>
    <w:rsid w:val="0074754B"/>
    <w:rsid w:val="0075013A"/>
    <w:rsid w:val="00750886"/>
    <w:rsid w:val="00750FEA"/>
    <w:rsid w:val="00751911"/>
    <w:rsid w:val="00752D42"/>
    <w:rsid w:val="007543BB"/>
    <w:rsid w:val="007557E2"/>
    <w:rsid w:val="007560B3"/>
    <w:rsid w:val="007564D7"/>
    <w:rsid w:val="0075662D"/>
    <w:rsid w:val="00756A61"/>
    <w:rsid w:val="00761313"/>
    <w:rsid w:val="007613D4"/>
    <w:rsid w:val="00761431"/>
    <w:rsid w:val="00761C0A"/>
    <w:rsid w:val="007624D9"/>
    <w:rsid w:val="007636A5"/>
    <w:rsid w:val="00763A65"/>
    <w:rsid w:val="00764243"/>
    <w:rsid w:val="00764989"/>
    <w:rsid w:val="007652EE"/>
    <w:rsid w:val="00765B12"/>
    <w:rsid w:val="00766233"/>
    <w:rsid w:val="00766915"/>
    <w:rsid w:val="00766930"/>
    <w:rsid w:val="00766A6B"/>
    <w:rsid w:val="00766C45"/>
    <w:rsid w:val="00766FA6"/>
    <w:rsid w:val="0076711C"/>
    <w:rsid w:val="0076767E"/>
    <w:rsid w:val="00770067"/>
    <w:rsid w:val="00770355"/>
    <w:rsid w:val="0077140F"/>
    <w:rsid w:val="00772407"/>
    <w:rsid w:val="00773AE6"/>
    <w:rsid w:val="00773E6E"/>
    <w:rsid w:val="007741B0"/>
    <w:rsid w:val="007745F8"/>
    <w:rsid w:val="00774AAD"/>
    <w:rsid w:val="00774DEF"/>
    <w:rsid w:val="00775ED9"/>
    <w:rsid w:val="007761EA"/>
    <w:rsid w:val="00776C16"/>
    <w:rsid w:val="0077791A"/>
    <w:rsid w:val="0078040F"/>
    <w:rsid w:val="00780ABA"/>
    <w:rsid w:val="00780FF5"/>
    <w:rsid w:val="00781E2E"/>
    <w:rsid w:val="00781F57"/>
    <w:rsid w:val="00782595"/>
    <w:rsid w:val="007829ED"/>
    <w:rsid w:val="00783468"/>
    <w:rsid w:val="007834E6"/>
    <w:rsid w:val="00783694"/>
    <w:rsid w:val="007852FA"/>
    <w:rsid w:val="00786727"/>
    <w:rsid w:val="00787BFA"/>
    <w:rsid w:val="00790F4C"/>
    <w:rsid w:val="00791606"/>
    <w:rsid w:val="00791FC0"/>
    <w:rsid w:val="00793597"/>
    <w:rsid w:val="00793EC8"/>
    <w:rsid w:val="00793FAD"/>
    <w:rsid w:val="00794018"/>
    <w:rsid w:val="00794EA1"/>
    <w:rsid w:val="00795271"/>
    <w:rsid w:val="007954BF"/>
    <w:rsid w:val="007955E9"/>
    <w:rsid w:val="00795841"/>
    <w:rsid w:val="00795976"/>
    <w:rsid w:val="00795D5E"/>
    <w:rsid w:val="00796180"/>
    <w:rsid w:val="00796A11"/>
    <w:rsid w:val="00797CF0"/>
    <w:rsid w:val="007A04F7"/>
    <w:rsid w:val="007A0858"/>
    <w:rsid w:val="007A0FDD"/>
    <w:rsid w:val="007A25C3"/>
    <w:rsid w:val="007A29C8"/>
    <w:rsid w:val="007A2FCF"/>
    <w:rsid w:val="007A341C"/>
    <w:rsid w:val="007A37CC"/>
    <w:rsid w:val="007A396B"/>
    <w:rsid w:val="007A3A1B"/>
    <w:rsid w:val="007A3A3C"/>
    <w:rsid w:val="007A4EE9"/>
    <w:rsid w:val="007A54CB"/>
    <w:rsid w:val="007A56F1"/>
    <w:rsid w:val="007A6807"/>
    <w:rsid w:val="007A6DDB"/>
    <w:rsid w:val="007A6FF5"/>
    <w:rsid w:val="007A7C4B"/>
    <w:rsid w:val="007B0B34"/>
    <w:rsid w:val="007B0DDB"/>
    <w:rsid w:val="007B1497"/>
    <w:rsid w:val="007B14FA"/>
    <w:rsid w:val="007B1B38"/>
    <w:rsid w:val="007B1FA7"/>
    <w:rsid w:val="007B35AF"/>
    <w:rsid w:val="007B3D46"/>
    <w:rsid w:val="007B3F39"/>
    <w:rsid w:val="007B47B7"/>
    <w:rsid w:val="007B47F9"/>
    <w:rsid w:val="007B5C27"/>
    <w:rsid w:val="007B5F74"/>
    <w:rsid w:val="007B62D8"/>
    <w:rsid w:val="007B6466"/>
    <w:rsid w:val="007B67EA"/>
    <w:rsid w:val="007B6A98"/>
    <w:rsid w:val="007B6C76"/>
    <w:rsid w:val="007C0406"/>
    <w:rsid w:val="007C0A8E"/>
    <w:rsid w:val="007C0D33"/>
    <w:rsid w:val="007C1445"/>
    <w:rsid w:val="007C1C6B"/>
    <w:rsid w:val="007C2250"/>
    <w:rsid w:val="007C29C7"/>
    <w:rsid w:val="007C2C6E"/>
    <w:rsid w:val="007C2D31"/>
    <w:rsid w:val="007C3A5F"/>
    <w:rsid w:val="007C6A78"/>
    <w:rsid w:val="007C6BD3"/>
    <w:rsid w:val="007C7C17"/>
    <w:rsid w:val="007D0166"/>
    <w:rsid w:val="007D047A"/>
    <w:rsid w:val="007D0EB6"/>
    <w:rsid w:val="007D0F43"/>
    <w:rsid w:val="007D11F8"/>
    <w:rsid w:val="007D1226"/>
    <w:rsid w:val="007D14FF"/>
    <w:rsid w:val="007D385A"/>
    <w:rsid w:val="007D3FC9"/>
    <w:rsid w:val="007D4B5C"/>
    <w:rsid w:val="007D4DFA"/>
    <w:rsid w:val="007D4EC5"/>
    <w:rsid w:val="007D54B5"/>
    <w:rsid w:val="007D580B"/>
    <w:rsid w:val="007D6B71"/>
    <w:rsid w:val="007D74CB"/>
    <w:rsid w:val="007D7F20"/>
    <w:rsid w:val="007E0158"/>
    <w:rsid w:val="007E097E"/>
    <w:rsid w:val="007E0A5C"/>
    <w:rsid w:val="007E14B3"/>
    <w:rsid w:val="007E189B"/>
    <w:rsid w:val="007E24B6"/>
    <w:rsid w:val="007E2B3E"/>
    <w:rsid w:val="007E442B"/>
    <w:rsid w:val="007E4BAE"/>
    <w:rsid w:val="007E6A13"/>
    <w:rsid w:val="007E6CC4"/>
    <w:rsid w:val="007E6E12"/>
    <w:rsid w:val="007F03C3"/>
    <w:rsid w:val="007F04A0"/>
    <w:rsid w:val="007F04B2"/>
    <w:rsid w:val="007F1DB6"/>
    <w:rsid w:val="007F2623"/>
    <w:rsid w:val="007F388E"/>
    <w:rsid w:val="007F42FB"/>
    <w:rsid w:val="007F4AA2"/>
    <w:rsid w:val="007F58BF"/>
    <w:rsid w:val="007F7BA6"/>
    <w:rsid w:val="007F7D3E"/>
    <w:rsid w:val="00800224"/>
    <w:rsid w:val="00800A75"/>
    <w:rsid w:val="00800B62"/>
    <w:rsid w:val="00800CA5"/>
    <w:rsid w:val="00801718"/>
    <w:rsid w:val="0080182A"/>
    <w:rsid w:val="00801FE3"/>
    <w:rsid w:val="00803572"/>
    <w:rsid w:val="00803FBA"/>
    <w:rsid w:val="0080430E"/>
    <w:rsid w:val="008048A0"/>
    <w:rsid w:val="008048C8"/>
    <w:rsid w:val="008066DC"/>
    <w:rsid w:val="00807479"/>
    <w:rsid w:val="00807E3E"/>
    <w:rsid w:val="00810B18"/>
    <w:rsid w:val="0081114F"/>
    <w:rsid w:val="00811322"/>
    <w:rsid w:val="00812A80"/>
    <w:rsid w:val="00812CFD"/>
    <w:rsid w:val="00813217"/>
    <w:rsid w:val="00814CC8"/>
    <w:rsid w:val="00814FBD"/>
    <w:rsid w:val="0081526A"/>
    <w:rsid w:val="008152E2"/>
    <w:rsid w:val="00815AA5"/>
    <w:rsid w:val="008163A6"/>
    <w:rsid w:val="0081726D"/>
    <w:rsid w:val="00817D17"/>
    <w:rsid w:val="0082001A"/>
    <w:rsid w:val="00820C81"/>
    <w:rsid w:val="0082141E"/>
    <w:rsid w:val="0082180C"/>
    <w:rsid w:val="00821892"/>
    <w:rsid w:val="00821EF7"/>
    <w:rsid w:val="00821F80"/>
    <w:rsid w:val="008220D3"/>
    <w:rsid w:val="00822B7E"/>
    <w:rsid w:val="00822BBC"/>
    <w:rsid w:val="00824C0F"/>
    <w:rsid w:val="00825523"/>
    <w:rsid w:val="008265D5"/>
    <w:rsid w:val="00826CA6"/>
    <w:rsid w:val="00827FEB"/>
    <w:rsid w:val="00830004"/>
    <w:rsid w:val="00830265"/>
    <w:rsid w:val="00830C5D"/>
    <w:rsid w:val="00831FDA"/>
    <w:rsid w:val="00832C45"/>
    <w:rsid w:val="00833066"/>
    <w:rsid w:val="00833F04"/>
    <w:rsid w:val="008351EF"/>
    <w:rsid w:val="00835657"/>
    <w:rsid w:val="008356CD"/>
    <w:rsid w:val="00836E93"/>
    <w:rsid w:val="0083749A"/>
    <w:rsid w:val="00837791"/>
    <w:rsid w:val="00837D04"/>
    <w:rsid w:val="00840AAB"/>
    <w:rsid w:val="0084130D"/>
    <w:rsid w:val="0084335A"/>
    <w:rsid w:val="00844AC4"/>
    <w:rsid w:val="00845616"/>
    <w:rsid w:val="008459A0"/>
    <w:rsid w:val="00845B73"/>
    <w:rsid w:val="00845ED8"/>
    <w:rsid w:val="00846657"/>
    <w:rsid w:val="00846B5F"/>
    <w:rsid w:val="00846E88"/>
    <w:rsid w:val="00847AC7"/>
    <w:rsid w:val="00847C20"/>
    <w:rsid w:val="00847DF5"/>
    <w:rsid w:val="0085081A"/>
    <w:rsid w:val="00850994"/>
    <w:rsid w:val="0085130C"/>
    <w:rsid w:val="008522DA"/>
    <w:rsid w:val="00852309"/>
    <w:rsid w:val="00852399"/>
    <w:rsid w:val="00853123"/>
    <w:rsid w:val="0085314B"/>
    <w:rsid w:val="008539BE"/>
    <w:rsid w:val="00853A97"/>
    <w:rsid w:val="008547A8"/>
    <w:rsid w:val="00855AE3"/>
    <w:rsid w:val="00855FCF"/>
    <w:rsid w:val="00856191"/>
    <w:rsid w:val="00856EBE"/>
    <w:rsid w:val="0085730C"/>
    <w:rsid w:val="00857711"/>
    <w:rsid w:val="008611FE"/>
    <w:rsid w:val="0086140A"/>
    <w:rsid w:val="008617A0"/>
    <w:rsid w:val="00863585"/>
    <w:rsid w:val="00863919"/>
    <w:rsid w:val="00863A9B"/>
    <w:rsid w:val="00864193"/>
    <w:rsid w:val="008641AF"/>
    <w:rsid w:val="00864AC2"/>
    <w:rsid w:val="008651AE"/>
    <w:rsid w:val="00866079"/>
    <w:rsid w:val="008665CC"/>
    <w:rsid w:val="00867386"/>
    <w:rsid w:val="00867486"/>
    <w:rsid w:val="0086778F"/>
    <w:rsid w:val="00870708"/>
    <w:rsid w:val="00870E60"/>
    <w:rsid w:val="008713CB"/>
    <w:rsid w:val="00871CD6"/>
    <w:rsid w:val="00873311"/>
    <w:rsid w:val="00873D87"/>
    <w:rsid w:val="00873EAE"/>
    <w:rsid w:val="0087438F"/>
    <w:rsid w:val="00874B98"/>
    <w:rsid w:val="008750E0"/>
    <w:rsid w:val="0087525D"/>
    <w:rsid w:val="0087544B"/>
    <w:rsid w:val="008755E4"/>
    <w:rsid w:val="00875C99"/>
    <w:rsid w:val="00876EF7"/>
    <w:rsid w:val="00877865"/>
    <w:rsid w:val="00877C20"/>
    <w:rsid w:val="008802FD"/>
    <w:rsid w:val="00880D70"/>
    <w:rsid w:val="00881D9C"/>
    <w:rsid w:val="00882366"/>
    <w:rsid w:val="00882619"/>
    <w:rsid w:val="00882CFB"/>
    <w:rsid w:val="00882F28"/>
    <w:rsid w:val="0088388D"/>
    <w:rsid w:val="00883AAD"/>
    <w:rsid w:val="00883D3F"/>
    <w:rsid w:val="008848DD"/>
    <w:rsid w:val="00885006"/>
    <w:rsid w:val="0088503D"/>
    <w:rsid w:val="008853FA"/>
    <w:rsid w:val="008861D1"/>
    <w:rsid w:val="00886243"/>
    <w:rsid w:val="00887250"/>
    <w:rsid w:val="00887E21"/>
    <w:rsid w:val="00887F46"/>
    <w:rsid w:val="00890056"/>
    <w:rsid w:val="00890A6E"/>
    <w:rsid w:val="00890B16"/>
    <w:rsid w:val="00890B83"/>
    <w:rsid w:val="0089119E"/>
    <w:rsid w:val="00891558"/>
    <w:rsid w:val="0089173C"/>
    <w:rsid w:val="00891DE1"/>
    <w:rsid w:val="00892036"/>
    <w:rsid w:val="00892840"/>
    <w:rsid w:val="00892AC1"/>
    <w:rsid w:val="00892BA1"/>
    <w:rsid w:val="00892E68"/>
    <w:rsid w:val="00893E27"/>
    <w:rsid w:val="00893F6C"/>
    <w:rsid w:val="0089434E"/>
    <w:rsid w:val="008943BC"/>
    <w:rsid w:val="008947C3"/>
    <w:rsid w:val="00894CC7"/>
    <w:rsid w:val="00894DC1"/>
    <w:rsid w:val="00895875"/>
    <w:rsid w:val="00895CE1"/>
    <w:rsid w:val="00895D3D"/>
    <w:rsid w:val="00896526"/>
    <w:rsid w:val="00896734"/>
    <w:rsid w:val="00896B17"/>
    <w:rsid w:val="00897A1D"/>
    <w:rsid w:val="008A019A"/>
    <w:rsid w:val="008A0734"/>
    <w:rsid w:val="008A0F2E"/>
    <w:rsid w:val="008A13AC"/>
    <w:rsid w:val="008A1A60"/>
    <w:rsid w:val="008A1C9A"/>
    <w:rsid w:val="008A2558"/>
    <w:rsid w:val="008A26EE"/>
    <w:rsid w:val="008A2EBB"/>
    <w:rsid w:val="008A488C"/>
    <w:rsid w:val="008A4C68"/>
    <w:rsid w:val="008A51CC"/>
    <w:rsid w:val="008A609B"/>
    <w:rsid w:val="008A6965"/>
    <w:rsid w:val="008A7324"/>
    <w:rsid w:val="008A74AC"/>
    <w:rsid w:val="008A7990"/>
    <w:rsid w:val="008A7D42"/>
    <w:rsid w:val="008B1976"/>
    <w:rsid w:val="008B4458"/>
    <w:rsid w:val="008B5335"/>
    <w:rsid w:val="008B60D8"/>
    <w:rsid w:val="008B64A1"/>
    <w:rsid w:val="008B6782"/>
    <w:rsid w:val="008B73A2"/>
    <w:rsid w:val="008B7864"/>
    <w:rsid w:val="008B7E93"/>
    <w:rsid w:val="008C010D"/>
    <w:rsid w:val="008C0897"/>
    <w:rsid w:val="008C1E83"/>
    <w:rsid w:val="008C42DE"/>
    <w:rsid w:val="008C4705"/>
    <w:rsid w:val="008C48E9"/>
    <w:rsid w:val="008C49A3"/>
    <w:rsid w:val="008C5788"/>
    <w:rsid w:val="008C5A2D"/>
    <w:rsid w:val="008C68B8"/>
    <w:rsid w:val="008D0855"/>
    <w:rsid w:val="008D1B51"/>
    <w:rsid w:val="008D26FA"/>
    <w:rsid w:val="008D35CD"/>
    <w:rsid w:val="008D3EE2"/>
    <w:rsid w:val="008D415E"/>
    <w:rsid w:val="008D4DC7"/>
    <w:rsid w:val="008D5242"/>
    <w:rsid w:val="008D5C17"/>
    <w:rsid w:val="008D61B6"/>
    <w:rsid w:val="008D69DD"/>
    <w:rsid w:val="008D6BEB"/>
    <w:rsid w:val="008D7935"/>
    <w:rsid w:val="008D7D55"/>
    <w:rsid w:val="008E01AB"/>
    <w:rsid w:val="008E0CFB"/>
    <w:rsid w:val="008E112A"/>
    <w:rsid w:val="008E2068"/>
    <w:rsid w:val="008E2F03"/>
    <w:rsid w:val="008E2F95"/>
    <w:rsid w:val="008E4A7E"/>
    <w:rsid w:val="008E4CC3"/>
    <w:rsid w:val="008E63F9"/>
    <w:rsid w:val="008E660F"/>
    <w:rsid w:val="008E6C67"/>
    <w:rsid w:val="008E6F58"/>
    <w:rsid w:val="008E707B"/>
    <w:rsid w:val="008E7343"/>
    <w:rsid w:val="008E7799"/>
    <w:rsid w:val="008E7AA2"/>
    <w:rsid w:val="008F05CC"/>
    <w:rsid w:val="008F1946"/>
    <w:rsid w:val="008F2244"/>
    <w:rsid w:val="008F22DD"/>
    <w:rsid w:val="008F2D8B"/>
    <w:rsid w:val="008F3259"/>
    <w:rsid w:val="008F35C7"/>
    <w:rsid w:val="008F492A"/>
    <w:rsid w:val="008F4F03"/>
    <w:rsid w:val="008F62E8"/>
    <w:rsid w:val="008F69AC"/>
    <w:rsid w:val="008F70E4"/>
    <w:rsid w:val="008F728A"/>
    <w:rsid w:val="008F741F"/>
    <w:rsid w:val="00900EB7"/>
    <w:rsid w:val="00901929"/>
    <w:rsid w:val="00902694"/>
    <w:rsid w:val="00903262"/>
    <w:rsid w:val="00904DD3"/>
    <w:rsid w:val="00906088"/>
    <w:rsid w:val="00906317"/>
    <w:rsid w:val="00906654"/>
    <w:rsid w:val="0090707F"/>
    <w:rsid w:val="00907E5B"/>
    <w:rsid w:val="00910F91"/>
    <w:rsid w:val="0091106F"/>
    <w:rsid w:val="009132DD"/>
    <w:rsid w:val="00913CA2"/>
    <w:rsid w:val="00914E92"/>
    <w:rsid w:val="009154DD"/>
    <w:rsid w:val="009166CC"/>
    <w:rsid w:val="009166FE"/>
    <w:rsid w:val="009167B4"/>
    <w:rsid w:val="00917004"/>
    <w:rsid w:val="009177BC"/>
    <w:rsid w:val="009200DB"/>
    <w:rsid w:val="009208AC"/>
    <w:rsid w:val="00921F46"/>
    <w:rsid w:val="009229F1"/>
    <w:rsid w:val="00922B5E"/>
    <w:rsid w:val="00922E64"/>
    <w:rsid w:val="00922F4B"/>
    <w:rsid w:val="0092305F"/>
    <w:rsid w:val="00925272"/>
    <w:rsid w:val="009277BB"/>
    <w:rsid w:val="00930725"/>
    <w:rsid w:val="00930C4C"/>
    <w:rsid w:val="0093187A"/>
    <w:rsid w:val="0093216A"/>
    <w:rsid w:val="00932EC1"/>
    <w:rsid w:val="00933B0F"/>
    <w:rsid w:val="00934D34"/>
    <w:rsid w:val="0093572C"/>
    <w:rsid w:val="009367C5"/>
    <w:rsid w:val="009374D5"/>
    <w:rsid w:val="00937EED"/>
    <w:rsid w:val="00940E37"/>
    <w:rsid w:val="00940E5B"/>
    <w:rsid w:val="009411AB"/>
    <w:rsid w:val="009411EA"/>
    <w:rsid w:val="00943BD6"/>
    <w:rsid w:val="00943C2B"/>
    <w:rsid w:val="00944CEE"/>
    <w:rsid w:val="009450D6"/>
    <w:rsid w:val="00946882"/>
    <w:rsid w:val="00946946"/>
    <w:rsid w:val="00947D87"/>
    <w:rsid w:val="00947E81"/>
    <w:rsid w:val="009505E4"/>
    <w:rsid w:val="00950613"/>
    <w:rsid w:val="00950E6B"/>
    <w:rsid w:val="00951CBF"/>
    <w:rsid w:val="00951DF5"/>
    <w:rsid w:val="009527C8"/>
    <w:rsid w:val="00954537"/>
    <w:rsid w:val="00955A09"/>
    <w:rsid w:val="00955D9D"/>
    <w:rsid w:val="00955EF6"/>
    <w:rsid w:val="009564E9"/>
    <w:rsid w:val="00957F38"/>
    <w:rsid w:val="00960038"/>
    <w:rsid w:val="00960A64"/>
    <w:rsid w:val="00961010"/>
    <w:rsid w:val="00961302"/>
    <w:rsid w:val="00961342"/>
    <w:rsid w:val="009615B9"/>
    <w:rsid w:val="00961D62"/>
    <w:rsid w:val="00962CB3"/>
    <w:rsid w:val="00962F7A"/>
    <w:rsid w:val="00964352"/>
    <w:rsid w:val="009644DE"/>
    <w:rsid w:val="009668BC"/>
    <w:rsid w:val="009669CD"/>
    <w:rsid w:val="009673B8"/>
    <w:rsid w:val="009700E5"/>
    <w:rsid w:val="00972E20"/>
    <w:rsid w:val="00975B98"/>
    <w:rsid w:val="00975E1B"/>
    <w:rsid w:val="009762BA"/>
    <w:rsid w:val="00976F23"/>
    <w:rsid w:val="00976FD3"/>
    <w:rsid w:val="009777A1"/>
    <w:rsid w:val="00977BA0"/>
    <w:rsid w:val="00977FD2"/>
    <w:rsid w:val="0098065D"/>
    <w:rsid w:val="00980E82"/>
    <w:rsid w:val="00980E8A"/>
    <w:rsid w:val="009815A2"/>
    <w:rsid w:val="009817DE"/>
    <w:rsid w:val="00981F98"/>
    <w:rsid w:val="009828F6"/>
    <w:rsid w:val="009832B7"/>
    <w:rsid w:val="0098583E"/>
    <w:rsid w:val="00985900"/>
    <w:rsid w:val="00985C6F"/>
    <w:rsid w:val="00985E33"/>
    <w:rsid w:val="0098653C"/>
    <w:rsid w:val="00986709"/>
    <w:rsid w:val="009876D8"/>
    <w:rsid w:val="00987747"/>
    <w:rsid w:val="009878FD"/>
    <w:rsid w:val="00987A94"/>
    <w:rsid w:val="009902DD"/>
    <w:rsid w:val="0099226D"/>
    <w:rsid w:val="00992B53"/>
    <w:rsid w:val="009942B4"/>
    <w:rsid w:val="00994BC3"/>
    <w:rsid w:val="00994E9E"/>
    <w:rsid w:val="009956D3"/>
    <w:rsid w:val="00997374"/>
    <w:rsid w:val="00997F78"/>
    <w:rsid w:val="009A07F8"/>
    <w:rsid w:val="009A0944"/>
    <w:rsid w:val="009A193F"/>
    <w:rsid w:val="009A1B1E"/>
    <w:rsid w:val="009A38DE"/>
    <w:rsid w:val="009A3914"/>
    <w:rsid w:val="009A4546"/>
    <w:rsid w:val="009A4A51"/>
    <w:rsid w:val="009A52A3"/>
    <w:rsid w:val="009A5508"/>
    <w:rsid w:val="009A56FE"/>
    <w:rsid w:val="009A5943"/>
    <w:rsid w:val="009A647D"/>
    <w:rsid w:val="009A6541"/>
    <w:rsid w:val="009B0176"/>
    <w:rsid w:val="009B0184"/>
    <w:rsid w:val="009B027C"/>
    <w:rsid w:val="009B07A6"/>
    <w:rsid w:val="009B0811"/>
    <w:rsid w:val="009B0E65"/>
    <w:rsid w:val="009B0EBD"/>
    <w:rsid w:val="009B1163"/>
    <w:rsid w:val="009B16B8"/>
    <w:rsid w:val="009B1B70"/>
    <w:rsid w:val="009B34BB"/>
    <w:rsid w:val="009B363E"/>
    <w:rsid w:val="009B4034"/>
    <w:rsid w:val="009B48DD"/>
    <w:rsid w:val="009B4AFD"/>
    <w:rsid w:val="009B5A45"/>
    <w:rsid w:val="009B6AC9"/>
    <w:rsid w:val="009B796E"/>
    <w:rsid w:val="009C0809"/>
    <w:rsid w:val="009C1258"/>
    <w:rsid w:val="009C1BF5"/>
    <w:rsid w:val="009C3C57"/>
    <w:rsid w:val="009C40AE"/>
    <w:rsid w:val="009C4533"/>
    <w:rsid w:val="009C4F10"/>
    <w:rsid w:val="009C5253"/>
    <w:rsid w:val="009C5C10"/>
    <w:rsid w:val="009C5E86"/>
    <w:rsid w:val="009C6C2D"/>
    <w:rsid w:val="009C6D68"/>
    <w:rsid w:val="009C715C"/>
    <w:rsid w:val="009C7632"/>
    <w:rsid w:val="009C7832"/>
    <w:rsid w:val="009D0D9C"/>
    <w:rsid w:val="009D17C5"/>
    <w:rsid w:val="009D1F96"/>
    <w:rsid w:val="009D35C5"/>
    <w:rsid w:val="009D39C3"/>
    <w:rsid w:val="009D58F3"/>
    <w:rsid w:val="009D6C0C"/>
    <w:rsid w:val="009D6EF3"/>
    <w:rsid w:val="009E0F14"/>
    <w:rsid w:val="009E13B7"/>
    <w:rsid w:val="009E1CFF"/>
    <w:rsid w:val="009E1D82"/>
    <w:rsid w:val="009E2071"/>
    <w:rsid w:val="009E20A0"/>
    <w:rsid w:val="009E2BF8"/>
    <w:rsid w:val="009E3EEF"/>
    <w:rsid w:val="009E4A6B"/>
    <w:rsid w:val="009E51DA"/>
    <w:rsid w:val="009E7EAF"/>
    <w:rsid w:val="009F0571"/>
    <w:rsid w:val="009F0EBC"/>
    <w:rsid w:val="009F12CF"/>
    <w:rsid w:val="009F2047"/>
    <w:rsid w:val="009F2231"/>
    <w:rsid w:val="009F27D5"/>
    <w:rsid w:val="009F32EC"/>
    <w:rsid w:val="009F3ACC"/>
    <w:rsid w:val="009F540E"/>
    <w:rsid w:val="009F59B8"/>
    <w:rsid w:val="009F616D"/>
    <w:rsid w:val="009F7467"/>
    <w:rsid w:val="009F7630"/>
    <w:rsid w:val="009F76F2"/>
    <w:rsid w:val="009F7AB3"/>
    <w:rsid w:val="009F7E0D"/>
    <w:rsid w:val="00A00343"/>
    <w:rsid w:val="00A004C2"/>
    <w:rsid w:val="00A00D24"/>
    <w:rsid w:val="00A00EF9"/>
    <w:rsid w:val="00A01089"/>
    <w:rsid w:val="00A011B3"/>
    <w:rsid w:val="00A0153F"/>
    <w:rsid w:val="00A02036"/>
    <w:rsid w:val="00A028E4"/>
    <w:rsid w:val="00A02CE1"/>
    <w:rsid w:val="00A036C9"/>
    <w:rsid w:val="00A03DEA"/>
    <w:rsid w:val="00A05144"/>
    <w:rsid w:val="00A05356"/>
    <w:rsid w:val="00A0742F"/>
    <w:rsid w:val="00A10000"/>
    <w:rsid w:val="00A102DE"/>
    <w:rsid w:val="00A11646"/>
    <w:rsid w:val="00A11CD0"/>
    <w:rsid w:val="00A12780"/>
    <w:rsid w:val="00A12D8F"/>
    <w:rsid w:val="00A138A0"/>
    <w:rsid w:val="00A14B19"/>
    <w:rsid w:val="00A14B87"/>
    <w:rsid w:val="00A14DCC"/>
    <w:rsid w:val="00A15601"/>
    <w:rsid w:val="00A15651"/>
    <w:rsid w:val="00A159DE"/>
    <w:rsid w:val="00A172FA"/>
    <w:rsid w:val="00A213B1"/>
    <w:rsid w:val="00A220D1"/>
    <w:rsid w:val="00A2369F"/>
    <w:rsid w:val="00A23CBE"/>
    <w:rsid w:val="00A242E8"/>
    <w:rsid w:val="00A24CAD"/>
    <w:rsid w:val="00A25F23"/>
    <w:rsid w:val="00A26659"/>
    <w:rsid w:val="00A26C4E"/>
    <w:rsid w:val="00A30119"/>
    <w:rsid w:val="00A30121"/>
    <w:rsid w:val="00A305C9"/>
    <w:rsid w:val="00A334FC"/>
    <w:rsid w:val="00A3377D"/>
    <w:rsid w:val="00A33F83"/>
    <w:rsid w:val="00A34B03"/>
    <w:rsid w:val="00A3501E"/>
    <w:rsid w:val="00A35676"/>
    <w:rsid w:val="00A356E8"/>
    <w:rsid w:val="00A357DD"/>
    <w:rsid w:val="00A36775"/>
    <w:rsid w:val="00A40A14"/>
    <w:rsid w:val="00A41878"/>
    <w:rsid w:val="00A41BD7"/>
    <w:rsid w:val="00A41EC6"/>
    <w:rsid w:val="00A42172"/>
    <w:rsid w:val="00A43815"/>
    <w:rsid w:val="00A439C6"/>
    <w:rsid w:val="00A43E8E"/>
    <w:rsid w:val="00A4472F"/>
    <w:rsid w:val="00A44CAB"/>
    <w:rsid w:val="00A5007F"/>
    <w:rsid w:val="00A505A3"/>
    <w:rsid w:val="00A517EE"/>
    <w:rsid w:val="00A51A2A"/>
    <w:rsid w:val="00A51DB4"/>
    <w:rsid w:val="00A521C7"/>
    <w:rsid w:val="00A5311B"/>
    <w:rsid w:val="00A53648"/>
    <w:rsid w:val="00A53BED"/>
    <w:rsid w:val="00A543A5"/>
    <w:rsid w:val="00A54FE7"/>
    <w:rsid w:val="00A55B0F"/>
    <w:rsid w:val="00A56136"/>
    <w:rsid w:val="00A56A03"/>
    <w:rsid w:val="00A56CBD"/>
    <w:rsid w:val="00A56DAC"/>
    <w:rsid w:val="00A5740F"/>
    <w:rsid w:val="00A57709"/>
    <w:rsid w:val="00A6025E"/>
    <w:rsid w:val="00A61422"/>
    <w:rsid w:val="00A6194E"/>
    <w:rsid w:val="00A61C53"/>
    <w:rsid w:val="00A61D96"/>
    <w:rsid w:val="00A62EEB"/>
    <w:rsid w:val="00A632C9"/>
    <w:rsid w:val="00A63966"/>
    <w:rsid w:val="00A63992"/>
    <w:rsid w:val="00A63BCB"/>
    <w:rsid w:val="00A63CDC"/>
    <w:rsid w:val="00A6427B"/>
    <w:rsid w:val="00A6546F"/>
    <w:rsid w:val="00A65497"/>
    <w:rsid w:val="00A65C0B"/>
    <w:rsid w:val="00A65EED"/>
    <w:rsid w:val="00A65F84"/>
    <w:rsid w:val="00A65F9A"/>
    <w:rsid w:val="00A66066"/>
    <w:rsid w:val="00A675ED"/>
    <w:rsid w:val="00A70630"/>
    <w:rsid w:val="00A707CD"/>
    <w:rsid w:val="00A70910"/>
    <w:rsid w:val="00A71AE4"/>
    <w:rsid w:val="00A72193"/>
    <w:rsid w:val="00A7228E"/>
    <w:rsid w:val="00A735BB"/>
    <w:rsid w:val="00A7360B"/>
    <w:rsid w:val="00A7395E"/>
    <w:rsid w:val="00A73FCE"/>
    <w:rsid w:val="00A74DBE"/>
    <w:rsid w:val="00A75FC6"/>
    <w:rsid w:val="00A76314"/>
    <w:rsid w:val="00A76A71"/>
    <w:rsid w:val="00A77F1F"/>
    <w:rsid w:val="00A80335"/>
    <w:rsid w:val="00A804C9"/>
    <w:rsid w:val="00A80DAB"/>
    <w:rsid w:val="00A812C6"/>
    <w:rsid w:val="00A813E7"/>
    <w:rsid w:val="00A815F9"/>
    <w:rsid w:val="00A81894"/>
    <w:rsid w:val="00A81D49"/>
    <w:rsid w:val="00A81DD1"/>
    <w:rsid w:val="00A822E6"/>
    <w:rsid w:val="00A841C2"/>
    <w:rsid w:val="00A855F9"/>
    <w:rsid w:val="00A86554"/>
    <w:rsid w:val="00A866D2"/>
    <w:rsid w:val="00A87091"/>
    <w:rsid w:val="00A87311"/>
    <w:rsid w:val="00A87988"/>
    <w:rsid w:val="00A9011E"/>
    <w:rsid w:val="00A9192D"/>
    <w:rsid w:val="00A919E4"/>
    <w:rsid w:val="00A91F11"/>
    <w:rsid w:val="00A91FCE"/>
    <w:rsid w:val="00A92327"/>
    <w:rsid w:val="00A925E8"/>
    <w:rsid w:val="00A93DC3"/>
    <w:rsid w:val="00A9438A"/>
    <w:rsid w:val="00A94551"/>
    <w:rsid w:val="00A95104"/>
    <w:rsid w:val="00A95185"/>
    <w:rsid w:val="00A97505"/>
    <w:rsid w:val="00AA06AB"/>
    <w:rsid w:val="00AA0719"/>
    <w:rsid w:val="00AA13D2"/>
    <w:rsid w:val="00AA1DDD"/>
    <w:rsid w:val="00AA23D3"/>
    <w:rsid w:val="00AA25A6"/>
    <w:rsid w:val="00AA2790"/>
    <w:rsid w:val="00AA2909"/>
    <w:rsid w:val="00AA2EC8"/>
    <w:rsid w:val="00AA2F53"/>
    <w:rsid w:val="00AA32D4"/>
    <w:rsid w:val="00AA444D"/>
    <w:rsid w:val="00AA4A38"/>
    <w:rsid w:val="00AA5116"/>
    <w:rsid w:val="00AA5385"/>
    <w:rsid w:val="00AA612E"/>
    <w:rsid w:val="00AA637E"/>
    <w:rsid w:val="00AA6DE4"/>
    <w:rsid w:val="00AB06B4"/>
    <w:rsid w:val="00AB0774"/>
    <w:rsid w:val="00AB111B"/>
    <w:rsid w:val="00AB173F"/>
    <w:rsid w:val="00AB1AC6"/>
    <w:rsid w:val="00AB2663"/>
    <w:rsid w:val="00AB3267"/>
    <w:rsid w:val="00AB349F"/>
    <w:rsid w:val="00AB3ED8"/>
    <w:rsid w:val="00AB3F73"/>
    <w:rsid w:val="00AB465C"/>
    <w:rsid w:val="00AB474B"/>
    <w:rsid w:val="00AB556A"/>
    <w:rsid w:val="00AB59E1"/>
    <w:rsid w:val="00AB77C2"/>
    <w:rsid w:val="00AB7BC7"/>
    <w:rsid w:val="00AB7E3C"/>
    <w:rsid w:val="00AC25B1"/>
    <w:rsid w:val="00AC338F"/>
    <w:rsid w:val="00AC33C0"/>
    <w:rsid w:val="00AC33C5"/>
    <w:rsid w:val="00AC3E67"/>
    <w:rsid w:val="00AC413C"/>
    <w:rsid w:val="00AC51BA"/>
    <w:rsid w:val="00AC5456"/>
    <w:rsid w:val="00AC639C"/>
    <w:rsid w:val="00AC65CA"/>
    <w:rsid w:val="00AC6BC8"/>
    <w:rsid w:val="00AC6CE3"/>
    <w:rsid w:val="00AC6E34"/>
    <w:rsid w:val="00AD04B4"/>
    <w:rsid w:val="00AD1994"/>
    <w:rsid w:val="00AD1C64"/>
    <w:rsid w:val="00AD25B2"/>
    <w:rsid w:val="00AD2C83"/>
    <w:rsid w:val="00AD36F1"/>
    <w:rsid w:val="00AD7002"/>
    <w:rsid w:val="00AD70E3"/>
    <w:rsid w:val="00AD7E22"/>
    <w:rsid w:val="00AE0ADF"/>
    <w:rsid w:val="00AE0CE5"/>
    <w:rsid w:val="00AE1018"/>
    <w:rsid w:val="00AE1A2C"/>
    <w:rsid w:val="00AE2F4A"/>
    <w:rsid w:val="00AE51BA"/>
    <w:rsid w:val="00AE5A20"/>
    <w:rsid w:val="00AE5EA3"/>
    <w:rsid w:val="00AE7030"/>
    <w:rsid w:val="00AE7788"/>
    <w:rsid w:val="00AE7C6A"/>
    <w:rsid w:val="00AF00B8"/>
    <w:rsid w:val="00AF091D"/>
    <w:rsid w:val="00AF1542"/>
    <w:rsid w:val="00AF18D9"/>
    <w:rsid w:val="00AF1C47"/>
    <w:rsid w:val="00AF3104"/>
    <w:rsid w:val="00AF3B22"/>
    <w:rsid w:val="00AF4209"/>
    <w:rsid w:val="00AF57EC"/>
    <w:rsid w:val="00AF64A9"/>
    <w:rsid w:val="00AF68C4"/>
    <w:rsid w:val="00AF6F78"/>
    <w:rsid w:val="00AF6FAA"/>
    <w:rsid w:val="00AF74FB"/>
    <w:rsid w:val="00AF774A"/>
    <w:rsid w:val="00AF7AA7"/>
    <w:rsid w:val="00AF7CCF"/>
    <w:rsid w:val="00B000F8"/>
    <w:rsid w:val="00B01081"/>
    <w:rsid w:val="00B01424"/>
    <w:rsid w:val="00B01CB6"/>
    <w:rsid w:val="00B020A0"/>
    <w:rsid w:val="00B02A63"/>
    <w:rsid w:val="00B02AC1"/>
    <w:rsid w:val="00B03456"/>
    <w:rsid w:val="00B03510"/>
    <w:rsid w:val="00B04020"/>
    <w:rsid w:val="00B0411A"/>
    <w:rsid w:val="00B04274"/>
    <w:rsid w:val="00B04E97"/>
    <w:rsid w:val="00B050F3"/>
    <w:rsid w:val="00B05959"/>
    <w:rsid w:val="00B05CE0"/>
    <w:rsid w:val="00B1128A"/>
    <w:rsid w:val="00B11DDC"/>
    <w:rsid w:val="00B11EE5"/>
    <w:rsid w:val="00B12105"/>
    <w:rsid w:val="00B12D51"/>
    <w:rsid w:val="00B13361"/>
    <w:rsid w:val="00B13A58"/>
    <w:rsid w:val="00B13F86"/>
    <w:rsid w:val="00B143FC"/>
    <w:rsid w:val="00B145EB"/>
    <w:rsid w:val="00B15108"/>
    <w:rsid w:val="00B154D5"/>
    <w:rsid w:val="00B15EFE"/>
    <w:rsid w:val="00B16548"/>
    <w:rsid w:val="00B16940"/>
    <w:rsid w:val="00B16B7D"/>
    <w:rsid w:val="00B16E90"/>
    <w:rsid w:val="00B17503"/>
    <w:rsid w:val="00B21248"/>
    <w:rsid w:val="00B22036"/>
    <w:rsid w:val="00B22829"/>
    <w:rsid w:val="00B235C4"/>
    <w:rsid w:val="00B2468B"/>
    <w:rsid w:val="00B2474F"/>
    <w:rsid w:val="00B24834"/>
    <w:rsid w:val="00B25779"/>
    <w:rsid w:val="00B25D70"/>
    <w:rsid w:val="00B26168"/>
    <w:rsid w:val="00B26353"/>
    <w:rsid w:val="00B27203"/>
    <w:rsid w:val="00B301B0"/>
    <w:rsid w:val="00B327B8"/>
    <w:rsid w:val="00B3291F"/>
    <w:rsid w:val="00B32A1A"/>
    <w:rsid w:val="00B32B5B"/>
    <w:rsid w:val="00B32C5F"/>
    <w:rsid w:val="00B3317D"/>
    <w:rsid w:val="00B3398F"/>
    <w:rsid w:val="00B33A81"/>
    <w:rsid w:val="00B349AA"/>
    <w:rsid w:val="00B3652B"/>
    <w:rsid w:val="00B36ADE"/>
    <w:rsid w:val="00B37279"/>
    <w:rsid w:val="00B376E3"/>
    <w:rsid w:val="00B378EB"/>
    <w:rsid w:val="00B4097D"/>
    <w:rsid w:val="00B41DA2"/>
    <w:rsid w:val="00B41F6E"/>
    <w:rsid w:val="00B4205C"/>
    <w:rsid w:val="00B438D0"/>
    <w:rsid w:val="00B4444A"/>
    <w:rsid w:val="00B44BC7"/>
    <w:rsid w:val="00B4528A"/>
    <w:rsid w:val="00B46AE2"/>
    <w:rsid w:val="00B47079"/>
    <w:rsid w:val="00B47F47"/>
    <w:rsid w:val="00B507F3"/>
    <w:rsid w:val="00B509E1"/>
    <w:rsid w:val="00B516BA"/>
    <w:rsid w:val="00B51A62"/>
    <w:rsid w:val="00B51E34"/>
    <w:rsid w:val="00B5261F"/>
    <w:rsid w:val="00B529A5"/>
    <w:rsid w:val="00B52D30"/>
    <w:rsid w:val="00B535A3"/>
    <w:rsid w:val="00B54A25"/>
    <w:rsid w:val="00B56419"/>
    <w:rsid w:val="00B564DF"/>
    <w:rsid w:val="00B56CEB"/>
    <w:rsid w:val="00B57BA3"/>
    <w:rsid w:val="00B60B5D"/>
    <w:rsid w:val="00B60BCD"/>
    <w:rsid w:val="00B60F5C"/>
    <w:rsid w:val="00B61077"/>
    <w:rsid w:val="00B61CE0"/>
    <w:rsid w:val="00B62110"/>
    <w:rsid w:val="00B631AB"/>
    <w:rsid w:val="00B6447C"/>
    <w:rsid w:val="00B66025"/>
    <w:rsid w:val="00B7170F"/>
    <w:rsid w:val="00B7178E"/>
    <w:rsid w:val="00B71FB0"/>
    <w:rsid w:val="00B73231"/>
    <w:rsid w:val="00B73D83"/>
    <w:rsid w:val="00B743E2"/>
    <w:rsid w:val="00B74A73"/>
    <w:rsid w:val="00B74FEA"/>
    <w:rsid w:val="00B77692"/>
    <w:rsid w:val="00B80D14"/>
    <w:rsid w:val="00B80E0E"/>
    <w:rsid w:val="00B8192D"/>
    <w:rsid w:val="00B81A1D"/>
    <w:rsid w:val="00B81C0D"/>
    <w:rsid w:val="00B82096"/>
    <w:rsid w:val="00B822DB"/>
    <w:rsid w:val="00B82E06"/>
    <w:rsid w:val="00B835EF"/>
    <w:rsid w:val="00B83C8A"/>
    <w:rsid w:val="00B84571"/>
    <w:rsid w:val="00B84D5C"/>
    <w:rsid w:val="00B85950"/>
    <w:rsid w:val="00B86392"/>
    <w:rsid w:val="00B865FB"/>
    <w:rsid w:val="00B9005D"/>
    <w:rsid w:val="00B906CB"/>
    <w:rsid w:val="00B9077B"/>
    <w:rsid w:val="00B90F7E"/>
    <w:rsid w:val="00B91007"/>
    <w:rsid w:val="00B91D3B"/>
    <w:rsid w:val="00B92A1A"/>
    <w:rsid w:val="00B92B13"/>
    <w:rsid w:val="00B9333F"/>
    <w:rsid w:val="00B942A5"/>
    <w:rsid w:val="00B94640"/>
    <w:rsid w:val="00B9473C"/>
    <w:rsid w:val="00B95165"/>
    <w:rsid w:val="00B955A7"/>
    <w:rsid w:val="00B9658E"/>
    <w:rsid w:val="00B965A2"/>
    <w:rsid w:val="00B96F03"/>
    <w:rsid w:val="00B96F91"/>
    <w:rsid w:val="00BA1A83"/>
    <w:rsid w:val="00BA2C9C"/>
    <w:rsid w:val="00BA33E1"/>
    <w:rsid w:val="00BA4B6C"/>
    <w:rsid w:val="00BA4BBF"/>
    <w:rsid w:val="00BA5687"/>
    <w:rsid w:val="00BA59CE"/>
    <w:rsid w:val="00BA726E"/>
    <w:rsid w:val="00BA72B5"/>
    <w:rsid w:val="00BA770E"/>
    <w:rsid w:val="00BA7DDC"/>
    <w:rsid w:val="00BB02C5"/>
    <w:rsid w:val="00BB196F"/>
    <w:rsid w:val="00BB1F83"/>
    <w:rsid w:val="00BB2B75"/>
    <w:rsid w:val="00BB2C83"/>
    <w:rsid w:val="00BB34F8"/>
    <w:rsid w:val="00BB43B0"/>
    <w:rsid w:val="00BB45E5"/>
    <w:rsid w:val="00BB50C4"/>
    <w:rsid w:val="00BB5EE8"/>
    <w:rsid w:val="00BB6A24"/>
    <w:rsid w:val="00BB6BBC"/>
    <w:rsid w:val="00BB761F"/>
    <w:rsid w:val="00BB7717"/>
    <w:rsid w:val="00BC1FB4"/>
    <w:rsid w:val="00BC237A"/>
    <w:rsid w:val="00BC2AF7"/>
    <w:rsid w:val="00BC313A"/>
    <w:rsid w:val="00BC3B55"/>
    <w:rsid w:val="00BC4E91"/>
    <w:rsid w:val="00BC6582"/>
    <w:rsid w:val="00BC74D5"/>
    <w:rsid w:val="00BC7565"/>
    <w:rsid w:val="00BC7DCB"/>
    <w:rsid w:val="00BD0485"/>
    <w:rsid w:val="00BD18F6"/>
    <w:rsid w:val="00BD1E52"/>
    <w:rsid w:val="00BD23B8"/>
    <w:rsid w:val="00BD270A"/>
    <w:rsid w:val="00BD2725"/>
    <w:rsid w:val="00BD2A74"/>
    <w:rsid w:val="00BD4EF5"/>
    <w:rsid w:val="00BD6764"/>
    <w:rsid w:val="00BD7086"/>
    <w:rsid w:val="00BD7437"/>
    <w:rsid w:val="00BE1A32"/>
    <w:rsid w:val="00BE1F97"/>
    <w:rsid w:val="00BE25EF"/>
    <w:rsid w:val="00BE37D8"/>
    <w:rsid w:val="00BE3941"/>
    <w:rsid w:val="00BE40FF"/>
    <w:rsid w:val="00BE410C"/>
    <w:rsid w:val="00BE416B"/>
    <w:rsid w:val="00BE4C28"/>
    <w:rsid w:val="00BE5D37"/>
    <w:rsid w:val="00BE5F84"/>
    <w:rsid w:val="00BE711C"/>
    <w:rsid w:val="00BE7238"/>
    <w:rsid w:val="00BF0D78"/>
    <w:rsid w:val="00BF1846"/>
    <w:rsid w:val="00BF18F5"/>
    <w:rsid w:val="00BF2044"/>
    <w:rsid w:val="00BF2BC1"/>
    <w:rsid w:val="00BF3C12"/>
    <w:rsid w:val="00BF40CA"/>
    <w:rsid w:val="00BF4C4B"/>
    <w:rsid w:val="00BF4F00"/>
    <w:rsid w:val="00BF5856"/>
    <w:rsid w:val="00BF5E13"/>
    <w:rsid w:val="00BF6064"/>
    <w:rsid w:val="00BF6464"/>
    <w:rsid w:val="00BF79AD"/>
    <w:rsid w:val="00C001EB"/>
    <w:rsid w:val="00C0056E"/>
    <w:rsid w:val="00C00C19"/>
    <w:rsid w:val="00C00CC1"/>
    <w:rsid w:val="00C00D3D"/>
    <w:rsid w:val="00C01C33"/>
    <w:rsid w:val="00C0209B"/>
    <w:rsid w:val="00C02A68"/>
    <w:rsid w:val="00C02D2C"/>
    <w:rsid w:val="00C038B9"/>
    <w:rsid w:val="00C03969"/>
    <w:rsid w:val="00C03E74"/>
    <w:rsid w:val="00C044BD"/>
    <w:rsid w:val="00C04E54"/>
    <w:rsid w:val="00C0551E"/>
    <w:rsid w:val="00C05FD3"/>
    <w:rsid w:val="00C0611F"/>
    <w:rsid w:val="00C0795D"/>
    <w:rsid w:val="00C10DD4"/>
    <w:rsid w:val="00C116D5"/>
    <w:rsid w:val="00C11742"/>
    <w:rsid w:val="00C11E8A"/>
    <w:rsid w:val="00C11FB6"/>
    <w:rsid w:val="00C1214A"/>
    <w:rsid w:val="00C12663"/>
    <w:rsid w:val="00C13A3D"/>
    <w:rsid w:val="00C14068"/>
    <w:rsid w:val="00C1427A"/>
    <w:rsid w:val="00C14FD5"/>
    <w:rsid w:val="00C16BB2"/>
    <w:rsid w:val="00C2042D"/>
    <w:rsid w:val="00C20F7D"/>
    <w:rsid w:val="00C21021"/>
    <w:rsid w:val="00C214EB"/>
    <w:rsid w:val="00C23566"/>
    <w:rsid w:val="00C23642"/>
    <w:rsid w:val="00C241E6"/>
    <w:rsid w:val="00C252D0"/>
    <w:rsid w:val="00C2582C"/>
    <w:rsid w:val="00C25A21"/>
    <w:rsid w:val="00C25B6C"/>
    <w:rsid w:val="00C26679"/>
    <w:rsid w:val="00C266E8"/>
    <w:rsid w:val="00C26B71"/>
    <w:rsid w:val="00C27A0D"/>
    <w:rsid w:val="00C27B04"/>
    <w:rsid w:val="00C3033A"/>
    <w:rsid w:val="00C30E2D"/>
    <w:rsid w:val="00C3115F"/>
    <w:rsid w:val="00C311DB"/>
    <w:rsid w:val="00C32001"/>
    <w:rsid w:val="00C320BD"/>
    <w:rsid w:val="00C329D4"/>
    <w:rsid w:val="00C32ECD"/>
    <w:rsid w:val="00C33324"/>
    <w:rsid w:val="00C34875"/>
    <w:rsid w:val="00C34E34"/>
    <w:rsid w:val="00C34F6F"/>
    <w:rsid w:val="00C35D21"/>
    <w:rsid w:val="00C3797B"/>
    <w:rsid w:val="00C4083C"/>
    <w:rsid w:val="00C40AE6"/>
    <w:rsid w:val="00C40ECE"/>
    <w:rsid w:val="00C41D13"/>
    <w:rsid w:val="00C42187"/>
    <w:rsid w:val="00C43689"/>
    <w:rsid w:val="00C43A5D"/>
    <w:rsid w:val="00C442AE"/>
    <w:rsid w:val="00C443E3"/>
    <w:rsid w:val="00C4597A"/>
    <w:rsid w:val="00C45E43"/>
    <w:rsid w:val="00C4634E"/>
    <w:rsid w:val="00C46C07"/>
    <w:rsid w:val="00C46F0C"/>
    <w:rsid w:val="00C47152"/>
    <w:rsid w:val="00C47CF1"/>
    <w:rsid w:val="00C51E42"/>
    <w:rsid w:val="00C522EA"/>
    <w:rsid w:val="00C52548"/>
    <w:rsid w:val="00C52E30"/>
    <w:rsid w:val="00C53F17"/>
    <w:rsid w:val="00C551D4"/>
    <w:rsid w:val="00C558E3"/>
    <w:rsid w:val="00C55F4C"/>
    <w:rsid w:val="00C5611A"/>
    <w:rsid w:val="00C57099"/>
    <w:rsid w:val="00C57391"/>
    <w:rsid w:val="00C57C96"/>
    <w:rsid w:val="00C600CA"/>
    <w:rsid w:val="00C60203"/>
    <w:rsid w:val="00C6033B"/>
    <w:rsid w:val="00C60BC6"/>
    <w:rsid w:val="00C60C0C"/>
    <w:rsid w:val="00C61FB3"/>
    <w:rsid w:val="00C62738"/>
    <w:rsid w:val="00C62770"/>
    <w:rsid w:val="00C643CA"/>
    <w:rsid w:val="00C64A9A"/>
    <w:rsid w:val="00C64BD0"/>
    <w:rsid w:val="00C64FAB"/>
    <w:rsid w:val="00C656DA"/>
    <w:rsid w:val="00C66CD8"/>
    <w:rsid w:val="00C671F5"/>
    <w:rsid w:val="00C707E9"/>
    <w:rsid w:val="00C70985"/>
    <w:rsid w:val="00C70B14"/>
    <w:rsid w:val="00C70F28"/>
    <w:rsid w:val="00C710A1"/>
    <w:rsid w:val="00C716F6"/>
    <w:rsid w:val="00C71F81"/>
    <w:rsid w:val="00C724E8"/>
    <w:rsid w:val="00C7284C"/>
    <w:rsid w:val="00C736E8"/>
    <w:rsid w:val="00C7371A"/>
    <w:rsid w:val="00C75A37"/>
    <w:rsid w:val="00C75F69"/>
    <w:rsid w:val="00C76BA9"/>
    <w:rsid w:val="00C774FE"/>
    <w:rsid w:val="00C77724"/>
    <w:rsid w:val="00C800C2"/>
    <w:rsid w:val="00C80786"/>
    <w:rsid w:val="00C80D09"/>
    <w:rsid w:val="00C80F0B"/>
    <w:rsid w:val="00C82E18"/>
    <w:rsid w:val="00C84C31"/>
    <w:rsid w:val="00C84D92"/>
    <w:rsid w:val="00C84DDE"/>
    <w:rsid w:val="00C852C7"/>
    <w:rsid w:val="00C85852"/>
    <w:rsid w:val="00C86C48"/>
    <w:rsid w:val="00C87C0A"/>
    <w:rsid w:val="00C87F1B"/>
    <w:rsid w:val="00C90AAE"/>
    <w:rsid w:val="00C90E9E"/>
    <w:rsid w:val="00C917B5"/>
    <w:rsid w:val="00C917F3"/>
    <w:rsid w:val="00C91C23"/>
    <w:rsid w:val="00C92A61"/>
    <w:rsid w:val="00C92E8E"/>
    <w:rsid w:val="00C931B0"/>
    <w:rsid w:val="00C93356"/>
    <w:rsid w:val="00C94392"/>
    <w:rsid w:val="00C9448A"/>
    <w:rsid w:val="00C94E41"/>
    <w:rsid w:val="00C950DD"/>
    <w:rsid w:val="00C95366"/>
    <w:rsid w:val="00C957AF"/>
    <w:rsid w:val="00C964D9"/>
    <w:rsid w:val="00C9698B"/>
    <w:rsid w:val="00C96BC4"/>
    <w:rsid w:val="00C97601"/>
    <w:rsid w:val="00C97DBC"/>
    <w:rsid w:val="00CA08A1"/>
    <w:rsid w:val="00CA0CAA"/>
    <w:rsid w:val="00CA1D13"/>
    <w:rsid w:val="00CA24F3"/>
    <w:rsid w:val="00CA3B08"/>
    <w:rsid w:val="00CA4565"/>
    <w:rsid w:val="00CA4743"/>
    <w:rsid w:val="00CA6ABC"/>
    <w:rsid w:val="00CA6B8A"/>
    <w:rsid w:val="00CA70EF"/>
    <w:rsid w:val="00CA74A6"/>
    <w:rsid w:val="00CA7736"/>
    <w:rsid w:val="00CB030D"/>
    <w:rsid w:val="00CB0541"/>
    <w:rsid w:val="00CB0606"/>
    <w:rsid w:val="00CB066A"/>
    <w:rsid w:val="00CB07D7"/>
    <w:rsid w:val="00CB15F0"/>
    <w:rsid w:val="00CB1642"/>
    <w:rsid w:val="00CB1880"/>
    <w:rsid w:val="00CB3F14"/>
    <w:rsid w:val="00CB4F10"/>
    <w:rsid w:val="00CB5494"/>
    <w:rsid w:val="00CB5A3D"/>
    <w:rsid w:val="00CB5E3C"/>
    <w:rsid w:val="00CB6421"/>
    <w:rsid w:val="00CB6C3E"/>
    <w:rsid w:val="00CB7181"/>
    <w:rsid w:val="00CC173C"/>
    <w:rsid w:val="00CC24A5"/>
    <w:rsid w:val="00CC24B3"/>
    <w:rsid w:val="00CC3C7B"/>
    <w:rsid w:val="00CC480C"/>
    <w:rsid w:val="00CC485D"/>
    <w:rsid w:val="00CC4C20"/>
    <w:rsid w:val="00CC532D"/>
    <w:rsid w:val="00CC55FA"/>
    <w:rsid w:val="00CC5D72"/>
    <w:rsid w:val="00CC613E"/>
    <w:rsid w:val="00CC657C"/>
    <w:rsid w:val="00CC6884"/>
    <w:rsid w:val="00CC6D12"/>
    <w:rsid w:val="00CC6FDE"/>
    <w:rsid w:val="00CD0060"/>
    <w:rsid w:val="00CD11B3"/>
    <w:rsid w:val="00CD1ACF"/>
    <w:rsid w:val="00CD21E1"/>
    <w:rsid w:val="00CD2522"/>
    <w:rsid w:val="00CD2B0B"/>
    <w:rsid w:val="00CD2BD4"/>
    <w:rsid w:val="00CD2C49"/>
    <w:rsid w:val="00CD3191"/>
    <w:rsid w:val="00CD3378"/>
    <w:rsid w:val="00CD35C9"/>
    <w:rsid w:val="00CD3F48"/>
    <w:rsid w:val="00CD4D2C"/>
    <w:rsid w:val="00CD5630"/>
    <w:rsid w:val="00CD7397"/>
    <w:rsid w:val="00CD7948"/>
    <w:rsid w:val="00CD7C5F"/>
    <w:rsid w:val="00CE03D0"/>
    <w:rsid w:val="00CE0603"/>
    <w:rsid w:val="00CE234F"/>
    <w:rsid w:val="00CE24B0"/>
    <w:rsid w:val="00CE333B"/>
    <w:rsid w:val="00CE365F"/>
    <w:rsid w:val="00CE4744"/>
    <w:rsid w:val="00CE4A32"/>
    <w:rsid w:val="00CE4ACF"/>
    <w:rsid w:val="00CE4E7C"/>
    <w:rsid w:val="00CE59A0"/>
    <w:rsid w:val="00CE5E41"/>
    <w:rsid w:val="00CE695C"/>
    <w:rsid w:val="00CE6991"/>
    <w:rsid w:val="00CF0361"/>
    <w:rsid w:val="00CF149E"/>
    <w:rsid w:val="00CF1592"/>
    <w:rsid w:val="00CF1AB4"/>
    <w:rsid w:val="00CF309E"/>
    <w:rsid w:val="00CF3106"/>
    <w:rsid w:val="00CF4894"/>
    <w:rsid w:val="00CF49BF"/>
    <w:rsid w:val="00CF57BC"/>
    <w:rsid w:val="00CF7663"/>
    <w:rsid w:val="00CF7B7C"/>
    <w:rsid w:val="00D002D1"/>
    <w:rsid w:val="00D00B7F"/>
    <w:rsid w:val="00D01097"/>
    <w:rsid w:val="00D02D69"/>
    <w:rsid w:val="00D03196"/>
    <w:rsid w:val="00D0321D"/>
    <w:rsid w:val="00D0322F"/>
    <w:rsid w:val="00D03C9B"/>
    <w:rsid w:val="00D04209"/>
    <w:rsid w:val="00D04337"/>
    <w:rsid w:val="00D04DC8"/>
    <w:rsid w:val="00D053B7"/>
    <w:rsid w:val="00D05EA8"/>
    <w:rsid w:val="00D07038"/>
    <w:rsid w:val="00D10F5C"/>
    <w:rsid w:val="00D1110D"/>
    <w:rsid w:val="00D12832"/>
    <w:rsid w:val="00D13C83"/>
    <w:rsid w:val="00D13E11"/>
    <w:rsid w:val="00D15640"/>
    <w:rsid w:val="00D17509"/>
    <w:rsid w:val="00D177F1"/>
    <w:rsid w:val="00D205BC"/>
    <w:rsid w:val="00D21274"/>
    <w:rsid w:val="00D21B18"/>
    <w:rsid w:val="00D226F1"/>
    <w:rsid w:val="00D22C66"/>
    <w:rsid w:val="00D22DA3"/>
    <w:rsid w:val="00D22F3A"/>
    <w:rsid w:val="00D24C3F"/>
    <w:rsid w:val="00D24D74"/>
    <w:rsid w:val="00D24D9D"/>
    <w:rsid w:val="00D24DF0"/>
    <w:rsid w:val="00D2559E"/>
    <w:rsid w:val="00D258C2"/>
    <w:rsid w:val="00D27E84"/>
    <w:rsid w:val="00D30227"/>
    <w:rsid w:val="00D30F4E"/>
    <w:rsid w:val="00D3152A"/>
    <w:rsid w:val="00D3293A"/>
    <w:rsid w:val="00D338B2"/>
    <w:rsid w:val="00D35515"/>
    <w:rsid w:val="00D36059"/>
    <w:rsid w:val="00D368B4"/>
    <w:rsid w:val="00D36B88"/>
    <w:rsid w:val="00D36DC3"/>
    <w:rsid w:val="00D370F4"/>
    <w:rsid w:val="00D3734E"/>
    <w:rsid w:val="00D37649"/>
    <w:rsid w:val="00D377AA"/>
    <w:rsid w:val="00D40923"/>
    <w:rsid w:val="00D41A56"/>
    <w:rsid w:val="00D43BD1"/>
    <w:rsid w:val="00D43CE7"/>
    <w:rsid w:val="00D4407B"/>
    <w:rsid w:val="00D44384"/>
    <w:rsid w:val="00D45AAA"/>
    <w:rsid w:val="00D460DD"/>
    <w:rsid w:val="00D4639D"/>
    <w:rsid w:val="00D465D4"/>
    <w:rsid w:val="00D4759E"/>
    <w:rsid w:val="00D47648"/>
    <w:rsid w:val="00D47980"/>
    <w:rsid w:val="00D5013F"/>
    <w:rsid w:val="00D51C62"/>
    <w:rsid w:val="00D52212"/>
    <w:rsid w:val="00D52AC0"/>
    <w:rsid w:val="00D52B9F"/>
    <w:rsid w:val="00D53DBF"/>
    <w:rsid w:val="00D54642"/>
    <w:rsid w:val="00D546EF"/>
    <w:rsid w:val="00D5470A"/>
    <w:rsid w:val="00D54714"/>
    <w:rsid w:val="00D55100"/>
    <w:rsid w:val="00D555BE"/>
    <w:rsid w:val="00D55F93"/>
    <w:rsid w:val="00D57880"/>
    <w:rsid w:val="00D601EC"/>
    <w:rsid w:val="00D60D11"/>
    <w:rsid w:val="00D61AED"/>
    <w:rsid w:val="00D6255B"/>
    <w:rsid w:val="00D62CCC"/>
    <w:rsid w:val="00D632B6"/>
    <w:rsid w:val="00D63706"/>
    <w:rsid w:val="00D64161"/>
    <w:rsid w:val="00D64F2F"/>
    <w:rsid w:val="00D66255"/>
    <w:rsid w:val="00D66597"/>
    <w:rsid w:val="00D665DC"/>
    <w:rsid w:val="00D6794A"/>
    <w:rsid w:val="00D67F72"/>
    <w:rsid w:val="00D705F1"/>
    <w:rsid w:val="00D70772"/>
    <w:rsid w:val="00D70928"/>
    <w:rsid w:val="00D7097A"/>
    <w:rsid w:val="00D70CF7"/>
    <w:rsid w:val="00D70FCF"/>
    <w:rsid w:val="00D712DF"/>
    <w:rsid w:val="00D727CE"/>
    <w:rsid w:val="00D73448"/>
    <w:rsid w:val="00D73A88"/>
    <w:rsid w:val="00D747CE"/>
    <w:rsid w:val="00D74AF2"/>
    <w:rsid w:val="00D75B95"/>
    <w:rsid w:val="00D76700"/>
    <w:rsid w:val="00D7708A"/>
    <w:rsid w:val="00D7719D"/>
    <w:rsid w:val="00D77323"/>
    <w:rsid w:val="00D773E6"/>
    <w:rsid w:val="00D800C5"/>
    <w:rsid w:val="00D802C8"/>
    <w:rsid w:val="00D8046E"/>
    <w:rsid w:val="00D80671"/>
    <w:rsid w:val="00D80B1E"/>
    <w:rsid w:val="00D80D92"/>
    <w:rsid w:val="00D81805"/>
    <w:rsid w:val="00D819BD"/>
    <w:rsid w:val="00D81FCA"/>
    <w:rsid w:val="00D82054"/>
    <w:rsid w:val="00D82386"/>
    <w:rsid w:val="00D824DE"/>
    <w:rsid w:val="00D82F52"/>
    <w:rsid w:val="00D84382"/>
    <w:rsid w:val="00D85023"/>
    <w:rsid w:val="00D85920"/>
    <w:rsid w:val="00D8638D"/>
    <w:rsid w:val="00D86719"/>
    <w:rsid w:val="00D86857"/>
    <w:rsid w:val="00D86ED7"/>
    <w:rsid w:val="00D873F6"/>
    <w:rsid w:val="00D87F54"/>
    <w:rsid w:val="00D90026"/>
    <w:rsid w:val="00D9013D"/>
    <w:rsid w:val="00D90310"/>
    <w:rsid w:val="00D90833"/>
    <w:rsid w:val="00D9097D"/>
    <w:rsid w:val="00D90CA8"/>
    <w:rsid w:val="00D91279"/>
    <w:rsid w:val="00D920FB"/>
    <w:rsid w:val="00D92DC3"/>
    <w:rsid w:val="00D93EC3"/>
    <w:rsid w:val="00D9424F"/>
    <w:rsid w:val="00D94576"/>
    <w:rsid w:val="00D94839"/>
    <w:rsid w:val="00D95260"/>
    <w:rsid w:val="00D95393"/>
    <w:rsid w:val="00D95C2C"/>
    <w:rsid w:val="00D95E83"/>
    <w:rsid w:val="00D96681"/>
    <w:rsid w:val="00D977D4"/>
    <w:rsid w:val="00DA124B"/>
    <w:rsid w:val="00DA248F"/>
    <w:rsid w:val="00DA3449"/>
    <w:rsid w:val="00DA357D"/>
    <w:rsid w:val="00DA3E37"/>
    <w:rsid w:val="00DA4744"/>
    <w:rsid w:val="00DA497C"/>
    <w:rsid w:val="00DA4BB2"/>
    <w:rsid w:val="00DA5596"/>
    <w:rsid w:val="00DA5B45"/>
    <w:rsid w:val="00DA5C7E"/>
    <w:rsid w:val="00DA6036"/>
    <w:rsid w:val="00DA6FB7"/>
    <w:rsid w:val="00DA6FCC"/>
    <w:rsid w:val="00DA7A44"/>
    <w:rsid w:val="00DB06E2"/>
    <w:rsid w:val="00DB0A78"/>
    <w:rsid w:val="00DB15F4"/>
    <w:rsid w:val="00DB1C47"/>
    <w:rsid w:val="00DB358E"/>
    <w:rsid w:val="00DB40B7"/>
    <w:rsid w:val="00DB4EC8"/>
    <w:rsid w:val="00DB4F59"/>
    <w:rsid w:val="00DB57B6"/>
    <w:rsid w:val="00DB6214"/>
    <w:rsid w:val="00DB63A8"/>
    <w:rsid w:val="00DB68DB"/>
    <w:rsid w:val="00DB6CFD"/>
    <w:rsid w:val="00DB752E"/>
    <w:rsid w:val="00DB7698"/>
    <w:rsid w:val="00DB770C"/>
    <w:rsid w:val="00DB7826"/>
    <w:rsid w:val="00DB7DFA"/>
    <w:rsid w:val="00DB7F4D"/>
    <w:rsid w:val="00DC0118"/>
    <w:rsid w:val="00DC056D"/>
    <w:rsid w:val="00DC0906"/>
    <w:rsid w:val="00DC090D"/>
    <w:rsid w:val="00DC0CD9"/>
    <w:rsid w:val="00DC2EB0"/>
    <w:rsid w:val="00DC36D1"/>
    <w:rsid w:val="00DC39CE"/>
    <w:rsid w:val="00DC3D2E"/>
    <w:rsid w:val="00DC5004"/>
    <w:rsid w:val="00DC63D3"/>
    <w:rsid w:val="00DC6A9F"/>
    <w:rsid w:val="00DC7562"/>
    <w:rsid w:val="00DD0FDA"/>
    <w:rsid w:val="00DD3C2E"/>
    <w:rsid w:val="00DD3EFC"/>
    <w:rsid w:val="00DD490C"/>
    <w:rsid w:val="00DD5AF6"/>
    <w:rsid w:val="00DD5D2C"/>
    <w:rsid w:val="00DD621B"/>
    <w:rsid w:val="00DD6CAF"/>
    <w:rsid w:val="00DD70E6"/>
    <w:rsid w:val="00DD7C5C"/>
    <w:rsid w:val="00DE0706"/>
    <w:rsid w:val="00DE0F58"/>
    <w:rsid w:val="00DE1141"/>
    <w:rsid w:val="00DE1288"/>
    <w:rsid w:val="00DE149A"/>
    <w:rsid w:val="00DE1A0A"/>
    <w:rsid w:val="00DE1C03"/>
    <w:rsid w:val="00DE1CD0"/>
    <w:rsid w:val="00DE1E52"/>
    <w:rsid w:val="00DE24BE"/>
    <w:rsid w:val="00DE27BF"/>
    <w:rsid w:val="00DE4FE5"/>
    <w:rsid w:val="00DE513D"/>
    <w:rsid w:val="00DE5196"/>
    <w:rsid w:val="00DE56EE"/>
    <w:rsid w:val="00DE683F"/>
    <w:rsid w:val="00DE68CA"/>
    <w:rsid w:val="00DE6988"/>
    <w:rsid w:val="00DE7003"/>
    <w:rsid w:val="00DF0A2B"/>
    <w:rsid w:val="00DF245A"/>
    <w:rsid w:val="00DF2A5D"/>
    <w:rsid w:val="00DF2E9E"/>
    <w:rsid w:val="00DF3565"/>
    <w:rsid w:val="00DF3BBB"/>
    <w:rsid w:val="00DF4942"/>
    <w:rsid w:val="00DF535E"/>
    <w:rsid w:val="00DF539E"/>
    <w:rsid w:val="00DF58B6"/>
    <w:rsid w:val="00DF6214"/>
    <w:rsid w:val="00DF6407"/>
    <w:rsid w:val="00DF71BF"/>
    <w:rsid w:val="00DF7D37"/>
    <w:rsid w:val="00E002BB"/>
    <w:rsid w:val="00E00313"/>
    <w:rsid w:val="00E005F3"/>
    <w:rsid w:val="00E01581"/>
    <w:rsid w:val="00E019D0"/>
    <w:rsid w:val="00E01FB3"/>
    <w:rsid w:val="00E02B70"/>
    <w:rsid w:val="00E02E19"/>
    <w:rsid w:val="00E0315A"/>
    <w:rsid w:val="00E03ADE"/>
    <w:rsid w:val="00E03C41"/>
    <w:rsid w:val="00E03CF7"/>
    <w:rsid w:val="00E04A43"/>
    <w:rsid w:val="00E04D01"/>
    <w:rsid w:val="00E04EF6"/>
    <w:rsid w:val="00E04FAF"/>
    <w:rsid w:val="00E05AF1"/>
    <w:rsid w:val="00E07132"/>
    <w:rsid w:val="00E0716C"/>
    <w:rsid w:val="00E07BD0"/>
    <w:rsid w:val="00E10190"/>
    <w:rsid w:val="00E10F9A"/>
    <w:rsid w:val="00E112BD"/>
    <w:rsid w:val="00E112C6"/>
    <w:rsid w:val="00E11367"/>
    <w:rsid w:val="00E115BC"/>
    <w:rsid w:val="00E11B7F"/>
    <w:rsid w:val="00E12A3B"/>
    <w:rsid w:val="00E12B41"/>
    <w:rsid w:val="00E12D2B"/>
    <w:rsid w:val="00E13395"/>
    <w:rsid w:val="00E13863"/>
    <w:rsid w:val="00E13C84"/>
    <w:rsid w:val="00E148AA"/>
    <w:rsid w:val="00E15D4B"/>
    <w:rsid w:val="00E16023"/>
    <w:rsid w:val="00E160AB"/>
    <w:rsid w:val="00E16EC2"/>
    <w:rsid w:val="00E20117"/>
    <w:rsid w:val="00E2066F"/>
    <w:rsid w:val="00E20ACE"/>
    <w:rsid w:val="00E212A5"/>
    <w:rsid w:val="00E2218B"/>
    <w:rsid w:val="00E2280D"/>
    <w:rsid w:val="00E231FB"/>
    <w:rsid w:val="00E23A49"/>
    <w:rsid w:val="00E23D87"/>
    <w:rsid w:val="00E25569"/>
    <w:rsid w:val="00E25579"/>
    <w:rsid w:val="00E25D4A"/>
    <w:rsid w:val="00E2690B"/>
    <w:rsid w:val="00E26B16"/>
    <w:rsid w:val="00E27303"/>
    <w:rsid w:val="00E31169"/>
    <w:rsid w:val="00E314B5"/>
    <w:rsid w:val="00E31CCD"/>
    <w:rsid w:val="00E31F88"/>
    <w:rsid w:val="00E32559"/>
    <w:rsid w:val="00E32AAC"/>
    <w:rsid w:val="00E330C2"/>
    <w:rsid w:val="00E33F16"/>
    <w:rsid w:val="00E33F8C"/>
    <w:rsid w:val="00E34405"/>
    <w:rsid w:val="00E34EF9"/>
    <w:rsid w:val="00E3500F"/>
    <w:rsid w:val="00E35A1E"/>
    <w:rsid w:val="00E36745"/>
    <w:rsid w:val="00E37420"/>
    <w:rsid w:val="00E37A63"/>
    <w:rsid w:val="00E401EE"/>
    <w:rsid w:val="00E40290"/>
    <w:rsid w:val="00E40510"/>
    <w:rsid w:val="00E40E88"/>
    <w:rsid w:val="00E414CB"/>
    <w:rsid w:val="00E41A32"/>
    <w:rsid w:val="00E428A5"/>
    <w:rsid w:val="00E43378"/>
    <w:rsid w:val="00E439D2"/>
    <w:rsid w:val="00E4406F"/>
    <w:rsid w:val="00E44F56"/>
    <w:rsid w:val="00E45514"/>
    <w:rsid w:val="00E456D9"/>
    <w:rsid w:val="00E4572A"/>
    <w:rsid w:val="00E45D83"/>
    <w:rsid w:val="00E46002"/>
    <w:rsid w:val="00E46499"/>
    <w:rsid w:val="00E46CB9"/>
    <w:rsid w:val="00E47043"/>
    <w:rsid w:val="00E475C4"/>
    <w:rsid w:val="00E47876"/>
    <w:rsid w:val="00E50486"/>
    <w:rsid w:val="00E50BC8"/>
    <w:rsid w:val="00E53EE1"/>
    <w:rsid w:val="00E54D49"/>
    <w:rsid w:val="00E55A11"/>
    <w:rsid w:val="00E55E25"/>
    <w:rsid w:val="00E565EE"/>
    <w:rsid w:val="00E56B61"/>
    <w:rsid w:val="00E579AF"/>
    <w:rsid w:val="00E6000D"/>
    <w:rsid w:val="00E60F8F"/>
    <w:rsid w:val="00E61039"/>
    <w:rsid w:val="00E615D3"/>
    <w:rsid w:val="00E625DA"/>
    <w:rsid w:val="00E630FD"/>
    <w:rsid w:val="00E6325D"/>
    <w:rsid w:val="00E63A40"/>
    <w:rsid w:val="00E6471F"/>
    <w:rsid w:val="00E64A64"/>
    <w:rsid w:val="00E64EAD"/>
    <w:rsid w:val="00E65DDE"/>
    <w:rsid w:val="00E66BA2"/>
    <w:rsid w:val="00E6704C"/>
    <w:rsid w:val="00E6777D"/>
    <w:rsid w:val="00E67CFB"/>
    <w:rsid w:val="00E70015"/>
    <w:rsid w:val="00E708E8"/>
    <w:rsid w:val="00E71196"/>
    <w:rsid w:val="00E71C33"/>
    <w:rsid w:val="00E73D2D"/>
    <w:rsid w:val="00E73EA1"/>
    <w:rsid w:val="00E74C40"/>
    <w:rsid w:val="00E74EEB"/>
    <w:rsid w:val="00E75BB8"/>
    <w:rsid w:val="00E75DA1"/>
    <w:rsid w:val="00E761D4"/>
    <w:rsid w:val="00E76E58"/>
    <w:rsid w:val="00E77D22"/>
    <w:rsid w:val="00E800F7"/>
    <w:rsid w:val="00E8022F"/>
    <w:rsid w:val="00E80385"/>
    <w:rsid w:val="00E80404"/>
    <w:rsid w:val="00E80C47"/>
    <w:rsid w:val="00E80CD6"/>
    <w:rsid w:val="00E80F23"/>
    <w:rsid w:val="00E82617"/>
    <w:rsid w:val="00E82E03"/>
    <w:rsid w:val="00E83403"/>
    <w:rsid w:val="00E83811"/>
    <w:rsid w:val="00E8450C"/>
    <w:rsid w:val="00E85280"/>
    <w:rsid w:val="00E85CBD"/>
    <w:rsid w:val="00E85E6C"/>
    <w:rsid w:val="00E8652D"/>
    <w:rsid w:val="00E86D69"/>
    <w:rsid w:val="00E8701D"/>
    <w:rsid w:val="00E870C0"/>
    <w:rsid w:val="00E87468"/>
    <w:rsid w:val="00E8753A"/>
    <w:rsid w:val="00E90775"/>
    <w:rsid w:val="00E90836"/>
    <w:rsid w:val="00E90B0D"/>
    <w:rsid w:val="00E911E8"/>
    <w:rsid w:val="00E91388"/>
    <w:rsid w:val="00E91D0A"/>
    <w:rsid w:val="00E9214B"/>
    <w:rsid w:val="00E92249"/>
    <w:rsid w:val="00E923BD"/>
    <w:rsid w:val="00E924A6"/>
    <w:rsid w:val="00E92F2F"/>
    <w:rsid w:val="00E93516"/>
    <w:rsid w:val="00E94094"/>
    <w:rsid w:val="00E9410B"/>
    <w:rsid w:val="00E94FAF"/>
    <w:rsid w:val="00E95F5D"/>
    <w:rsid w:val="00EA0A5F"/>
    <w:rsid w:val="00EA190C"/>
    <w:rsid w:val="00EA1BDC"/>
    <w:rsid w:val="00EA2415"/>
    <w:rsid w:val="00EA379C"/>
    <w:rsid w:val="00EA3C01"/>
    <w:rsid w:val="00EA3D6E"/>
    <w:rsid w:val="00EA42B8"/>
    <w:rsid w:val="00EA495E"/>
    <w:rsid w:val="00EA4C86"/>
    <w:rsid w:val="00EA4D58"/>
    <w:rsid w:val="00EA534C"/>
    <w:rsid w:val="00EA5874"/>
    <w:rsid w:val="00EA5BE8"/>
    <w:rsid w:val="00EA62B9"/>
    <w:rsid w:val="00EA6DB9"/>
    <w:rsid w:val="00EA7654"/>
    <w:rsid w:val="00EA7BFA"/>
    <w:rsid w:val="00EB0F7D"/>
    <w:rsid w:val="00EB1D91"/>
    <w:rsid w:val="00EB20EA"/>
    <w:rsid w:val="00EB2A03"/>
    <w:rsid w:val="00EB3104"/>
    <w:rsid w:val="00EB39DF"/>
    <w:rsid w:val="00EB3FA3"/>
    <w:rsid w:val="00EB48D3"/>
    <w:rsid w:val="00EB52FE"/>
    <w:rsid w:val="00EB5EEC"/>
    <w:rsid w:val="00EB689D"/>
    <w:rsid w:val="00EB7489"/>
    <w:rsid w:val="00EB7F1C"/>
    <w:rsid w:val="00EC0C52"/>
    <w:rsid w:val="00EC141D"/>
    <w:rsid w:val="00EC169A"/>
    <w:rsid w:val="00EC16A5"/>
    <w:rsid w:val="00EC3184"/>
    <w:rsid w:val="00EC3925"/>
    <w:rsid w:val="00EC483B"/>
    <w:rsid w:val="00EC4CD1"/>
    <w:rsid w:val="00EC4EF1"/>
    <w:rsid w:val="00EC5036"/>
    <w:rsid w:val="00EC6139"/>
    <w:rsid w:val="00EC67DE"/>
    <w:rsid w:val="00EC7389"/>
    <w:rsid w:val="00EC74BB"/>
    <w:rsid w:val="00EC7B05"/>
    <w:rsid w:val="00ED0A2A"/>
    <w:rsid w:val="00ED0EAE"/>
    <w:rsid w:val="00ED0ECF"/>
    <w:rsid w:val="00ED13DF"/>
    <w:rsid w:val="00ED157C"/>
    <w:rsid w:val="00ED161A"/>
    <w:rsid w:val="00ED1925"/>
    <w:rsid w:val="00ED1A57"/>
    <w:rsid w:val="00ED2094"/>
    <w:rsid w:val="00ED2DF8"/>
    <w:rsid w:val="00ED3B3C"/>
    <w:rsid w:val="00ED3FB0"/>
    <w:rsid w:val="00ED435B"/>
    <w:rsid w:val="00ED4F29"/>
    <w:rsid w:val="00ED7895"/>
    <w:rsid w:val="00ED7BB6"/>
    <w:rsid w:val="00EE01A9"/>
    <w:rsid w:val="00EE0CC8"/>
    <w:rsid w:val="00EE1664"/>
    <w:rsid w:val="00EE2863"/>
    <w:rsid w:val="00EE292B"/>
    <w:rsid w:val="00EE2D44"/>
    <w:rsid w:val="00EE39EC"/>
    <w:rsid w:val="00EE3B3A"/>
    <w:rsid w:val="00EE3FC5"/>
    <w:rsid w:val="00EE3FFB"/>
    <w:rsid w:val="00EE42C9"/>
    <w:rsid w:val="00EE49C2"/>
    <w:rsid w:val="00EE5B92"/>
    <w:rsid w:val="00EE6FE1"/>
    <w:rsid w:val="00EE775D"/>
    <w:rsid w:val="00EE77CE"/>
    <w:rsid w:val="00EF1312"/>
    <w:rsid w:val="00EF17EC"/>
    <w:rsid w:val="00EF1AC1"/>
    <w:rsid w:val="00EF25A1"/>
    <w:rsid w:val="00EF2D76"/>
    <w:rsid w:val="00EF2EC4"/>
    <w:rsid w:val="00EF2F8D"/>
    <w:rsid w:val="00EF3587"/>
    <w:rsid w:val="00EF45D0"/>
    <w:rsid w:val="00EF5DC9"/>
    <w:rsid w:val="00EF639D"/>
    <w:rsid w:val="00EF6BF0"/>
    <w:rsid w:val="00EF7C23"/>
    <w:rsid w:val="00EF7E2C"/>
    <w:rsid w:val="00F01211"/>
    <w:rsid w:val="00F0181B"/>
    <w:rsid w:val="00F0230D"/>
    <w:rsid w:val="00F027B0"/>
    <w:rsid w:val="00F03A8C"/>
    <w:rsid w:val="00F05190"/>
    <w:rsid w:val="00F063D0"/>
    <w:rsid w:val="00F11181"/>
    <w:rsid w:val="00F11353"/>
    <w:rsid w:val="00F1315A"/>
    <w:rsid w:val="00F1408F"/>
    <w:rsid w:val="00F15DD4"/>
    <w:rsid w:val="00F16344"/>
    <w:rsid w:val="00F2052F"/>
    <w:rsid w:val="00F20CA8"/>
    <w:rsid w:val="00F2185F"/>
    <w:rsid w:val="00F21DCD"/>
    <w:rsid w:val="00F2306B"/>
    <w:rsid w:val="00F23878"/>
    <w:rsid w:val="00F2390A"/>
    <w:rsid w:val="00F23B30"/>
    <w:rsid w:val="00F23ECC"/>
    <w:rsid w:val="00F24695"/>
    <w:rsid w:val="00F24CD0"/>
    <w:rsid w:val="00F25E45"/>
    <w:rsid w:val="00F27F7D"/>
    <w:rsid w:val="00F301B1"/>
    <w:rsid w:val="00F306A8"/>
    <w:rsid w:val="00F31D54"/>
    <w:rsid w:val="00F32347"/>
    <w:rsid w:val="00F32C14"/>
    <w:rsid w:val="00F33433"/>
    <w:rsid w:val="00F353A2"/>
    <w:rsid w:val="00F3614E"/>
    <w:rsid w:val="00F36A71"/>
    <w:rsid w:val="00F36BF9"/>
    <w:rsid w:val="00F40032"/>
    <w:rsid w:val="00F4106A"/>
    <w:rsid w:val="00F418B4"/>
    <w:rsid w:val="00F41A92"/>
    <w:rsid w:val="00F427E8"/>
    <w:rsid w:val="00F42AC3"/>
    <w:rsid w:val="00F43904"/>
    <w:rsid w:val="00F4405E"/>
    <w:rsid w:val="00F4502B"/>
    <w:rsid w:val="00F45657"/>
    <w:rsid w:val="00F45C4A"/>
    <w:rsid w:val="00F46007"/>
    <w:rsid w:val="00F4680E"/>
    <w:rsid w:val="00F47123"/>
    <w:rsid w:val="00F4721C"/>
    <w:rsid w:val="00F47528"/>
    <w:rsid w:val="00F47555"/>
    <w:rsid w:val="00F50A49"/>
    <w:rsid w:val="00F5138C"/>
    <w:rsid w:val="00F52152"/>
    <w:rsid w:val="00F5245D"/>
    <w:rsid w:val="00F530D8"/>
    <w:rsid w:val="00F5315E"/>
    <w:rsid w:val="00F53C26"/>
    <w:rsid w:val="00F53EEB"/>
    <w:rsid w:val="00F53F71"/>
    <w:rsid w:val="00F5440B"/>
    <w:rsid w:val="00F54EC4"/>
    <w:rsid w:val="00F54F31"/>
    <w:rsid w:val="00F55998"/>
    <w:rsid w:val="00F559EC"/>
    <w:rsid w:val="00F568F4"/>
    <w:rsid w:val="00F56DE5"/>
    <w:rsid w:val="00F56ED7"/>
    <w:rsid w:val="00F578AA"/>
    <w:rsid w:val="00F57965"/>
    <w:rsid w:val="00F601DF"/>
    <w:rsid w:val="00F60C31"/>
    <w:rsid w:val="00F60DAB"/>
    <w:rsid w:val="00F60E44"/>
    <w:rsid w:val="00F6147B"/>
    <w:rsid w:val="00F6220A"/>
    <w:rsid w:val="00F629B5"/>
    <w:rsid w:val="00F63C23"/>
    <w:rsid w:val="00F63FE2"/>
    <w:rsid w:val="00F644DF"/>
    <w:rsid w:val="00F646B5"/>
    <w:rsid w:val="00F64A9C"/>
    <w:rsid w:val="00F64BFF"/>
    <w:rsid w:val="00F64DFA"/>
    <w:rsid w:val="00F65151"/>
    <w:rsid w:val="00F657EA"/>
    <w:rsid w:val="00F657FD"/>
    <w:rsid w:val="00F66BF7"/>
    <w:rsid w:val="00F6788F"/>
    <w:rsid w:val="00F711E1"/>
    <w:rsid w:val="00F714CF"/>
    <w:rsid w:val="00F715BE"/>
    <w:rsid w:val="00F72AFA"/>
    <w:rsid w:val="00F73195"/>
    <w:rsid w:val="00F736FA"/>
    <w:rsid w:val="00F7495E"/>
    <w:rsid w:val="00F74B6E"/>
    <w:rsid w:val="00F755C2"/>
    <w:rsid w:val="00F75C4E"/>
    <w:rsid w:val="00F76F59"/>
    <w:rsid w:val="00F77E9E"/>
    <w:rsid w:val="00F80584"/>
    <w:rsid w:val="00F80E2A"/>
    <w:rsid w:val="00F81651"/>
    <w:rsid w:val="00F81714"/>
    <w:rsid w:val="00F8176C"/>
    <w:rsid w:val="00F81DDA"/>
    <w:rsid w:val="00F81FB5"/>
    <w:rsid w:val="00F82327"/>
    <w:rsid w:val="00F828B0"/>
    <w:rsid w:val="00F829EF"/>
    <w:rsid w:val="00F82AED"/>
    <w:rsid w:val="00F8319A"/>
    <w:rsid w:val="00F8462C"/>
    <w:rsid w:val="00F84A9C"/>
    <w:rsid w:val="00F84B6C"/>
    <w:rsid w:val="00F8526D"/>
    <w:rsid w:val="00F853D9"/>
    <w:rsid w:val="00F85842"/>
    <w:rsid w:val="00F86411"/>
    <w:rsid w:val="00F90A3F"/>
    <w:rsid w:val="00F91AD8"/>
    <w:rsid w:val="00F92A97"/>
    <w:rsid w:val="00F931AB"/>
    <w:rsid w:val="00F9370B"/>
    <w:rsid w:val="00F94118"/>
    <w:rsid w:val="00F942F4"/>
    <w:rsid w:val="00F947A1"/>
    <w:rsid w:val="00F949E5"/>
    <w:rsid w:val="00F94AB8"/>
    <w:rsid w:val="00F952CC"/>
    <w:rsid w:val="00F95B12"/>
    <w:rsid w:val="00F96FD2"/>
    <w:rsid w:val="00F97349"/>
    <w:rsid w:val="00F97526"/>
    <w:rsid w:val="00F975DC"/>
    <w:rsid w:val="00F9770C"/>
    <w:rsid w:val="00FA03E5"/>
    <w:rsid w:val="00FA107C"/>
    <w:rsid w:val="00FA1F7C"/>
    <w:rsid w:val="00FA22DE"/>
    <w:rsid w:val="00FA24E8"/>
    <w:rsid w:val="00FA2E0F"/>
    <w:rsid w:val="00FA4679"/>
    <w:rsid w:val="00FA5B6F"/>
    <w:rsid w:val="00FA5C57"/>
    <w:rsid w:val="00FA6A2A"/>
    <w:rsid w:val="00FA6BF3"/>
    <w:rsid w:val="00FA6EA0"/>
    <w:rsid w:val="00FB000C"/>
    <w:rsid w:val="00FB1198"/>
    <w:rsid w:val="00FB18F1"/>
    <w:rsid w:val="00FB1DBB"/>
    <w:rsid w:val="00FB27F8"/>
    <w:rsid w:val="00FB3465"/>
    <w:rsid w:val="00FB3E8D"/>
    <w:rsid w:val="00FB480D"/>
    <w:rsid w:val="00FB4A5C"/>
    <w:rsid w:val="00FB4C5F"/>
    <w:rsid w:val="00FB51C1"/>
    <w:rsid w:val="00FB5515"/>
    <w:rsid w:val="00FB574F"/>
    <w:rsid w:val="00FB5962"/>
    <w:rsid w:val="00FB657B"/>
    <w:rsid w:val="00FB70D5"/>
    <w:rsid w:val="00FB794C"/>
    <w:rsid w:val="00FB7C1E"/>
    <w:rsid w:val="00FB7C29"/>
    <w:rsid w:val="00FC0237"/>
    <w:rsid w:val="00FC06C1"/>
    <w:rsid w:val="00FC0ACF"/>
    <w:rsid w:val="00FC1166"/>
    <w:rsid w:val="00FC299D"/>
    <w:rsid w:val="00FC2A43"/>
    <w:rsid w:val="00FC3092"/>
    <w:rsid w:val="00FC3709"/>
    <w:rsid w:val="00FC3AA3"/>
    <w:rsid w:val="00FC3D55"/>
    <w:rsid w:val="00FC3F26"/>
    <w:rsid w:val="00FC41F9"/>
    <w:rsid w:val="00FC5235"/>
    <w:rsid w:val="00FC5296"/>
    <w:rsid w:val="00FC5978"/>
    <w:rsid w:val="00FC5B05"/>
    <w:rsid w:val="00FC6338"/>
    <w:rsid w:val="00FC69EC"/>
    <w:rsid w:val="00FC6B9E"/>
    <w:rsid w:val="00FC6C1E"/>
    <w:rsid w:val="00FC7545"/>
    <w:rsid w:val="00FC7C45"/>
    <w:rsid w:val="00FC7DEF"/>
    <w:rsid w:val="00FD0165"/>
    <w:rsid w:val="00FD072E"/>
    <w:rsid w:val="00FD0ECB"/>
    <w:rsid w:val="00FD1361"/>
    <w:rsid w:val="00FD139C"/>
    <w:rsid w:val="00FD2B7C"/>
    <w:rsid w:val="00FD3F03"/>
    <w:rsid w:val="00FD45D8"/>
    <w:rsid w:val="00FD5F8F"/>
    <w:rsid w:val="00FD6DF5"/>
    <w:rsid w:val="00FD761C"/>
    <w:rsid w:val="00FD7F75"/>
    <w:rsid w:val="00FD7FC5"/>
    <w:rsid w:val="00FE0415"/>
    <w:rsid w:val="00FE0733"/>
    <w:rsid w:val="00FE08F0"/>
    <w:rsid w:val="00FE1974"/>
    <w:rsid w:val="00FE2A2E"/>
    <w:rsid w:val="00FE2AC1"/>
    <w:rsid w:val="00FE374C"/>
    <w:rsid w:val="00FE3830"/>
    <w:rsid w:val="00FE3F6C"/>
    <w:rsid w:val="00FE4740"/>
    <w:rsid w:val="00FE4D7D"/>
    <w:rsid w:val="00FE53D6"/>
    <w:rsid w:val="00FE66DD"/>
    <w:rsid w:val="00FE6916"/>
    <w:rsid w:val="00FE74FC"/>
    <w:rsid w:val="00FF0C8D"/>
    <w:rsid w:val="00FF1482"/>
    <w:rsid w:val="00FF1A87"/>
    <w:rsid w:val="00FF1AAC"/>
    <w:rsid w:val="00FF3653"/>
    <w:rsid w:val="00FF4107"/>
    <w:rsid w:val="00FF467D"/>
    <w:rsid w:val="00FF4A55"/>
    <w:rsid w:val="00FF5916"/>
    <w:rsid w:val="00FF5F33"/>
    <w:rsid w:val="00FF6AAD"/>
    <w:rsid w:val="00FF7131"/>
    <w:rsid w:val="00FF7562"/>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2046838"/>
  <w15:chartTrackingRefBased/>
  <w15:docId w15:val="{288F8B8E-6496-465E-95F1-ADFC8BB46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lang w:val="en-US" w:eastAsia="en-US"/>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E05AF1"/>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qFormat/>
    <w:rsid w:val="00E05AF1"/>
    <w:pPr>
      <w:keepNext/>
      <w:jc w:val="center"/>
      <w:outlineLvl w:val="6"/>
    </w:pPr>
    <w:rPr>
      <w:b/>
      <w:sz w:val="72"/>
      <w:lang w:val="x-none" w:eastAsia="x-none"/>
    </w:rPr>
  </w:style>
  <w:style w:type="paragraph" w:styleId="Heading8">
    <w:name w:val="heading 8"/>
    <w:basedOn w:val="Normal"/>
    <w:next w:val="Normal"/>
    <w:link w:val="Heading8Char"/>
    <w:qFormat/>
    <w:rsid w:val="00E05AF1"/>
    <w:pPr>
      <w:keepNext/>
      <w:jc w:val="center"/>
      <w:outlineLvl w:val="7"/>
    </w:pPr>
    <w:rPr>
      <w:b/>
      <w:sz w:val="56"/>
      <w:lang w:val="x-none" w:eastAsia="x-none"/>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b/>
      <w:i/>
      <w:sz w:val="18"/>
      <w:lang w:val="es-ES_tradnl" w:eastAsia="x-none"/>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uiPriority w:val="39"/>
    <w:rsid w:val="00E05AF1"/>
    <w:pPr>
      <w:spacing w:before="360"/>
      <w:jc w:val="left"/>
    </w:pPr>
    <w:rPr>
      <w:rFonts w:ascii="Calibri Light" w:hAnsi="Calibri Light" w:cs="Calibri Light"/>
      <w:b/>
      <w:bCs/>
      <w:caps/>
      <w:szCs w:val="24"/>
    </w:rPr>
  </w:style>
  <w:style w:type="paragraph" w:styleId="TOC2">
    <w:name w:val="toc 2"/>
    <w:basedOn w:val="Normal"/>
    <w:next w:val="Normal"/>
    <w:uiPriority w:val="39"/>
    <w:rsid w:val="00E05AF1"/>
    <w:pPr>
      <w:spacing w:before="240"/>
      <w:jc w:val="left"/>
    </w:pPr>
    <w:rPr>
      <w:rFonts w:ascii="Calibri" w:hAnsi="Calibri" w:cs="Calibri"/>
      <w:b/>
      <w:bCs/>
      <w:sz w:val="20"/>
    </w:rPr>
  </w:style>
  <w:style w:type="paragraph" w:styleId="TOC3">
    <w:name w:val="toc 3"/>
    <w:basedOn w:val="Normal"/>
    <w:next w:val="Normal"/>
    <w:rsid w:val="00E05AF1"/>
    <w:pPr>
      <w:ind w:left="240"/>
      <w:jc w:val="left"/>
    </w:pPr>
    <w:rPr>
      <w:rFonts w:ascii="Calibri" w:hAnsi="Calibri" w:cs="Calibri"/>
      <w:sz w:val="20"/>
    </w:rPr>
  </w:style>
  <w:style w:type="paragraph" w:styleId="TOC4">
    <w:name w:val="toc 4"/>
    <w:basedOn w:val="Normal"/>
    <w:next w:val="Normal"/>
    <w:rsid w:val="00E05AF1"/>
    <w:pPr>
      <w:ind w:left="480"/>
      <w:jc w:val="left"/>
    </w:pPr>
    <w:rPr>
      <w:rFonts w:ascii="Calibri" w:hAnsi="Calibri" w:cs="Calibri"/>
      <w:sz w:val="20"/>
    </w:rPr>
  </w:style>
  <w:style w:type="paragraph" w:styleId="TOC5">
    <w:name w:val="toc 5"/>
    <w:basedOn w:val="Normal"/>
    <w:next w:val="Normal"/>
    <w:rsid w:val="00E05AF1"/>
    <w:pPr>
      <w:ind w:left="720"/>
      <w:jc w:val="left"/>
    </w:pPr>
    <w:rPr>
      <w:rFonts w:ascii="Calibri" w:hAnsi="Calibri" w:cs="Calibri"/>
      <w:sz w:val="20"/>
    </w:rPr>
  </w:style>
  <w:style w:type="paragraph" w:styleId="TOC6">
    <w:name w:val="toc 6"/>
    <w:basedOn w:val="Normal"/>
    <w:next w:val="Normal"/>
    <w:rsid w:val="00E05AF1"/>
    <w:pPr>
      <w:ind w:left="960"/>
      <w:jc w:val="left"/>
    </w:pPr>
    <w:rPr>
      <w:rFonts w:ascii="Calibri" w:hAnsi="Calibri" w:cs="Calibri"/>
      <w:sz w:val="20"/>
    </w:rPr>
  </w:style>
  <w:style w:type="paragraph" w:styleId="TOC7">
    <w:name w:val="toc 7"/>
    <w:basedOn w:val="Normal"/>
    <w:next w:val="Normal"/>
    <w:rsid w:val="00E05AF1"/>
    <w:pPr>
      <w:ind w:left="1200"/>
      <w:jc w:val="left"/>
    </w:pPr>
    <w:rPr>
      <w:rFonts w:ascii="Calibri" w:hAnsi="Calibri" w:cs="Calibri"/>
      <w:sz w:val="20"/>
    </w:rPr>
  </w:style>
  <w:style w:type="paragraph" w:styleId="TOC8">
    <w:name w:val="toc 8"/>
    <w:basedOn w:val="Normal"/>
    <w:next w:val="Normal"/>
    <w:rsid w:val="00E05AF1"/>
    <w:pPr>
      <w:ind w:left="1440"/>
      <w:jc w:val="left"/>
    </w:pPr>
    <w:rPr>
      <w:rFonts w:ascii="Calibri" w:hAnsi="Calibri" w:cs="Calibri"/>
      <w:sz w:val="20"/>
    </w:rPr>
  </w:style>
  <w:style w:type="paragraph" w:styleId="TOC9">
    <w:name w:val="toc 9"/>
    <w:basedOn w:val="Normal"/>
    <w:next w:val="Normal"/>
    <w:rsid w:val="00E05AF1"/>
    <w:pPr>
      <w:ind w:left="1680"/>
      <w:jc w:val="left"/>
    </w:pPr>
    <w:rPr>
      <w:rFonts w:ascii="Calibri" w:hAnsi="Calibri" w:cs="Calibri"/>
      <w:sz w:val="20"/>
    </w:r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lang w:val="x-none" w:eastAsia="x-none"/>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lang w:val="x-none" w:eastAsia="x-none"/>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lang w:val="x-none" w:eastAsia="x-none"/>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lang w:val="x-none" w:eastAsia="x-none"/>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lang w:val="x-none" w:eastAsia="x-none"/>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lang w:val="x-none" w:eastAsia="x-none"/>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lang w:val="x-none" w:eastAsia="x-none"/>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rPr>
      <w:lang w:val="x-none" w:eastAsia="x-none"/>
    </w:r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lang w:val="x-none" w:eastAsia="x-none"/>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lang w:val="x-none" w:eastAsia="x-none"/>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eastAsia="x-none"/>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eastAsia="en-US"/>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eastAsia="x-none"/>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lang w:val="x-none" w:eastAsia="x-none"/>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lang w:val="x-none" w:eastAsia="x-none"/>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lang w:val="x-none" w:eastAsia="x-none"/>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character" w:customStyle="1" w:styleId="normal-h1">
    <w:name w:val="normal-h1"/>
    <w:rsid w:val="00682E20"/>
    <w:rPr>
      <w:rFonts w:ascii=".VnTime" w:hAnsi=".VnTime" w:hint="default"/>
      <w:color w:val="0000FF"/>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B11EE5"/>
    <w:rPr>
      <w:rFonts w:ascii="Times New Roman" w:eastAsia="Times New Roman" w:hAnsi="Times New Roman"/>
      <w:sz w:val="24"/>
    </w:rPr>
  </w:style>
  <w:style w:type="paragraph" w:customStyle="1" w:styleId="00">
    <w:name w:val="00"/>
    <w:basedOn w:val="Normal"/>
    <w:qFormat/>
    <w:rsid w:val="00FE2A2E"/>
    <w:pPr>
      <w:jc w:val="center"/>
    </w:pPr>
    <w:rPr>
      <w:b/>
      <w:bCs/>
      <w:sz w:val="30"/>
      <w:szCs w:val="28"/>
      <w:lang w:val="vi-VN"/>
    </w:rPr>
  </w:style>
  <w:style w:type="paragraph" w:customStyle="1" w:styleId="01">
    <w:name w:val="01"/>
    <w:basedOn w:val="Normal"/>
    <w:qFormat/>
    <w:rsid w:val="00FE2A2E"/>
    <w:pPr>
      <w:widowControl w:val="0"/>
      <w:spacing w:before="120" w:after="120" w:line="264" w:lineRule="auto"/>
      <w:jc w:val="center"/>
    </w:pPr>
    <w:rPr>
      <w:b/>
      <w:bCs/>
      <w:sz w:val="28"/>
      <w:szCs w:val="28"/>
      <w:lang w:val="vi-VN"/>
    </w:rPr>
  </w:style>
  <w:style w:type="character" w:customStyle="1" w:styleId="DieuCharChar">
    <w:name w:val="Dieu Char Char"/>
    <w:rsid w:val="008A019A"/>
    <w:rPr>
      <w:b/>
      <w:bCs/>
      <w:sz w:val="28"/>
      <w:szCs w:val="28"/>
      <w:lang w:val="vi-VN" w:eastAsia="en-US" w:bidi="ar-SA"/>
    </w:rPr>
  </w:style>
  <w:style w:type="paragraph" w:customStyle="1" w:styleId="muc111">
    <w:name w:val="muc111"/>
    <w:basedOn w:val="Normal"/>
    <w:rsid w:val="008A019A"/>
    <w:pPr>
      <w:numPr>
        <w:ilvl w:val="2"/>
        <w:numId w:val="5"/>
      </w:numPr>
      <w:tabs>
        <w:tab w:val="clear" w:pos="153"/>
        <w:tab w:val="num" w:pos="360"/>
        <w:tab w:val="num" w:pos="1080"/>
      </w:tabs>
      <w:autoSpaceDE w:val="0"/>
      <w:autoSpaceDN w:val="0"/>
      <w:adjustRightInd w:val="0"/>
      <w:snapToGrid w:val="0"/>
      <w:spacing w:before="60" w:line="360" w:lineRule="auto"/>
      <w:ind w:left="770" w:hanging="360"/>
      <w:outlineLvl w:val="0"/>
    </w:pPr>
    <w:rPr>
      <w:rFonts w:ascii="Arial" w:eastAsia="SimSun" w:hAnsi="Arial"/>
      <w:b/>
      <w:noProof/>
      <w:sz w:val="22"/>
      <w:szCs w:val="22"/>
      <w:lang w:val="x-none" w:eastAsia="x-none"/>
    </w:rPr>
  </w:style>
  <w:style w:type="paragraph" w:customStyle="1" w:styleId="NormalPosth2">
    <w:name w:val="Normal Posth2"/>
    <w:basedOn w:val="Normal"/>
    <w:rsid w:val="00D21274"/>
    <w:pPr>
      <w:overflowPunct w:val="0"/>
      <w:autoSpaceDE w:val="0"/>
      <w:autoSpaceDN w:val="0"/>
      <w:adjustRightInd w:val="0"/>
      <w:ind w:left="567"/>
      <w:jc w:val="left"/>
      <w:textAlignment w:val="baseline"/>
    </w:pPr>
    <w:rPr>
      <w:rFonts w:ascii="Times" w:hAnsi="Times"/>
      <w:lang w:val="en-GB"/>
    </w:rPr>
  </w:style>
  <w:style w:type="character" w:customStyle="1" w:styleId="BodyTextChar1">
    <w:name w:val="Body Text Char1"/>
    <w:uiPriority w:val="99"/>
    <w:rsid w:val="004A786A"/>
    <w:rPr>
      <w:rFonts w:ascii=".VnTime" w:hAnsi=".VnTime" w:cs="Times New Roman"/>
      <w:sz w:val="28"/>
      <w:szCs w:val="28"/>
      <w:lang w:val="en-US" w:eastAsia="en-US" w:bidi="ar-SA"/>
    </w:rPr>
  </w:style>
  <w:style w:type="paragraph" w:customStyle="1" w:styleId="Bangbieu">
    <w:name w:val="Bang bieu"/>
    <w:basedOn w:val="Normal"/>
    <w:link w:val="BangbieuChar"/>
    <w:autoRedefine/>
    <w:qFormat/>
    <w:rsid w:val="00666DD6"/>
    <w:pPr>
      <w:framePr w:hSpace="181" w:wrap="around" w:vAnchor="text" w:hAnchor="text" w:y="1"/>
      <w:suppressOverlap/>
      <w:jc w:val="left"/>
    </w:pPr>
    <w:rPr>
      <w:rFonts w:eastAsia="Calibri"/>
      <w:noProof/>
      <w:color w:val="000000"/>
      <w:sz w:val="26"/>
      <w:szCs w:val="22"/>
    </w:rPr>
  </w:style>
  <w:style w:type="character" w:customStyle="1" w:styleId="BangbieuChar">
    <w:name w:val="Bang bieu Char"/>
    <w:link w:val="Bangbieu"/>
    <w:rsid w:val="00666DD6"/>
    <w:rPr>
      <w:rFonts w:ascii="Times New Roman" w:eastAsia="Calibri" w:hAnsi="Times New Roman"/>
      <w:noProof/>
      <w:color w:val="000000"/>
      <w:sz w:val="26"/>
      <w:szCs w:val="22"/>
      <w:lang w:val="en-US" w:eastAsia="en-US"/>
    </w:rPr>
  </w:style>
  <w:style w:type="character" w:customStyle="1" w:styleId="normaltextrun">
    <w:name w:val="normaltextrun"/>
    <w:basedOn w:val="DefaultParagraphFont"/>
    <w:rsid w:val="00677AE9"/>
  </w:style>
  <w:style w:type="character" w:styleId="PlaceholderText">
    <w:name w:val="Placeholder Text"/>
    <w:basedOn w:val="DefaultParagraphFont"/>
    <w:uiPriority w:val="99"/>
    <w:semiHidden/>
    <w:rsid w:val="00C943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04717">
      <w:bodyDiv w:val="1"/>
      <w:marLeft w:val="0"/>
      <w:marRight w:val="0"/>
      <w:marTop w:val="0"/>
      <w:marBottom w:val="0"/>
      <w:divBdr>
        <w:top w:val="none" w:sz="0" w:space="0" w:color="auto"/>
        <w:left w:val="none" w:sz="0" w:space="0" w:color="auto"/>
        <w:bottom w:val="none" w:sz="0" w:space="0" w:color="auto"/>
        <w:right w:val="none" w:sz="0" w:space="0" w:color="auto"/>
      </w:divBdr>
      <w:divsChild>
        <w:div w:id="1392192587">
          <w:marLeft w:val="0"/>
          <w:marRight w:val="0"/>
          <w:marTop w:val="0"/>
          <w:marBottom w:val="0"/>
          <w:divBdr>
            <w:top w:val="none" w:sz="0" w:space="0" w:color="auto"/>
            <w:left w:val="none" w:sz="0" w:space="0" w:color="auto"/>
            <w:bottom w:val="none" w:sz="0" w:space="0" w:color="auto"/>
            <w:right w:val="none" w:sz="0" w:space="0" w:color="auto"/>
          </w:divBdr>
        </w:div>
        <w:div w:id="1223296821">
          <w:marLeft w:val="0"/>
          <w:marRight w:val="0"/>
          <w:marTop w:val="0"/>
          <w:marBottom w:val="0"/>
          <w:divBdr>
            <w:top w:val="none" w:sz="0" w:space="0" w:color="auto"/>
            <w:left w:val="none" w:sz="0" w:space="0" w:color="auto"/>
            <w:bottom w:val="none" w:sz="0" w:space="0" w:color="auto"/>
            <w:right w:val="none" w:sz="0" w:space="0" w:color="auto"/>
          </w:divBdr>
        </w:div>
      </w:divsChild>
    </w:div>
    <w:div w:id="84571597">
      <w:bodyDiv w:val="1"/>
      <w:marLeft w:val="0"/>
      <w:marRight w:val="0"/>
      <w:marTop w:val="0"/>
      <w:marBottom w:val="0"/>
      <w:divBdr>
        <w:top w:val="none" w:sz="0" w:space="0" w:color="auto"/>
        <w:left w:val="none" w:sz="0" w:space="0" w:color="auto"/>
        <w:bottom w:val="none" w:sz="0" w:space="0" w:color="auto"/>
        <w:right w:val="none" w:sz="0" w:space="0" w:color="auto"/>
      </w:divBdr>
    </w:div>
    <w:div w:id="90973039">
      <w:bodyDiv w:val="1"/>
      <w:marLeft w:val="0"/>
      <w:marRight w:val="0"/>
      <w:marTop w:val="0"/>
      <w:marBottom w:val="0"/>
      <w:divBdr>
        <w:top w:val="none" w:sz="0" w:space="0" w:color="auto"/>
        <w:left w:val="none" w:sz="0" w:space="0" w:color="auto"/>
        <w:bottom w:val="none" w:sz="0" w:space="0" w:color="auto"/>
        <w:right w:val="none" w:sz="0" w:space="0" w:color="auto"/>
      </w:divBdr>
    </w:div>
    <w:div w:id="180436691">
      <w:bodyDiv w:val="1"/>
      <w:marLeft w:val="0"/>
      <w:marRight w:val="0"/>
      <w:marTop w:val="0"/>
      <w:marBottom w:val="0"/>
      <w:divBdr>
        <w:top w:val="none" w:sz="0" w:space="0" w:color="auto"/>
        <w:left w:val="none" w:sz="0" w:space="0" w:color="auto"/>
        <w:bottom w:val="none" w:sz="0" w:space="0" w:color="auto"/>
        <w:right w:val="none" w:sz="0" w:space="0" w:color="auto"/>
      </w:divBdr>
    </w:div>
    <w:div w:id="208297517">
      <w:bodyDiv w:val="1"/>
      <w:marLeft w:val="0"/>
      <w:marRight w:val="0"/>
      <w:marTop w:val="0"/>
      <w:marBottom w:val="0"/>
      <w:divBdr>
        <w:top w:val="none" w:sz="0" w:space="0" w:color="auto"/>
        <w:left w:val="none" w:sz="0" w:space="0" w:color="auto"/>
        <w:bottom w:val="none" w:sz="0" w:space="0" w:color="auto"/>
        <w:right w:val="none" w:sz="0" w:space="0" w:color="auto"/>
      </w:divBdr>
    </w:div>
    <w:div w:id="287399929">
      <w:bodyDiv w:val="1"/>
      <w:marLeft w:val="0"/>
      <w:marRight w:val="0"/>
      <w:marTop w:val="0"/>
      <w:marBottom w:val="0"/>
      <w:divBdr>
        <w:top w:val="none" w:sz="0" w:space="0" w:color="auto"/>
        <w:left w:val="none" w:sz="0" w:space="0" w:color="auto"/>
        <w:bottom w:val="none" w:sz="0" w:space="0" w:color="auto"/>
        <w:right w:val="none" w:sz="0" w:space="0" w:color="auto"/>
      </w:divBdr>
    </w:div>
    <w:div w:id="287974067">
      <w:bodyDiv w:val="1"/>
      <w:marLeft w:val="0"/>
      <w:marRight w:val="0"/>
      <w:marTop w:val="0"/>
      <w:marBottom w:val="0"/>
      <w:divBdr>
        <w:top w:val="none" w:sz="0" w:space="0" w:color="auto"/>
        <w:left w:val="none" w:sz="0" w:space="0" w:color="auto"/>
        <w:bottom w:val="none" w:sz="0" w:space="0" w:color="auto"/>
        <w:right w:val="none" w:sz="0" w:space="0" w:color="auto"/>
      </w:divBdr>
    </w:div>
    <w:div w:id="458380585">
      <w:bodyDiv w:val="1"/>
      <w:marLeft w:val="0"/>
      <w:marRight w:val="0"/>
      <w:marTop w:val="0"/>
      <w:marBottom w:val="0"/>
      <w:divBdr>
        <w:top w:val="none" w:sz="0" w:space="0" w:color="auto"/>
        <w:left w:val="none" w:sz="0" w:space="0" w:color="auto"/>
        <w:bottom w:val="none" w:sz="0" w:space="0" w:color="auto"/>
        <w:right w:val="none" w:sz="0" w:space="0" w:color="auto"/>
      </w:divBdr>
    </w:div>
    <w:div w:id="611058052">
      <w:bodyDiv w:val="1"/>
      <w:marLeft w:val="0"/>
      <w:marRight w:val="0"/>
      <w:marTop w:val="0"/>
      <w:marBottom w:val="0"/>
      <w:divBdr>
        <w:top w:val="none" w:sz="0" w:space="0" w:color="auto"/>
        <w:left w:val="none" w:sz="0" w:space="0" w:color="auto"/>
        <w:bottom w:val="none" w:sz="0" w:space="0" w:color="auto"/>
        <w:right w:val="none" w:sz="0" w:space="0" w:color="auto"/>
      </w:divBdr>
    </w:div>
    <w:div w:id="665673721">
      <w:bodyDiv w:val="1"/>
      <w:marLeft w:val="0"/>
      <w:marRight w:val="0"/>
      <w:marTop w:val="0"/>
      <w:marBottom w:val="0"/>
      <w:divBdr>
        <w:top w:val="none" w:sz="0" w:space="0" w:color="auto"/>
        <w:left w:val="none" w:sz="0" w:space="0" w:color="auto"/>
        <w:bottom w:val="none" w:sz="0" w:space="0" w:color="auto"/>
        <w:right w:val="none" w:sz="0" w:space="0" w:color="auto"/>
      </w:divBdr>
    </w:div>
    <w:div w:id="793869078">
      <w:bodyDiv w:val="1"/>
      <w:marLeft w:val="0"/>
      <w:marRight w:val="0"/>
      <w:marTop w:val="0"/>
      <w:marBottom w:val="0"/>
      <w:divBdr>
        <w:top w:val="none" w:sz="0" w:space="0" w:color="auto"/>
        <w:left w:val="none" w:sz="0" w:space="0" w:color="auto"/>
        <w:bottom w:val="none" w:sz="0" w:space="0" w:color="auto"/>
        <w:right w:val="none" w:sz="0" w:space="0" w:color="auto"/>
      </w:divBdr>
      <w:divsChild>
        <w:div w:id="671759118">
          <w:marLeft w:val="0"/>
          <w:marRight w:val="0"/>
          <w:marTop w:val="0"/>
          <w:marBottom w:val="0"/>
          <w:divBdr>
            <w:top w:val="none" w:sz="0" w:space="0" w:color="auto"/>
            <w:left w:val="none" w:sz="0" w:space="0" w:color="auto"/>
            <w:bottom w:val="none" w:sz="0" w:space="0" w:color="auto"/>
            <w:right w:val="none" w:sz="0" w:space="0" w:color="auto"/>
          </w:divBdr>
        </w:div>
        <w:div w:id="632443184">
          <w:marLeft w:val="0"/>
          <w:marRight w:val="0"/>
          <w:marTop w:val="0"/>
          <w:marBottom w:val="0"/>
          <w:divBdr>
            <w:top w:val="none" w:sz="0" w:space="0" w:color="auto"/>
            <w:left w:val="none" w:sz="0" w:space="0" w:color="auto"/>
            <w:bottom w:val="none" w:sz="0" w:space="0" w:color="auto"/>
            <w:right w:val="none" w:sz="0" w:space="0" w:color="auto"/>
          </w:divBdr>
        </w:div>
      </w:divsChild>
    </w:div>
    <w:div w:id="935359883">
      <w:bodyDiv w:val="1"/>
      <w:marLeft w:val="0"/>
      <w:marRight w:val="0"/>
      <w:marTop w:val="0"/>
      <w:marBottom w:val="0"/>
      <w:divBdr>
        <w:top w:val="none" w:sz="0" w:space="0" w:color="auto"/>
        <w:left w:val="none" w:sz="0" w:space="0" w:color="auto"/>
        <w:bottom w:val="none" w:sz="0" w:space="0" w:color="auto"/>
        <w:right w:val="none" w:sz="0" w:space="0" w:color="auto"/>
      </w:divBdr>
    </w:div>
    <w:div w:id="989821155">
      <w:bodyDiv w:val="1"/>
      <w:marLeft w:val="0"/>
      <w:marRight w:val="0"/>
      <w:marTop w:val="0"/>
      <w:marBottom w:val="0"/>
      <w:divBdr>
        <w:top w:val="none" w:sz="0" w:space="0" w:color="auto"/>
        <w:left w:val="none" w:sz="0" w:space="0" w:color="auto"/>
        <w:bottom w:val="none" w:sz="0" w:space="0" w:color="auto"/>
        <w:right w:val="none" w:sz="0" w:space="0" w:color="auto"/>
      </w:divBdr>
    </w:div>
    <w:div w:id="999232476">
      <w:bodyDiv w:val="1"/>
      <w:marLeft w:val="0"/>
      <w:marRight w:val="0"/>
      <w:marTop w:val="0"/>
      <w:marBottom w:val="0"/>
      <w:divBdr>
        <w:top w:val="none" w:sz="0" w:space="0" w:color="auto"/>
        <w:left w:val="none" w:sz="0" w:space="0" w:color="auto"/>
        <w:bottom w:val="none" w:sz="0" w:space="0" w:color="auto"/>
        <w:right w:val="none" w:sz="0" w:space="0" w:color="auto"/>
      </w:divBdr>
    </w:div>
    <w:div w:id="1012606438">
      <w:bodyDiv w:val="1"/>
      <w:marLeft w:val="0"/>
      <w:marRight w:val="0"/>
      <w:marTop w:val="0"/>
      <w:marBottom w:val="0"/>
      <w:divBdr>
        <w:top w:val="none" w:sz="0" w:space="0" w:color="auto"/>
        <w:left w:val="none" w:sz="0" w:space="0" w:color="auto"/>
        <w:bottom w:val="none" w:sz="0" w:space="0" w:color="auto"/>
        <w:right w:val="none" w:sz="0" w:space="0" w:color="auto"/>
      </w:divBdr>
    </w:div>
    <w:div w:id="1015111726">
      <w:bodyDiv w:val="1"/>
      <w:marLeft w:val="0"/>
      <w:marRight w:val="0"/>
      <w:marTop w:val="0"/>
      <w:marBottom w:val="0"/>
      <w:divBdr>
        <w:top w:val="none" w:sz="0" w:space="0" w:color="auto"/>
        <w:left w:val="none" w:sz="0" w:space="0" w:color="auto"/>
        <w:bottom w:val="none" w:sz="0" w:space="0" w:color="auto"/>
        <w:right w:val="none" w:sz="0" w:space="0" w:color="auto"/>
      </w:divBdr>
    </w:div>
    <w:div w:id="1037122196">
      <w:bodyDiv w:val="1"/>
      <w:marLeft w:val="0"/>
      <w:marRight w:val="0"/>
      <w:marTop w:val="0"/>
      <w:marBottom w:val="0"/>
      <w:divBdr>
        <w:top w:val="none" w:sz="0" w:space="0" w:color="auto"/>
        <w:left w:val="none" w:sz="0" w:space="0" w:color="auto"/>
        <w:bottom w:val="none" w:sz="0" w:space="0" w:color="auto"/>
        <w:right w:val="none" w:sz="0" w:space="0" w:color="auto"/>
      </w:divBdr>
    </w:div>
    <w:div w:id="1122305433">
      <w:bodyDiv w:val="1"/>
      <w:marLeft w:val="0"/>
      <w:marRight w:val="0"/>
      <w:marTop w:val="0"/>
      <w:marBottom w:val="0"/>
      <w:divBdr>
        <w:top w:val="none" w:sz="0" w:space="0" w:color="auto"/>
        <w:left w:val="none" w:sz="0" w:space="0" w:color="auto"/>
        <w:bottom w:val="none" w:sz="0" w:space="0" w:color="auto"/>
        <w:right w:val="none" w:sz="0" w:space="0" w:color="auto"/>
      </w:divBdr>
    </w:div>
    <w:div w:id="1194197322">
      <w:bodyDiv w:val="1"/>
      <w:marLeft w:val="0"/>
      <w:marRight w:val="0"/>
      <w:marTop w:val="0"/>
      <w:marBottom w:val="0"/>
      <w:divBdr>
        <w:top w:val="none" w:sz="0" w:space="0" w:color="auto"/>
        <w:left w:val="none" w:sz="0" w:space="0" w:color="auto"/>
        <w:bottom w:val="none" w:sz="0" w:space="0" w:color="auto"/>
        <w:right w:val="none" w:sz="0" w:space="0" w:color="auto"/>
      </w:divBdr>
    </w:div>
    <w:div w:id="1239827314">
      <w:bodyDiv w:val="1"/>
      <w:marLeft w:val="0"/>
      <w:marRight w:val="0"/>
      <w:marTop w:val="0"/>
      <w:marBottom w:val="0"/>
      <w:divBdr>
        <w:top w:val="none" w:sz="0" w:space="0" w:color="auto"/>
        <w:left w:val="none" w:sz="0" w:space="0" w:color="auto"/>
        <w:bottom w:val="none" w:sz="0" w:space="0" w:color="auto"/>
        <w:right w:val="none" w:sz="0" w:space="0" w:color="auto"/>
      </w:divBdr>
    </w:div>
    <w:div w:id="1380281704">
      <w:bodyDiv w:val="1"/>
      <w:marLeft w:val="0"/>
      <w:marRight w:val="0"/>
      <w:marTop w:val="0"/>
      <w:marBottom w:val="0"/>
      <w:divBdr>
        <w:top w:val="none" w:sz="0" w:space="0" w:color="auto"/>
        <w:left w:val="none" w:sz="0" w:space="0" w:color="auto"/>
        <w:bottom w:val="none" w:sz="0" w:space="0" w:color="auto"/>
        <w:right w:val="none" w:sz="0" w:space="0" w:color="auto"/>
      </w:divBdr>
    </w:div>
    <w:div w:id="1443763712">
      <w:bodyDiv w:val="1"/>
      <w:marLeft w:val="0"/>
      <w:marRight w:val="0"/>
      <w:marTop w:val="0"/>
      <w:marBottom w:val="0"/>
      <w:divBdr>
        <w:top w:val="none" w:sz="0" w:space="0" w:color="auto"/>
        <w:left w:val="none" w:sz="0" w:space="0" w:color="auto"/>
        <w:bottom w:val="none" w:sz="0" w:space="0" w:color="auto"/>
        <w:right w:val="none" w:sz="0" w:space="0" w:color="auto"/>
      </w:divBdr>
    </w:div>
    <w:div w:id="1531454042">
      <w:bodyDiv w:val="1"/>
      <w:marLeft w:val="0"/>
      <w:marRight w:val="0"/>
      <w:marTop w:val="0"/>
      <w:marBottom w:val="0"/>
      <w:divBdr>
        <w:top w:val="none" w:sz="0" w:space="0" w:color="auto"/>
        <w:left w:val="none" w:sz="0" w:space="0" w:color="auto"/>
        <w:bottom w:val="none" w:sz="0" w:space="0" w:color="auto"/>
        <w:right w:val="none" w:sz="0" w:space="0" w:color="auto"/>
      </w:divBdr>
    </w:div>
    <w:div w:id="1655526294">
      <w:bodyDiv w:val="1"/>
      <w:marLeft w:val="0"/>
      <w:marRight w:val="0"/>
      <w:marTop w:val="0"/>
      <w:marBottom w:val="0"/>
      <w:divBdr>
        <w:top w:val="none" w:sz="0" w:space="0" w:color="auto"/>
        <w:left w:val="none" w:sz="0" w:space="0" w:color="auto"/>
        <w:bottom w:val="none" w:sz="0" w:space="0" w:color="auto"/>
        <w:right w:val="none" w:sz="0" w:space="0" w:color="auto"/>
      </w:divBdr>
    </w:div>
    <w:div w:id="1765834235">
      <w:bodyDiv w:val="1"/>
      <w:marLeft w:val="0"/>
      <w:marRight w:val="0"/>
      <w:marTop w:val="0"/>
      <w:marBottom w:val="0"/>
      <w:divBdr>
        <w:top w:val="none" w:sz="0" w:space="0" w:color="auto"/>
        <w:left w:val="none" w:sz="0" w:space="0" w:color="auto"/>
        <w:bottom w:val="none" w:sz="0" w:space="0" w:color="auto"/>
        <w:right w:val="none" w:sz="0" w:space="0" w:color="auto"/>
      </w:divBdr>
    </w:div>
    <w:div w:id="1792552434">
      <w:bodyDiv w:val="1"/>
      <w:marLeft w:val="0"/>
      <w:marRight w:val="0"/>
      <w:marTop w:val="0"/>
      <w:marBottom w:val="0"/>
      <w:divBdr>
        <w:top w:val="none" w:sz="0" w:space="0" w:color="auto"/>
        <w:left w:val="none" w:sz="0" w:space="0" w:color="auto"/>
        <w:bottom w:val="none" w:sz="0" w:space="0" w:color="auto"/>
        <w:right w:val="none" w:sz="0" w:space="0" w:color="auto"/>
      </w:divBdr>
    </w:div>
    <w:div w:id="1866602259">
      <w:bodyDiv w:val="1"/>
      <w:marLeft w:val="0"/>
      <w:marRight w:val="0"/>
      <w:marTop w:val="0"/>
      <w:marBottom w:val="0"/>
      <w:divBdr>
        <w:top w:val="none" w:sz="0" w:space="0" w:color="auto"/>
        <w:left w:val="none" w:sz="0" w:space="0" w:color="auto"/>
        <w:bottom w:val="none" w:sz="0" w:space="0" w:color="auto"/>
        <w:right w:val="none" w:sz="0" w:space="0" w:color="auto"/>
      </w:divBdr>
    </w:div>
    <w:div w:id="1906837993">
      <w:bodyDiv w:val="1"/>
      <w:marLeft w:val="0"/>
      <w:marRight w:val="0"/>
      <w:marTop w:val="0"/>
      <w:marBottom w:val="0"/>
      <w:divBdr>
        <w:top w:val="none" w:sz="0" w:space="0" w:color="auto"/>
        <w:left w:val="none" w:sz="0" w:space="0" w:color="auto"/>
        <w:bottom w:val="none" w:sz="0" w:space="0" w:color="auto"/>
        <w:right w:val="none" w:sz="0" w:space="0" w:color="auto"/>
      </w:divBdr>
    </w:div>
    <w:div w:id="1918202749">
      <w:bodyDiv w:val="1"/>
      <w:marLeft w:val="0"/>
      <w:marRight w:val="0"/>
      <w:marTop w:val="0"/>
      <w:marBottom w:val="0"/>
      <w:divBdr>
        <w:top w:val="none" w:sz="0" w:space="0" w:color="auto"/>
        <w:left w:val="none" w:sz="0" w:space="0" w:color="auto"/>
        <w:bottom w:val="none" w:sz="0" w:space="0" w:color="auto"/>
        <w:right w:val="none" w:sz="0" w:space="0" w:color="auto"/>
      </w:divBdr>
    </w:div>
    <w:div w:id="1934510452">
      <w:bodyDiv w:val="1"/>
      <w:marLeft w:val="0"/>
      <w:marRight w:val="0"/>
      <w:marTop w:val="0"/>
      <w:marBottom w:val="0"/>
      <w:divBdr>
        <w:top w:val="none" w:sz="0" w:space="0" w:color="auto"/>
        <w:left w:val="none" w:sz="0" w:space="0" w:color="auto"/>
        <w:bottom w:val="none" w:sz="0" w:space="0" w:color="auto"/>
        <w:right w:val="none" w:sz="0" w:space="0" w:color="auto"/>
      </w:divBdr>
    </w:div>
    <w:div w:id="1950425054">
      <w:bodyDiv w:val="1"/>
      <w:marLeft w:val="0"/>
      <w:marRight w:val="0"/>
      <w:marTop w:val="0"/>
      <w:marBottom w:val="0"/>
      <w:divBdr>
        <w:top w:val="none" w:sz="0" w:space="0" w:color="auto"/>
        <w:left w:val="none" w:sz="0" w:space="0" w:color="auto"/>
        <w:bottom w:val="none" w:sz="0" w:space="0" w:color="auto"/>
        <w:right w:val="none" w:sz="0" w:space="0" w:color="auto"/>
      </w:divBdr>
    </w:div>
    <w:div w:id="209585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nglv\Documents\Custom%20Office%20Templates\PSCM_Mau%20E-HSMT%20PTV%20(Update%20214_2025)%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ECBCDFD8044923851A450EA761BB7B"/>
        <w:category>
          <w:name w:val="General"/>
          <w:gallery w:val="placeholder"/>
        </w:category>
        <w:types>
          <w:type w:val="bbPlcHdr"/>
        </w:types>
        <w:behaviors>
          <w:behavior w:val="content"/>
        </w:behaviors>
        <w:guid w:val="{B0E6BA26-ABC8-44BF-BC84-111194F2D6C2}"/>
      </w:docPartPr>
      <w:docPartBody>
        <w:p w:rsidR="00EE6EBE" w:rsidRDefault="00EE6EBE">
          <w:pPr>
            <w:pStyle w:val="54ECBCDFD8044923851A450EA761BB7B"/>
          </w:pPr>
          <w:r w:rsidRPr="00DC7264">
            <w:rPr>
              <w:rStyle w:val="PlaceholderText"/>
            </w:rPr>
            <w:t>[Title]</w:t>
          </w:r>
        </w:p>
      </w:docPartBody>
    </w:docPart>
    <w:docPart>
      <w:docPartPr>
        <w:name w:val="F5425ADC119444AAA98C10A5B8D0BDE9"/>
        <w:category>
          <w:name w:val="General"/>
          <w:gallery w:val="placeholder"/>
        </w:category>
        <w:types>
          <w:type w:val="bbPlcHdr"/>
        </w:types>
        <w:behaviors>
          <w:behavior w:val="content"/>
        </w:behaviors>
        <w:guid w:val="{FBD0F7B0-3DDD-4D44-BA01-3F0FE5B17DCF}"/>
      </w:docPartPr>
      <w:docPartBody>
        <w:p w:rsidR="00EE6EBE" w:rsidRDefault="00EE6EBE">
          <w:pPr>
            <w:pStyle w:val="F5425ADC119444AAA98C10A5B8D0BDE9"/>
          </w:pPr>
          <w:r w:rsidRPr="00DC7264">
            <w:rPr>
              <w:rStyle w:val="PlaceholderText"/>
            </w:rPr>
            <w:t>[Title]</w:t>
          </w:r>
        </w:p>
      </w:docPartBody>
    </w:docPart>
    <w:docPart>
      <w:docPartPr>
        <w:name w:val="4CA6C453BCE54ABEB7F50D702C51BDD8"/>
        <w:category>
          <w:name w:val="General"/>
          <w:gallery w:val="placeholder"/>
        </w:category>
        <w:types>
          <w:type w:val="bbPlcHdr"/>
        </w:types>
        <w:behaviors>
          <w:behavior w:val="content"/>
        </w:behaviors>
        <w:guid w:val="{8CDBE330-3FA6-472F-A636-C36677893E0F}"/>
      </w:docPartPr>
      <w:docPartBody>
        <w:p w:rsidR="00EE6EBE" w:rsidRDefault="00EE6EBE">
          <w:pPr>
            <w:pStyle w:val="4CA6C453BCE54ABEB7F50D702C51BDD8"/>
          </w:pPr>
          <w:r w:rsidRPr="00DC7264">
            <w:rPr>
              <w:rStyle w:val="PlaceholderText"/>
            </w:rPr>
            <w:t>[Title]</w:t>
          </w:r>
        </w:p>
      </w:docPartBody>
    </w:docPart>
    <w:docPart>
      <w:docPartPr>
        <w:name w:val="617B057E54D147ABB6CA4F4684F3D1DA"/>
        <w:category>
          <w:name w:val="General"/>
          <w:gallery w:val="placeholder"/>
        </w:category>
        <w:types>
          <w:type w:val="bbPlcHdr"/>
        </w:types>
        <w:behaviors>
          <w:behavior w:val="content"/>
        </w:behaviors>
        <w:guid w:val="{0548A6A7-7775-46DD-9E88-CC5A10E44146}"/>
      </w:docPartPr>
      <w:docPartBody>
        <w:p w:rsidR="00EE6EBE" w:rsidRDefault="00EE6EBE">
          <w:pPr>
            <w:pStyle w:val="617B057E54D147ABB6CA4F4684F3D1DA"/>
          </w:pPr>
          <w:r w:rsidRPr="00DC7264">
            <w:rPr>
              <w:rStyle w:val="PlaceholderText"/>
            </w:rPr>
            <w:t>[Title]</w:t>
          </w:r>
        </w:p>
      </w:docPartBody>
    </w:docPart>
    <w:docPart>
      <w:docPartPr>
        <w:name w:val="009C704CDB9E47FEB704E789407A4537"/>
        <w:category>
          <w:name w:val="General"/>
          <w:gallery w:val="placeholder"/>
        </w:category>
        <w:types>
          <w:type w:val="bbPlcHdr"/>
        </w:types>
        <w:behaviors>
          <w:behavior w:val="content"/>
        </w:behaviors>
        <w:guid w:val="{27CB2491-C80F-4688-9003-116B01FF56BC}"/>
      </w:docPartPr>
      <w:docPartBody>
        <w:p w:rsidR="00BC1B2B" w:rsidRDefault="00BC1B2B" w:rsidP="00BC1B2B">
          <w:pPr>
            <w:pStyle w:val="009C704CDB9E47FEB704E789407A4537"/>
          </w:pPr>
          <w:r w:rsidRPr="00DC726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EBE"/>
    <w:rsid w:val="001245D2"/>
    <w:rsid w:val="00146C62"/>
    <w:rsid w:val="003275E1"/>
    <w:rsid w:val="006A706D"/>
    <w:rsid w:val="007324BE"/>
    <w:rsid w:val="00AF4209"/>
    <w:rsid w:val="00BC1B2B"/>
    <w:rsid w:val="00DD490C"/>
    <w:rsid w:val="00EE6E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1B2B"/>
    <w:rPr>
      <w:color w:val="808080"/>
    </w:rPr>
  </w:style>
  <w:style w:type="paragraph" w:customStyle="1" w:styleId="54ECBCDFD8044923851A450EA761BB7B">
    <w:name w:val="54ECBCDFD8044923851A450EA761BB7B"/>
  </w:style>
  <w:style w:type="paragraph" w:customStyle="1" w:styleId="F5425ADC119444AAA98C10A5B8D0BDE9">
    <w:name w:val="F5425ADC119444AAA98C10A5B8D0BDE9"/>
  </w:style>
  <w:style w:type="paragraph" w:customStyle="1" w:styleId="4CA6C453BCE54ABEB7F50D702C51BDD8">
    <w:name w:val="4CA6C453BCE54ABEB7F50D702C51BDD8"/>
  </w:style>
  <w:style w:type="paragraph" w:customStyle="1" w:styleId="617B057E54D147ABB6CA4F4684F3D1DA">
    <w:name w:val="617B057E54D147ABB6CA4F4684F3D1DA"/>
  </w:style>
  <w:style w:type="paragraph" w:customStyle="1" w:styleId="009C704CDB9E47FEB704E789407A4537">
    <w:name w:val="009C704CDB9E47FEB704E789407A4537"/>
    <w:rsid w:val="00BC1B2B"/>
    <w:pPr>
      <w:spacing w:line="278" w:lineRule="auto"/>
    </w:pPr>
    <w:rPr>
      <w:kern w:val="2"/>
      <w:sz w:val="24"/>
      <w:szCs w:val="24"/>
      <w:lang w:val="en-VI" w:eastAsia="en-VI"/>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C515D-73B5-4307-9B6F-88CDDE9B9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PSCM_Mau E-HSMT PTV (Update 214_2025) .dotx</Template>
  <TotalTime>141</TotalTime>
  <Pages>32</Pages>
  <Words>6449</Words>
  <Characters>36760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CUNG CẤP DỊCH VỤ VẬN CHUYỂN HÀNH KHÁCH ĐƯA ĐÓN SÂN BAY TRÊN TOÀN QUỐC</vt:lpstr>
    </vt:vector>
  </TitlesOfParts>
  <Company/>
  <LinksUpToDate>false</LinksUpToDate>
  <CharactersWithSpaces>43123</CharactersWithSpaces>
  <SharedDoc>false</SharedDoc>
  <HLinks>
    <vt:vector size="6" baseType="variant">
      <vt:variant>
        <vt:i4>1704028</vt:i4>
      </vt:variant>
      <vt:variant>
        <vt:i4>3</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CUNG CẤP DỊCH VỤ VẬN CHUYỂN HÀNH KHÁCH ĐƯA ĐÓN SÂN BAY TRÊN TOÀN QUỐC</dc:title>
  <dc:subject/>
  <dc:creator>Tung, Le Van</dc:creator>
  <cp:keywords>30790</cp:keywords>
  <dc:description/>
  <cp:lastModifiedBy>Tung, Le Van</cp:lastModifiedBy>
  <cp:revision>66</cp:revision>
  <cp:lastPrinted>2025-03-11T00:52:00Z</cp:lastPrinted>
  <dcterms:created xsi:type="dcterms:W3CDTF">2025-11-10T08:24:00Z</dcterms:created>
  <dcterms:modified xsi:type="dcterms:W3CDTF">2025-11-28T07:48:00Z</dcterms:modified>
</cp:coreProperties>
</file>